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f9fb" w14:paraId="147f9fb" w:rsidRDefault="00E61DFF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E61DFF">
        <w:t>St-</w:t>
      </w:r>
      <w:proofErr w:type="spellStart"/>
      <w:r w:rsidR="00E61DFF">
        <w:t>4470</w:t>
      </w:r>
      <w:proofErr w:type="spellEnd"/>
      <w:r w:rsidR="00E61DFF">
        <w:t>/</w:t>
      </w:r>
      <w:proofErr w:type="spellStart"/>
      <w:r w:rsidR="00E61DFF">
        <w:t>16</w:t>
      </w:r>
      <w:proofErr w:type="spellEnd"/>
      <w:r w:rsidR="00B31D1E">
        <w:t>-</w:t>
      </w:r>
      <w:proofErr w:type="spellStart"/>
      <w:r w:rsidR="00B31D1E">
        <w:t>13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5B047A" w:rsidRPr="00D649D2">
        <w:t xml:space="preserve">Trgovački sud u Zagrebu po sucu pojedincu Vesni Malenica kao stečajnom sucu u postupku sklapanja </w:t>
      </w:r>
      <w:proofErr w:type="spellStart"/>
      <w:r w:rsidR="005B047A" w:rsidRPr="00D649D2">
        <w:t>predstečajne</w:t>
      </w:r>
      <w:proofErr w:type="spellEnd"/>
      <w:r w:rsidR="005B047A" w:rsidRPr="00D649D2">
        <w:t xml:space="preserve"> nagodbe s dužnikom</w:t>
      </w:r>
      <w:r w:rsidR="005B047A">
        <w:t xml:space="preserve"> 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t xml:space="preserve">, </w:t>
      </w:r>
      <w:proofErr w:type="spellStart"/>
      <w:r w:rsidR="00637831">
        <w:t>16</w:t>
      </w:r>
      <w:proofErr w:type="spellEnd"/>
      <w:r w:rsidR="00637831">
        <w:t xml:space="preserve">. siječnja </w:t>
      </w:r>
      <w:proofErr w:type="spellStart"/>
      <w:r w:rsidR="00637831">
        <w:t>2017</w:t>
      </w:r>
      <w:proofErr w:type="spellEnd"/>
      <w:r w:rsidR="005B047A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637831">
        <w:rPr>
          <w:bCs/>
        </w:rPr>
        <w:t>15</w:t>
      </w:r>
      <w:proofErr w:type="spellEnd"/>
      <w:r w:rsidR="00637831">
        <w:rPr>
          <w:bCs/>
        </w:rPr>
        <w:t xml:space="preserve">. ožujak </w:t>
      </w:r>
      <w:proofErr w:type="spellStart"/>
      <w:r w:rsidR="00637831">
        <w:rPr>
          <w:bCs/>
        </w:rPr>
        <w:t>2017</w:t>
      </w:r>
      <w:proofErr w:type="spellEnd"/>
      <w:r w:rsidR="00637831">
        <w:rPr>
          <w:bCs/>
        </w:rPr>
        <w:t xml:space="preserve">. u </w:t>
      </w:r>
      <w:proofErr w:type="spellStart"/>
      <w:r w:rsidR="00637831">
        <w:rPr>
          <w:bCs/>
        </w:rPr>
        <w:t>10</w:t>
      </w:r>
      <w:proofErr w:type="spellEnd"/>
      <w:r w:rsidR="00637831">
        <w:rPr>
          <w:bCs/>
        </w:rPr>
        <w:t>,</w:t>
      </w:r>
      <w:proofErr w:type="spellStart"/>
      <w:r w:rsidR="00637831">
        <w:rPr>
          <w:bCs/>
        </w:rPr>
        <w:t>3</w:t>
      </w:r>
      <w:r w:rsidR="005B047A">
        <w:rPr>
          <w:bCs/>
        </w:rPr>
        <w:t>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5B047A">
        <w:rPr>
          <w:bCs/>
        </w:rPr>
        <w:t xml:space="preserve">Petrinjska 8, soba broj </w:t>
      </w:r>
      <w:proofErr w:type="spellStart"/>
      <w:r w:rsidR="005B047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637831">
        <w:rPr>
          <w:b w:val="false"/>
        </w:rPr>
        <w:t>16</w:t>
      </w:r>
      <w:proofErr w:type="spellEnd"/>
      <w:r w:rsidR="00637831">
        <w:rPr>
          <w:b w:val="false"/>
        </w:rPr>
        <w:t xml:space="preserve">. siječnja </w:t>
      </w:r>
      <w:proofErr w:type="spellStart"/>
      <w:r w:rsidR="00637831">
        <w:rPr>
          <w:b w:val="false"/>
        </w:rPr>
        <w:t>2017</w:t>
      </w:r>
      <w:proofErr w:type="spellEnd"/>
      <w:r w:rsidR="00637831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341C3D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341C3D" w:rsidP="00AB7A2F" w:rsidR="00341C3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41C3D" w:rsidP="00995CE9" w:rsidR="00341C3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E567C"/>
    <w:rsid w:val="00341C3D"/>
    <w:rsid w:val="003745F1"/>
    <w:rsid w:val="00382F3A"/>
    <w:rsid w:val="00414A95"/>
    <w:rsid w:val="00493AF4"/>
    <w:rsid w:val="005B047A"/>
    <w:rsid w:val="00637831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B31D1E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61DFF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URBANISTIČKI ZAVOD GRADA ZAGREBA d.o.o. zastupanog po punomoćniku Katarina Šošić</izvorni_sadrzaj>
    <derivirana_varijabla naziv="DomainObject.Predmet.ProtustrankaFormated_1">  URBANISTIČKI ZAVOD GRADA ZAGREBA d.o.o. zastupanog po punomoćniku Katarina Šošić</derivirana_varijabla>
  </DomainObject.Predmet.ProtustrankaFormated>
  <DomainObject.Predmet.ProtustrankaFormatedOIB>
    <izvorni_sadrzaj>  URBANISTIČKI ZAVOD GRADA ZAGREBA d.o.o., OIB 69309707892 zastupanog po punomoćniku Katarina Šošić</izvorni_sadrzaj>
    <derivirana_varijabla naziv="DomainObject.Predmet.ProtustrankaFormatedOIB_1">  URBANISTIČKI ZAVOD GRADA ZAGREBA d.o.o., OIB 69309707892 zastupanog po punomoćniku Katarina Šošić</derivirana_varijabla>
  </DomainObject.Predmet.ProtustrankaFormatedOIB>
  <DomainObject.Predmet.ProtustrankaFormatedWithAdress>
    <izvorni_sadrzaj> URBANISTIČKI ZAVOD GRADA ZAGREBA d.o.o., Ulica braće Domany 4, 10000 Zagreb zastupanog po punomoćniku Katarina Šošić</izvorni_sadrzaj>
    <derivirana_varijabla naziv="DomainObject.Predmet.ProtustrankaFormatedWithAdress_1"> URBANISTIČKI ZAVOD GRADA ZAGREBA d.o.o., Ulica braće Domany 4, 10000 Zagreb zastupanog po punomoćniku Katarina Šošić</derivirana_varijabla>
  </DomainObject.Predmet.ProtustrankaFormatedWithAdress>
  <DomainObject.Predmet.ProtustrankaFormatedWithAdressOIB>
    <izvorni_sadrzaj> URBANISTIČKI ZAVOD GRADA ZAGREBA d.o.o., OIB 69309707892, Ulica braće Domany 4, 10000 Zagreb zastupanog po punomoćniku Katarina Šošić</izvorni_sadrzaj>
    <derivirana_varijabla naziv="DomainObject.Predmet.ProtustrankaFormatedWithAdressOIB_1"> URBANISTIČKI ZAVOD GRADA ZAGREBA d.o.o., OIB 69309707892, Ulica braće Domany 4, 10000 Zagreb zastupanog po punomoćniku Katarina Šošić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 zastupanog po punomoćniku Katarina Šošić</item>
    </izvorni_sadrzaj>
    <derivirana_varijabla naziv="DomainObject.Predmet.ProtuStrankaListFormated_1">
      <item>URBANISTIČKI ZAVOD GRADA ZAGREBA d.o.o. zastupanog po punomoćniku Katarina Šošić</item>
    </derivirana_varijabla>
  </DomainObject.Predmet.ProtuStrankaListFormated>
  <DomainObject.Predmet.ProtuStrankaListFormatedOIB>
    <izvorni_sadrzaj>
      <item>URBANISTIČKI ZAVOD GRADA ZAGREBA d.o.o., OIB 69309707892 zastupanog po punomoćniku Katarina Šošić</item>
    </izvorni_sadrzaj>
    <derivirana_varijabla naziv="DomainObject.Predmet.ProtuStrankaListFormatedOIB_1">
      <item>URBANISTIČKI ZAVOD GRADA ZAGREBA d.o.o., OIB 69309707892 zastupanog po punomoćniku Katarina Šošić</item>
    </derivirana_varijabla>
  </DomainObject.Predmet.ProtuStrankaListFormatedOIB>
  <DomainObject.Predmet.ProtuStrankaListFormatedWithAdress>
    <izvorni_sadrzaj>
      <item>URBANISTIČKI ZAVOD GRADA ZAGREBA d.o.o., Ulica braće Domany 4, 10000 Zagreb zastupanog po punomoćniku Katarina Šošić</item>
    </izvorni_sadrzaj>
    <derivirana_varijabla naziv="DomainObject.Predmet.ProtuStrankaListFormatedWithAdress_1">
      <item>URBANISTIČKI ZAVOD GRADA ZAGREBA d.o.o., Ulica braće Domany 4, 10000 Zagreb zastupanog po punomoćniku Katarina Šošić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 zastupanog po punomoćniku Katarina Šošić</item>
    </izvorni_sadrzaj>
    <derivirana_varijabla naziv="DomainObject.Predmet.ProtuStrankaListFormatedWithAdressOIB_1">
      <item>URBANISTIČKI ZAVOD GRADA ZAGREBA d.o.o., OIB 69309707892, Ulica braće Domany 4, 10000 Zagreb zastupanog po punomoćniku Katarina Šošić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>
      <item>Katarina Šošić punomoćnik sudionika u postupku URBANISTIČKI ZAVOD GRADA ZAGREBA d.o.o.</item>
    </izvorni_sadrzaj>
    <derivirana_varijabla naziv="DomainObject.Predmet.OstaliListFormated_1">
      <item>Katarina Šošić punomoćnik sudionika u postupku URBANISTIČKI ZAVOD GRADA ZAGREBA d.o.o.</item>
    </derivirana_varijabla>
  </DomainObject.Predmet.OstaliListFormated>
  <DomainObject.Predmet.OstaliListFormatedOIB>
    <izvorni_sadrzaj>
      <item>Katarina Šošić punomoćnik sudionika u postupku URBANISTIČKI ZAVOD GRADA ZAGREBA d.o.o.</item>
    </izvorni_sadrzaj>
    <derivirana_varijabla naziv="DomainObject.Predmet.OstaliListFormatedOIB_1">
      <item>Katarina Šošić punomoćnik sudionika u postupku URBANISTIČKI ZAVOD GRADA ZAGREBA d.o.o.</item>
    </derivirana_varijabla>
  </DomainObject.Predmet.OstaliListFormatedOIB>
  <DomainObject.Predmet.OstaliListFormatedWithAdress>
    <izvorni_sadrzaj>
      <item>Katarina Šošić, Kninski trg 15, 10000 Zagreb punomoćnik sudionika u postupku URBANISTIČKI ZAVOD GRADA ZAGREBA d.o.o.</item>
    </izvorni_sadrzaj>
    <derivirana_varijabla naziv="DomainObject.Predmet.OstaliListFormatedWithAdress_1">
      <item>Katarina Šošić, Kninski trg 15, 10000 Zagreb punomoćnik sudionika u postupku URBANISTIČKI ZAVOD GRADA ZAGREBA d.o.o.</item>
    </derivirana_varijabla>
  </DomainObject.Predmet.OstaliListFormatedWithAdress>
  <DomainObject.Predmet.OstaliListFormatedWithAdressOIB>
    <izvorni_sadrzaj>
      <item>Katarina Šošić, Kninski trg 15, 10000 Zagreb punomoćnik sudionika u postupku URBANISTIČKI ZAVOD GRADA ZAGREBA d.o.o.</item>
    </izvorni_sadrzaj>
    <derivirana_varijabla naziv="DomainObject.Predmet.OstaliListFormatedWithAdressOIB_1">
      <item>Katarina Šošić, Kninski trg 15, 10000 Zagreb punomoćnik sudionika u postupku URBANISTIČKI ZAVOD GRADA ZAGREBA d.o.o.</item>
    </derivirana_varijabla>
  </DomainObject.Predmet.OstaliListFormatedWithAdressOIB>
  <DomainObject.Predmet.OstaliListNazivFormated>
    <izvorni_sadrzaj>
      <item>Katarina Šošić</item>
    </izvorni_sadrzaj>
    <derivirana_varijabla naziv="DomainObject.Predmet.OstaliListNazivFormated_1">
      <item>Katarina Šošić</item>
    </derivirana_varijabla>
  </DomainObject.Predmet.OstaliListNazivFormated>
  <DomainObject.Predmet.OstaliListNazivFormatedOIB>
    <izvorni_sadrzaj>
      <item>Katarina Šošić</item>
    </izvorni_sadrzaj>
    <derivirana_varijabla naziv="DomainObject.Predmet.OstaliListNazivFormatedOIB_1">
      <item>Katarina Šošić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  <item>Katarina Šošić</item>
    </izvorni_sadrzaj>
    <derivirana_varijabla naziv="DomainObject.Predmet.SudioniciListNaziv_1">
      <item>URBANISTIČKI ZAVOD GRADA ZAGREBA d.o.o.</item>
      <item>URBANISTIČKI ZAVOD GRADA ZAGREBA d.o.o.</item>
      <item>Katarina Šošić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  <item>, OIB null</item>
    </izvorni_sadrzaj>
    <derivirana_varijabla naziv="DomainObject.Predmet.SudioniciListNazivOIB_1">
      <item>, OIB 69309707892</item>
      <item>, OIB 69309707892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757</properties:Characters>
  <properties:Lines>32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2017-01-16T10:43:00Z</dcterms:created>
  <dc:creator>ksvajger</dc:creator>
  <cp:lastModifiedBy>Kristina Švajger</cp:lastModifiedBy>
  <cp:lastPrinted>2017-01-16T10:45:00Z</cp:lastPrinted>
  <dcterms:modified xmlns:xsi="http://www.w3.org/2001/XMLSchema-instance" xsi:type="dcterms:W3CDTF">2017-01-16T10:46:00Z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