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2b8ac" w14:paraId="3b2b8ac" w:rsidRDefault="009E3CBA" w:rsidP="009E3CBA" w:rsidR="009E3CB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CBA" w:rsidP="009E3CBA" w:rsidR="009E3CB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E3CBA" w:rsidP="009E3CBA" w:rsidR="009E3CB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E3CBA" w:rsidP="009E3CBA" w:rsidR="009E3CB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E3CBA" w:rsidP="009E3CBA" w:rsidR="009E3CB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E3CBA" w:rsidP="009E3CBA" w:rsidR="009E3CB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E3CBA" w:rsidP="009E3CBA" w:rsidR="009E3CBA" w:rsidRPr="005D578C">
      <w:pPr>
        <w:jc w:val="center"/>
        <w:rPr>
          <w:rFonts w:cs="Times New Roman" w:eastAsia="Times New Roman"/>
          <w:szCs w:val="24"/>
        </w:rPr>
      </w:pPr>
    </w:p>
    <w:p w:rsidRDefault="009E3CBA" w:rsidP="009E3CBA" w:rsidR="009E3CB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E3CBA" w:rsidP="009E3CBA" w:rsidR="009E3CBA" w:rsidRPr="005D578C">
      <w:pPr>
        <w:rPr>
          <w:rFonts w:cs="Times New Roman" w:eastAsia="Times New Roman"/>
          <w:szCs w:val="24"/>
        </w:rPr>
      </w:pPr>
    </w:p>
    <w:p w:rsidRDefault="009E3CBA" w:rsidP="009E3CBA" w:rsidR="009E3CB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 w:rsidR="00F301B3"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8974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PROJEKT RUPENI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Partizanska 13</w:t>
      </w:r>
      <w:r w:rsidRPr="005D578C">
        <w:rPr>
          <w:rFonts w:cs="Times New Roman" w:eastAsia="Times New Roman"/>
          <w:szCs w:val="24"/>
        </w:rPr>
        <w:t xml:space="preserve">, OIB </w:t>
      </w:r>
      <w:r w:rsidR="00F301B3">
        <w:rPr>
          <w:rFonts w:cs="Times New Roman" w:eastAsia="Times New Roman"/>
          <w:szCs w:val="24"/>
        </w:rPr>
        <w:t>81049195379, MBS 130021168, 5</w:t>
      </w:r>
      <w:r>
        <w:rPr>
          <w:rFonts w:cs="Times New Roman" w:eastAsia="Times New Roman"/>
          <w:szCs w:val="24"/>
        </w:rPr>
        <w:t>. veljače 2016.</w:t>
      </w:r>
    </w:p>
    <w:p w:rsidRDefault="009E3CBA" w:rsidP="009E3CBA" w:rsidR="009E3CBA" w:rsidRPr="005D578C">
      <w:pPr>
        <w:rPr>
          <w:rFonts w:cs="Times New Roman" w:eastAsia="Times New Roman"/>
          <w:szCs w:val="24"/>
        </w:rPr>
      </w:pPr>
    </w:p>
    <w:p w:rsidRDefault="009E3CBA" w:rsidP="009E3CBA" w:rsidR="009E3CB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E3CBA" w:rsidP="009E3CBA" w:rsidR="009E3CBA" w:rsidRPr="005D578C">
      <w:pPr>
        <w:rPr>
          <w:rFonts w:cs="Times New Roman" w:eastAsia="Times New Roman"/>
          <w:szCs w:val="24"/>
        </w:rPr>
      </w:pPr>
    </w:p>
    <w:p w:rsidRDefault="009E3CBA" w:rsidP="009E3CBA" w:rsidR="009E3CB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PROJEKT RUPENI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Partizanska 13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81049195379, MBS 130021168,</w:t>
      </w:r>
      <w:r w:rsidRPr="005D578C">
        <w:rPr>
          <w:rFonts w:cs="Times New Roman" w:eastAsia="Times New Roman"/>
          <w:szCs w:val="24"/>
        </w:rPr>
        <w:t xml:space="preserve"> s danom </w:t>
      </w:r>
      <w:r w:rsidR="00F301B3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9E3CBA" w:rsidP="009E3CBA" w:rsidR="009E3CBA" w:rsidRPr="005D578C">
      <w:pPr>
        <w:rPr>
          <w:rFonts w:cs="Times New Roman" w:eastAsia="Times New Roman"/>
          <w:szCs w:val="24"/>
        </w:rPr>
      </w:pPr>
    </w:p>
    <w:p w:rsidRDefault="009E3CBA" w:rsidP="009E3CBA" w:rsidR="009E3CB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9E3CBA" w:rsidP="009E3CBA" w:rsidR="009E3CBA">
      <w:pPr>
        <w:ind w:firstLine="708"/>
        <w:rPr>
          <w:rFonts w:cs="Times New Roman" w:eastAsia="Times New Roman"/>
          <w:szCs w:val="20"/>
        </w:rPr>
      </w:pPr>
    </w:p>
    <w:p w:rsidRDefault="009E3CBA" w:rsidP="009E3CBA" w:rsidR="009E3CB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PROJEKT RUPENI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Partizanska 13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81049195379, MBS 130021168.</w:t>
      </w:r>
    </w:p>
    <w:p w:rsidRDefault="009E3CBA" w:rsidP="009E3CBA" w:rsidR="009E3CBA">
      <w:pPr>
        <w:rPr>
          <w:rFonts w:cs="Times New Roman" w:eastAsia="Times New Roman"/>
          <w:szCs w:val="24"/>
        </w:rPr>
      </w:pPr>
    </w:p>
    <w:p w:rsidRDefault="009E3CBA" w:rsidP="009E3CBA" w:rsidR="009E3CB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PROJEKT RUPENI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Partizanska 13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81049195379, MBS 130021168.</w:t>
      </w:r>
    </w:p>
    <w:p w:rsidRDefault="009E3CBA" w:rsidP="009E3CBA" w:rsidR="009E3CBA">
      <w:pPr>
        <w:rPr>
          <w:rFonts w:cs="Times New Roman" w:eastAsia="Times New Roman"/>
          <w:szCs w:val="24"/>
        </w:rPr>
      </w:pPr>
    </w:p>
    <w:p w:rsidRDefault="009E3CBA" w:rsidP="009E3CBA" w:rsidR="009E3CBA" w:rsidRPr="005D578C">
      <w:pPr>
        <w:rPr>
          <w:rFonts w:cs="Times New Roman" w:eastAsia="Times New Roman"/>
          <w:szCs w:val="24"/>
        </w:rPr>
      </w:pPr>
    </w:p>
    <w:p w:rsidRDefault="009E3CBA" w:rsidP="009E3CBA" w:rsidR="009E3CB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E3CBA" w:rsidP="009E3CBA" w:rsidR="009E3CBA">
      <w:pPr>
        <w:ind w:firstLine="708"/>
        <w:rPr>
          <w:rFonts w:cs="Times New Roman" w:eastAsia="Times New Roman"/>
          <w:szCs w:val="24"/>
        </w:rPr>
      </w:pPr>
    </w:p>
    <w:p w:rsidRDefault="009E3CBA" w:rsidP="009E3CBA" w:rsidR="009E3CB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PROJEKT RUPENI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St-394/2015-3 od 26. studenog 2015. pokrenuo skraćeni stečajni postupak nad dužnikom PROJEKT RUPENI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10.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St-394/2015-4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E3CBA" w:rsidP="009E3CBA" w:rsidR="009E3CB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E3CBA" w:rsidP="009E3CBA" w:rsidR="009E3CBA" w:rsidRPr="005D578C">
      <w:pPr>
        <w:rPr>
          <w:rFonts w:cs="Times New Roman" w:eastAsia="Times New Roman"/>
          <w:szCs w:val="24"/>
        </w:rPr>
      </w:pPr>
    </w:p>
    <w:p w:rsidRDefault="009E3CBA" w:rsidP="009E3CBA" w:rsidR="009E3CB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F301B3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E3CBA" w:rsidP="009E3CBA" w:rsidR="009E3CBA" w:rsidRPr="005D578C">
      <w:pPr>
        <w:jc w:val="center"/>
        <w:rPr>
          <w:rFonts w:cs="Times New Roman" w:eastAsia="Times New Roman"/>
          <w:szCs w:val="24"/>
        </w:rPr>
      </w:pPr>
    </w:p>
    <w:p w:rsidRDefault="009E3CBA" w:rsidP="00F301B3" w:rsidR="009E3CBA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9E3CBA" w:rsidP="00F301B3" w:rsidR="009E3CBA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C376F3">
        <w:rPr>
          <w:rFonts w:cs="Times New Roman" w:eastAsia="Times New Roman"/>
          <w:szCs w:val="24"/>
        </w:rPr>
        <w:t xml:space="preserve">, v. r. </w:t>
      </w:r>
    </w:p>
    <w:p w:rsidRDefault="009E3CBA" w:rsidP="009E3CBA" w:rsidR="009E3CBA">
      <w:pPr>
        <w:jc w:val="left"/>
        <w:rPr>
          <w:rFonts w:cs="Times New Roman" w:eastAsia="Times New Roman"/>
          <w:szCs w:val="24"/>
        </w:rPr>
      </w:pPr>
    </w:p>
    <w:p w:rsidRDefault="00F301B3" w:rsidP="009E3CBA" w:rsidR="00F301B3" w:rsidRPr="005D578C">
      <w:pPr>
        <w:jc w:val="left"/>
        <w:rPr>
          <w:rFonts w:cs="Times New Roman" w:eastAsia="Times New Roman"/>
          <w:szCs w:val="24"/>
        </w:rPr>
      </w:pPr>
    </w:p>
    <w:p w:rsidRDefault="009E3CBA" w:rsidP="009E3CBA" w:rsidR="009E3CB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E3CBA" w:rsidP="009E3CBA" w:rsidR="009E3CBA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9E3CBA" w:rsidP="009E3CBA" w:rsidR="009E3C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9E3CBA" w:rsidP="009E3CBA" w:rsidR="009E3CBA">
      <w:pPr>
        <w:rPr>
          <w:rFonts w:cs="Times New Roman" w:eastAsia="Times New Roman"/>
          <w:szCs w:val="24"/>
        </w:rPr>
      </w:pPr>
    </w:p>
    <w:p w:rsidRDefault="009E3CBA" w:rsidP="009E3CBA" w:rsidR="009E3CBA" w:rsidRPr="005D578C">
      <w:pPr>
        <w:rPr>
          <w:rFonts w:cs="Times New Roman" w:eastAsia="Times New Roman"/>
          <w:szCs w:val="24"/>
        </w:rPr>
      </w:pPr>
    </w:p>
    <w:p w:rsidRDefault="009E3CBA" w:rsidP="009E3CBA" w:rsidR="009E3CB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E3CBA" w:rsidP="009E3CBA" w:rsidR="009E3C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E3CBA" w:rsidP="009E3CBA" w:rsidR="009E3C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PROJEKT RUPENI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Partizanska 13,</w:t>
      </w:r>
    </w:p>
    <w:p w:rsidRDefault="009E3CBA" w:rsidP="009E3CBA" w:rsidR="009E3C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</w:t>
      </w:r>
      <w:r w:rsidR="00F301B3">
        <w:rPr>
          <w:rFonts w:cs="Times New Roman" w:eastAsia="Times New Roman"/>
          <w:szCs w:val="24"/>
        </w:rPr>
        <w:t xml:space="preserve">vlaštena za zastupanje dužnika – </w:t>
      </w:r>
      <w:r>
        <w:rPr>
          <w:rFonts w:cs="Times New Roman" w:eastAsia="Times New Roman"/>
          <w:szCs w:val="24"/>
        </w:rPr>
        <w:t>Drago Radolović, Višnjan, Bokići 10,</w:t>
      </w:r>
    </w:p>
    <w:p w:rsidRDefault="009E3CBA" w:rsidP="009E3CBA" w:rsidR="009E3CB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9E3CBA" w:rsidP="009E3CBA" w:rsidR="009E3C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E3CBA" w:rsidP="009E3CBA" w:rsidR="009E3CB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Nikola Delić, Pula, Kranjčevićeva 16,</w:t>
      </w:r>
    </w:p>
    <w:p w:rsidRDefault="009E3CBA" w:rsidP="009E3CBA" w:rsidR="009E3C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9E3CBA" w:rsidP="009E3CBA" w:rsidR="009E3C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9E3CBA" w:rsidP="009E3CBA" w:rsidR="009E3C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9E3CBA" w:rsidP="009E3CBA" w:rsidR="009E3CBA" w:rsidRPr="00EB7ECC"/>
    <w:p w:rsidRDefault="009E3CBA" w:rsidP="009E3CBA" w:rsidR="009E3CBA">
      <w:pPr>
        <w:jc w:val="left"/>
        <w:rPr>
          <w:rFonts w:cs="Times New Roman" w:eastAsia="Times New Roman"/>
          <w:szCs w:val="24"/>
        </w:rPr>
      </w:pPr>
    </w:p>
    <w:p w:rsidRDefault="009E3CBA" w:rsidP="009E3CBA" w:rsidR="009E3CBA"/>
    <w:p w:rsidRDefault="009E3CBA" w:rsidP="009E3CBA" w:rsidR="009E3CBA">
      <w:pPr>
        <w:jc w:val="left"/>
        <w:rPr>
          <w:rFonts w:cs="Times New Roman" w:eastAsia="Times New Roman"/>
          <w:szCs w:val="24"/>
        </w:rPr>
      </w:pPr>
    </w:p>
    <w:p w:rsidRDefault="009E3CBA" w:rsidP="009E3CBA" w:rsidR="009E3CBA">
      <w:pPr>
        <w:jc w:val="left"/>
        <w:rPr>
          <w:rFonts w:cs="Times New Roman" w:eastAsia="Times New Roman"/>
          <w:szCs w:val="24"/>
        </w:rPr>
      </w:pPr>
    </w:p>
    <w:p w:rsidRDefault="009E3CBA" w:rsidP="009E3CBA" w:rsidR="009E3CBA"/>
    <w:p w:rsidRDefault="009E3CBA" w:rsidP="009E3CBA" w:rsidR="009E3CBA"/>
    <w:p w:rsidRDefault="00C13AD5" w:rsidR="00C13AD5"/>
    <w:sectPr w:rsidSect="00A074C3" w:rsidR="00C13AD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3CBA" w:rsidP="009E3CBA" w:rsidR="009E3CBA">
      <w:r>
        <w:separator/>
      </w:r>
    </w:p>
  </w:endnote>
  <w:endnote w:id="0" w:type="continuationSeparator">
    <w:p w:rsidRDefault="009E3CBA" w:rsidP="009E3CBA" w:rsidR="009E3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3CBA" w:rsidP="009E3CBA" w:rsidR="009E3CBA">
      <w:r>
        <w:separator/>
      </w:r>
    </w:p>
  </w:footnote>
  <w:footnote w:id="0" w:type="continuationSeparator">
    <w:p w:rsidRDefault="009E3CBA" w:rsidP="009E3CBA" w:rsidR="009E3C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3CBA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A4D1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St-394/2015-5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3CBA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St-394/2015-5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95D"/>
    <w:rsid w:val="006A144F"/>
    <w:rsid w:val="009E3CBA"/>
    <w:rsid w:val="00B9295D"/>
    <w:rsid w:val="00C13AD5"/>
    <w:rsid w:val="00C376F3"/>
    <w:rsid w:val="00F301B3"/>
    <w:rsid w:val="00FA4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3CB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E3CB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E3CB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3C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3CB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E3C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3CB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4D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D1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A4D1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A4D1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A4D1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3CB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E3CB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E3CB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3C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3CB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E3C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3CB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4D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D1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A4D1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A4D1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A4D1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St-394/2015</izvorni_sadrzaj>
    <derivirana_varijabla naziv="DomainObject.Predmet.OznakaBroj_1">St-394/2015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RUPENI d.o.o. POREČ</izvorni_sadrzaj>
    <derivirana_varijabla naziv="DomainObject.Predmet.ProtustrankaFormated_1">  PROJEKT RUPENI d.o.o. POREČ</derivirana_varijabla>
  </DomainObject.Predmet.ProtustrankaFormated>
  <DomainObject.Predmet.ProtustrankaFormatedOIB>
    <izvorni_sadrzaj>  PROJEKT RUPENI d.o.o. POREČ, OIB 81049195379</izvorni_sadrzaj>
    <derivirana_varijabla naziv="DomainObject.Predmet.ProtustrankaFormatedOIB_1">  PROJEKT RUPENI d.o.o. POREČ, OIB 81049195379</derivirana_varijabla>
  </DomainObject.Predmet.ProtustrankaFormatedOIB>
  <DomainObject.Predmet.ProtustrankaFormatedWithAdress>
    <izvorni_sadrzaj> PROJEKT RUPENI d.o.o. POREČ, Partizanska 13, 52440 Poreč</izvorni_sadrzaj>
    <derivirana_varijabla naziv="DomainObject.Predmet.ProtustrankaFormatedWithAdress_1"> PROJEKT RUPENI d.o.o. POREČ, Partizanska 13, 52440 Poreč</derivirana_varijabla>
  </DomainObject.Predmet.ProtustrankaFormatedWithAdress>
  <DomainObject.Predmet.ProtustrankaFormatedWithAdressOIB>
    <izvorni_sadrzaj> PROJEKT RUPENI d.o.o. POREČ, OIB 81049195379, Partizanska 13, 52440 Poreč</izvorni_sadrzaj>
    <derivirana_varijabla naziv="DomainObject.Predmet.ProtustrankaFormatedWithAdressOIB_1"> PROJEKT RUPENI d.o.o. POREČ, OIB 81049195379, Partizanska 13, 52440 Poreč</derivirana_varijabla>
  </DomainObject.Predmet.ProtustrankaFormatedWithAdressOIB>
  <DomainObject.Predmet.ProtustrankaWithAdress>
    <izvorni_sadrzaj>PROJEKT RUPENI d.o.o. POREČ Partizanska 13, 52440 Poreč</izvorni_sadrzaj>
    <derivirana_varijabla naziv="DomainObject.Predmet.ProtustrankaWithAdress_1">PROJEKT RUPENI d.o.o. POREČ Partizanska 13, 52440 Poreč</derivirana_varijabla>
  </DomainObject.Predmet.ProtustrankaWithAdress>
  <DomainObject.Predmet.ProtustrankaWithAdressOIB>
    <izvorni_sadrzaj>PROJEKT RUPENI d.o.o. POREČ, OIB 81049195379, Partizanska 13, 52440 Poreč</izvorni_sadrzaj>
    <derivirana_varijabla naziv="DomainObject.Predmet.ProtustrankaWithAdressOIB_1">PROJEKT RUPENI d.o.o. POREČ, OIB 81049195379, Partizanska 13, 52440 Poreč</derivirana_varijabla>
  </DomainObject.Predmet.ProtustrankaWithAdressOIB>
  <DomainObject.Predmet.ProtustrankaNazivFormated>
    <izvorni_sadrzaj>PROJEKT RUPENI d.o.o. POREČ</izvorni_sadrzaj>
    <derivirana_varijabla naziv="DomainObject.Predmet.ProtustrankaNazivFormated_1">PROJEKT RUPENI d.o.o. POREČ</derivirana_varijabla>
  </DomainObject.Predmet.ProtustrankaNazivFormated>
  <DomainObject.Predmet.ProtustrankaNazivFormatedOIB>
    <izvorni_sadrzaj>PROJEKT RUPENI d.o.o. POREČ, OIB 81049195379</izvorni_sadrzaj>
    <derivirana_varijabla naziv="DomainObject.Predmet.ProtustrankaNazivFormatedOIB_1">PROJEKT RUPENI d.o.o. POREČ, OIB 81049195379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175.00</izvorni_sadrzaj>
    <derivirana_varijabla naziv="DomainObject.Predmet.TrenutnaVrijednost_1">175.00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PROJEKT RUPENI d.o.o. POREČ</item>
    </izvorni_sadrzaj>
    <derivirana_varijabla naziv="DomainObject.Predmet.ProtuStrankaListFormated_1">
      <item>PROJEKT RUPENI d.o.o. POREČ</item>
    </derivirana_varijabla>
  </DomainObject.Predmet.ProtuStrankaListFormated>
  <DomainObject.Predmet.ProtuStrankaListFormatedOIB>
    <izvorni_sadrzaj>
      <item>PROJEKT RUPENI d.o.o. POREČ, OIB 81049195379</item>
    </izvorni_sadrzaj>
    <derivirana_varijabla naziv="DomainObject.Predmet.ProtuStrankaListFormatedOIB_1">
      <item>PROJEKT RUPENI d.o.o. POREČ, OIB 81049195379</item>
    </derivirana_varijabla>
  </DomainObject.Predmet.ProtuStrankaListFormatedOIB>
  <DomainObject.Predmet.ProtuStrankaListFormatedWithAdress>
    <izvorni_sadrzaj>
      <item>PROJEKT RUPENI d.o.o. POREČ, Partizanska 13, 52440 Poreč</item>
    </izvorni_sadrzaj>
    <derivirana_varijabla naziv="DomainObject.Predmet.ProtuStrankaListFormatedWithAdress_1">
      <item>PROJEKT RUPENI d.o.o. POREČ, Partizanska 13, 52440 Poreč</item>
    </derivirana_varijabla>
  </DomainObject.Predmet.ProtuStrankaListFormatedWithAdress>
  <DomainObject.Predmet.ProtuStrankaListFormatedWithAdressOIB>
    <izvorni_sadrzaj>
      <item>PROJEKT RUPENI d.o.o. POREČ, OIB 81049195379, Partizanska 13, 52440 Poreč</item>
    </izvorni_sadrzaj>
    <derivirana_varijabla naziv="DomainObject.Predmet.ProtuStrankaListFormatedWithAdressOIB_1">
      <item>PROJEKT RUPENI d.o.o. POREČ, OIB 81049195379, Partizanska 13, 52440 Poreč</item>
    </derivirana_varijabla>
  </DomainObject.Predmet.ProtuStrankaListFormatedWithAdressOIB>
  <DomainObject.Predmet.ProtuStrankaListNazivFormated>
    <izvorni_sadrzaj>
      <item>PROJEKT RUPENI d.o.o. POREČ</item>
    </izvorni_sadrzaj>
    <derivirana_varijabla naziv="DomainObject.Predmet.ProtuStrankaListNazivFormated_1">
      <item>PROJEKT RUPENI d.o.o. POREČ</item>
    </derivirana_varijabla>
  </DomainObject.Predmet.ProtuStrankaListNazivFormated>
  <DomainObject.Predmet.ProtuStrankaListNazivFormatedOIB>
    <izvorni_sadrzaj>
      <item>PROJEKT RUPENI d.o.o. POREČ, OIB 81049195379</item>
    </izvorni_sadrzaj>
    <derivirana_varijabla naziv="DomainObject.Predmet.ProtuStrankaListNazivFormatedOIB_1">
      <item>PROJEKT RUPENI d.o.o. POREČ, OIB 81049195379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PROJEKT RUPENI d.o.o. POREČ</izvorni_sadrzaj>
    <derivirana_varijabla naziv="DomainObject.Predmet.ProtustrankaIDrugi_1">PROJEKT RUPENI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PROJEKT RUPENI d.o.o. POREČ, OIB 81049195379, Partizanska 13, 52440 Poreč</izvorni_sadrzaj>
    <derivirana_varijabla naziv="DomainObject.Predmet.ProtustrankaIDrugiAdressOIB_1">PROJEKT RUPENI d.o.o. POREČ, OIB 81049195379,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PROJEKT RUPENI d.o.o. POREČ</item>
    </izvorni_sadrzaj>
    <derivirana_varijabla naziv="DomainObject.Predmet.SudioniciListNaziv_1">
      <item>FINANCIJSKA AGENCIJA, RC RIJEKA, PODRUŽNICA PULA, PULA</item>
      <item>PROJEKT RUPENI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PROJEKT RUPENI d.o.o. POREČ, OIB 81049195379, Partizanska 13,52440 Poreč</item>
    </izvorni_sadrzaj>
    <derivirana_varijabla naziv="DomainObject.Predmet.SudioniciListAdressOIB_1">
      <item>FINANCIJSKA AGENCIJA, RC RIJEKA, PODRUŽNICA PULA, PULA, OIB 85821130368, Giardini 5,52100 Pula</item>
      <item>PROJEKT RUPENI d.o.o. POREČ, OIB 81049195379,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81049195379</item>
    </izvorni_sadrzaj>
    <derivirana_varijabla naziv="DomainObject.Predmet.SudioniciListNazivOIB_1">
      <item>, OIB 85821130368</item>
      <item>, OIB 81049195379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606</properties:Words>
  <properties:Characters>3267</properties:Characters>
  <properties:Lines>85</properties:Lines>
  <properties:Paragraphs>30</properties:Paragraphs>
  <properties:TotalTime>5</properties:TotalTime>
  <properties:ScaleCrop>false</properties:ScaleCrop>
  <properties:LinksUpToDate>false</properties:LinksUpToDate>
  <properties:CharactersWithSpaces>3895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2016-01-29T11:29:00Z</dcterms:created>
  <dc:creator>Mihaela Kaligari</dc:creator>
  <dc:description/>
  <cp:keywords/>
  <cp:lastModifiedBy>Mihaela Kaligari</cp:lastModifiedBy>
  <cp:lastPrinted>2016-02-05T06:56:00Z</cp:lastPrinted>
  <dcterms:modified xmlns:xsi="http://www.w3.org/2001/XMLSchema-instance" xsi:type="dcterms:W3CDTF">2016-02-05T07:20:00Z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