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23C4F" w:rsidR="004D2049" w:rsidRPr="004D2049">
        <w:tc>
          <w:tcPr>
            <w:tcW w:type="dxa" w:w="2985"/>
            <w:shd w:fill="auto" w:color="auto" w:val="clear"/>
          </w:tcPr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bookmarkStart w:name="_GoBack" w:id="0"/>
            <w:bookmarkEnd w:id="0"/>
            <w:r w:rsidRPr="004D2049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Republika Hrvatska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Trgovački sud u Varaždinu</w:t>
            </w:r>
          </w:p>
          <w:p w:rsidRDefault="004D2049" w:rsidP="004D2049" w:rsidR="004D2049" w:rsidRPr="004D2049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4D2049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50bfbae" w14:paraId="50bfbae" w:rsidRDefault="004D2049" w:rsidP="004D2049" w:rsidR="004D2049" w:rsidRPr="004D2049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23C4F" w:rsidR="004D2049" w:rsidRPr="004D2049">
        <w:trPr>
          <w:jc w:val="right"/>
        </w:trPr>
        <w:tc>
          <w:tcPr>
            <w:tcW w:type="dxa" w:w="4320"/>
          </w:tcPr>
          <w:p w:rsidRDefault="004D2049" w:rsidP="004D2049" w:rsidR="004D2049" w:rsidRPr="004D2049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St-45/2018-2</w:t>
            </w:r>
          </w:p>
        </w:tc>
      </w:tr>
    </w:tbl>
    <w:p w:rsidRDefault="004D2049" w:rsidP="004D2049" w:rsidR="004D2049" w:rsidRPr="004D2049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>R E P U B L I K A   H R V A T S K A</w:t>
      </w: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4D2049" w:rsidP="004D2049" w:rsidR="004D2049" w:rsidRPr="004D2049">
      <w:pPr>
        <w:spacing w:lineRule="auto" w:line="240" w:after="0"/>
        <w:jc w:val="center"/>
        <w:rPr>
          <w:rFonts w:eastAsia="Times New Roman"/>
          <w:lang w:eastAsia="en-AU"/>
        </w:rPr>
      </w:pPr>
      <w:r w:rsidRPr="004D2049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>Trgovački sud u Varaždinu</w:t>
      </w:r>
      <w:r w:rsidR="004D2049">
        <w:t>,</w:t>
      </w:r>
      <w:r w:rsidR="00996B39" w:rsidRPr="00E37A6F">
        <w:t xml:space="preserve"> po </w:t>
      </w:r>
      <w:r w:rsidR="004D2049">
        <w:t>sutkinji toga suda</w:t>
      </w:r>
      <w:r w:rsidR="00996B39" w:rsidRPr="00E37A6F">
        <w:t xml:space="preserve"> </w:t>
      </w:r>
      <w:r w:rsidR="003517FD">
        <w:t>Meliti Poljanec Bubaš</w:t>
      </w:r>
      <w:r w:rsidR="00996B39" w:rsidRPr="00E37A6F">
        <w:t>, u stečajnom  predmetu, p</w:t>
      </w:r>
      <w:r w:rsidR="004D2049">
        <w:t>ovodom prijedloga predlagatelja</w:t>
      </w:r>
      <w:r w:rsidR="00996B39" w:rsidRPr="00E37A6F">
        <w:tab/>
      </w:r>
      <w:r w:rsidR="00996B39">
        <w:t xml:space="preserve">Republika Hrvatska, Ministarstvo financija – Porezna uprava, Područni ured </w:t>
      </w:r>
      <w:r w:rsidR="004D2049">
        <w:t>Koprivnica</w:t>
      </w:r>
      <w:r w:rsidR="00996B39">
        <w:t xml:space="preserve">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4D2049">
        <w:t xml:space="preserve">PVC STOLARIJA JOLE j.d.o.o., OIB: 69298495527, sa sjedištem u Šemovcima, Stjepana Radića 180, dana 9. veljače 2018. 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4D2049">
        <w:t xml:space="preserve"> </w:t>
      </w:r>
      <w:r w:rsidR="00804BB0" w:rsidRPr="003517FD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4D2049">
        <w:t xml:space="preserve">PVC STOLARIJA JOLE j.d.o.o., OIB: 69298495527, sa sjedištem u Šemovcima, Stjepana Radića 180. 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="004D2049">
        <w:t xml:space="preserve">, 104/17, </w:t>
      </w:r>
      <w:r w:rsidRPr="003517FD">
        <w:t xml:space="preserve">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4D2049" w:rsidP="00804BB0" w:rsidR="00804BB0" w:rsidRPr="004D2049">
      <w:pPr>
        <w:spacing w:lineRule="auto" w:line="240" w:after="0"/>
        <w:jc w:val="center"/>
      </w:pPr>
      <w:r>
        <w:t>7. ožujka 2018. u 8,50</w:t>
      </w:r>
      <w:r w:rsidR="00804BB0" w:rsidRPr="004D2049"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</w:t>
      </w:r>
      <w:r w:rsidR="004D2049">
        <w:t>4/II</w:t>
      </w:r>
      <w:r w:rsidRPr="003517FD">
        <w:t>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4D2049" w:rsidP="007678B4" w:rsidR="00B23A1B" w:rsidRPr="003517FD">
      <w:pPr>
        <w:spacing w:lineRule="auto" w:line="240" w:after="0"/>
        <w:jc w:val="both"/>
      </w:pPr>
      <w:r>
        <w:t xml:space="preserve"> - direktor Josip Horvat, iz Šemovci, Stjepana Radića 180                                  </w:t>
      </w:r>
    </w:p>
    <w:p w:rsidRDefault="004D2049" w:rsidP="00804BB0" w:rsidR="00F91FA6">
      <w:pPr>
        <w:spacing w:lineRule="auto" w:line="240" w:after="0"/>
        <w:jc w:val="both"/>
      </w:pPr>
      <w:r>
        <w:t xml:space="preserve"> </w:t>
      </w:r>
      <w:r w:rsidR="00F91FA6">
        <w:t>- Ž</w:t>
      </w:r>
      <w:r>
        <w:t>upanijsko državno odvjetništvo u Varaždinu.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0D2935">
        <w:t>zakonskom zastupniku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0D2935">
        <w:rPr>
          <w:rFonts w:eastAsia="Times New Roman"/>
          <w:lang w:eastAsia="hr-HR"/>
        </w:rPr>
        <w:t>zakonski zastupnik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4D2049" w:rsidR="003517FD">
      <w:pPr>
        <w:spacing w:lineRule="auto" w:line="240" w:after="0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0D2935">
        <w:t xml:space="preserve"> dana </w:t>
      </w:r>
      <w:r w:rsidR="004D2049">
        <w:t>3. studenoga 2017.</w:t>
      </w:r>
      <w:r w:rsidR="00911B01">
        <w:t xml:space="preserve">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</w:t>
      </w:r>
      <w:r w:rsidR="004D2049">
        <w:t>.</w:t>
      </w:r>
      <w:r w:rsidR="00513DE4">
        <w:t xml:space="preserve">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</w:t>
      </w:r>
      <w:r w:rsidR="004D2049">
        <w:t>Koprivnica</w:t>
      </w:r>
      <w:r>
        <w:t xml:space="preserve"> u određenom roku predložio otvaranje stečajnoga postupka, sud je primjenom čl. 433. SZ-a rješenjem ovog suda poslovni broj </w:t>
      </w:r>
      <w:r w:rsidR="000D2935">
        <w:t>St-</w:t>
      </w:r>
      <w:r w:rsidR="00CD2206">
        <w:t xml:space="preserve">549/2017-5 od 11. siječnja 2018. </w:t>
      </w:r>
      <w:r>
        <w:t>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4D2049">
      <w:pPr>
        <w:spacing w:lineRule="auto" w:line="240" w:after="0"/>
        <w:jc w:val="center"/>
      </w:pPr>
      <w:r>
        <w:t>U Varaždinu</w:t>
      </w:r>
      <w:r w:rsidR="004D2049">
        <w:t xml:space="preserve"> 9. veljače 2018.         </w:t>
      </w:r>
    </w:p>
    <w:p w:rsidRDefault="004D2049" w:rsidP="00804BB0" w:rsidR="004D2049">
      <w:pPr>
        <w:spacing w:lineRule="auto" w:line="240" w:after="0"/>
        <w:jc w:val="center"/>
      </w:pPr>
    </w:p>
    <w:p w:rsidRDefault="004D2049" w:rsidP="00804BB0" w:rsidR="004D2049">
      <w:pPr>
        <w:spacing w:lineRule="auto" w:line="240" w:after="0"/>
        <w:jc w:val="center"/>
      </w:pPr>
    </w:p>
    <w:p w:rsidRDefault="004D2049" w:rsidP="00AC245E" w:rsidR="00804BB0">
      <w:pPr>
        <w:spacing w:lineRule="auto" w:line="240" w:after="0"/>
        <w:ind w:left="4956"/>
        <w:jc w:val="center"/>
      </w:pPr>
      <w:r>
        <w:t>Sutkinja</w:t>
      </w:r>
    </w:p>
    <w:p w:rsidRDefault="004D2049" w:rsidP="00AC245E" w:rsidR="004D2049">
      <w:pPr>
        <w:spacing w:lineRule="auto" w:line="240" w:after="0"/>
        <w:ind w:left="10620"/>
        <w:jc w:val="center"/>
      </w:pPr>
    </w:p>
    <w:p w:rsidRDefault="004D2049" w:rsidP="00AC245E" w:rsidR="004D2049">
      <w:pPr>
        <w:spacing w:lineRule="auto" w:line="240" w:after="0"/>
        <w:ind w:left="4956"/>
        <w:jc w:val="center"/>
      </w:pPr>
      <w:r>
        <w:t>Melita Poljanec Bubaš</w:t>
      </w:r>
      <w:r w:rsidR="00CD2206">
        <w:t>, v.r.</w:t>
      </w:r>
    </w:p>
    <w:p w:rsidRDefault="00CD2206" w:rsidP="00AC245E" w:rsidR="00CD2206">
      <w:pPr>
        <w:spacing w:lineRule="auto" w:line="240" w:after="0"/>
        <w:ind w:left="4956"/>
        <w:jc w:val="center"/>
      </w:pPr>
    </w:p>
    <w:p w:rsidRDefault="00CD2206" w:rsidP="00AC245E" w:rsidR="00CD2206">
      <w:pPr>
        <w:spacing w:lineRule="auto" w:line="240" w:after="0"/>
        <w:ind w:left="4956"/>
        <w:jc w:val="center"/>
      </w:pPr>
      <w:r>
        <w:t xml:space="preserve">Za točnost otpravka-ovlašteni službenik: </w:t>
      </w:r>
    </w:p>
    <w:p w:rsidRDefault="00AC245E" w:rsidP="00AC245E" w:rsidR="00AC245E">
      <w:pPr>
        <w:spacing w:lineRule="auto" w:line="240" w:after="0"/>
        <w:ind w:left="10620"/>
        <w:jc w:val="center"/>
      </w:pPr>
    </w:p>
    <w:p w:rsidRDefault="00066C4E" w:rsidP="00804BB0" w:rsidR="00066C4E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</w:t>
      </w:r>
      <w:r w:rsidR="004D2049">
        <w:t xml:space="preserve">puta o pravnom lijeku: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4D2049" w:rsidP="00804BB0" w:rsidR="004D204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 xml:space="preserve">PVC STOLARIJA JOLE j.d.o.o., Šemovci, Stjepana Radića 180                </w:t>
      </w:r>
    </w:p>
    <w:p w:rsidRDefault="005C102C" w:rsidP="005C102C" w:rsidR="000D2935">
      <w:pPr>
        <w:spacing w:lineRule="auto" w:line="240" w:after="0"/>
        <w:jc w:val="both"/>
      </w:pPr>
      <w:r w:rsidRPr="005C102C">
        <w:t xml:space="preserve">- </w:t>
      </w:r>
      <w:r w:rsidR="004D2049">
        <w:t>zakonski zastupnik dužnika Josip Horvat, Šemovci, Stjepana Radića 180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4D2049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768F" w:rsidP="00CD4711" w:rsidR="0070768F">
      <w:pPr>
        <w:spacing w:lineRule="auto" w:line="240" w:after="0"/>
      </w:pPr>
      <w:r>
        <w:separator/>
      </w:r>
    </w:p>
  </w:endnote>
  <w:end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768F" w:rsidP="00CD4711" w:rsidR="0070768F">
      <w:pPr>
        <w:spacing w:lineRule="auto" w:line="240" w:after="0"/>
      </w:pPr>
      <w:r>
        <w:separator/>
      </w:r>
    </w:p>
  </w:footnote>
  <w:footnote w:id="0" w:type="continuationSeparator">
    <w:p w:rsidRDefault="0070768F" w:rsidP="00CD4711" w:rsidR="007076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0D02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23C4F" w:rsidR="004D2049" w:rsidRPr="004D2049">
      <w:trPr>
        <w:jc w:val="right"/>
      </w:trPr>
      <w:tc>
        <w:tcPr>
          <w:tcW w:type="dxa" w:w="4320"/>
        </w:tcPr>
        <w:p w:rsidRDefault="004D2049" w:rsidP="00F23C4F" w:rsidR="004D2049" w:rsidRPr="004D2049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St-45/2018-2</w:t>
          </w:r>
        </w:p>
      </w:tc>
    </w:tr>
  </w:tbl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0D2935"/>
    <w:rsid w:val="00104FDD"/>
    <w:rsid w:val="00195D08"/>
    <w:rsid w:val="001A2133"/>
    <w:rsid w:val="001D0CA0"/>
    <w:rsid w:val="002F4DC4"/>
    <w:rsid w:val="003275CE"/>
    <w:rsid w:val="003517FD"/>
    <w:rsid w:val="0035755D"/>
    <w:rsid w:val="00370D02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4D2049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0768F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45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2206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2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20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CD2206"/>
    <w:rPr>
      <w:rFonts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CD220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CD220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22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20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CD2206"/>
    <w:rPr>
      <w:rFonts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CD220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CD220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St-45/2018-2</izvorni_sadrzaj>
    <derivirana_varijabla naziv="DomainObject.Oznaka_1">St-45/2018-2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2018.</izvorni_sadrzaj>
    <derivirana_varijabla naziv="DomainObject.Predmet.DatumOsnivanja_1">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21.12.2017</izvorni_sadrzaj>
    <derivirana_varijabla naziv="DomainObject.Predmet.Opis_1">Prijedlog za otvaranje st. postupka 21.12.2017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St-45/2018</izvorni_sadrzaj>
    <derivirana_varijabla naziv="DomainObject.Predmet.OznakaBroj_1">St-45/2018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STOLARIJA JOLE jednostavno društvo s ograničenom odgovornošću za proizvodnju, trgovinu i usluge</izvorni_sadrzaj>
    <derivirana_varijabla naziv="DomainObject.Predmet.ProtustrankaFormated_1">  PVC STOLARIJA JOLE jednostavno društvo s ograničenom odgovornošću za proizvodnju, trgovinu i usluge</derivirana_varijabla>
  </DomainObject.Predmet.ProtustrankaFormated>
  <DomainObject.Predmet.ProtustrankaFormatedOIB>
    <izvorni_sadrzaj>  PVC STOLARIJA JOLE jednostavno društvo s ograničenom odgovornošću za proizvodnju, trgovinu i usluge, OIB 69298495527</izvorni_sadrzaj>
    <derivirana_varijabla naziv="DomainObject.Predmet.ProtustrankaFormatedOIB_1">  PVC STOLARIJA JOLE jednostavno društvo s ograničenom odgovornošću za proizvodnju, trgovinu i usluge, OIB 69298495527</derivirana_varijabla>
  </DomainObject.Predmet.ProtustrankaFormatedOIB>
  <DomainObject.Predmet.ProtustrankaFormatedWithAdress>
    <izvorni_sadrzaj> PVC STOLARIJA JOLE jednostavno društvo s ograničenom odgovornošću za proizvodnju, trgovinu i usluge, Stjepana Radića 180, 48350 Šemovci</izvorni_sadrzaj>
    <derivirana_varijabla naziv="DomainObject.Predmet.ProtustrankaFormatedWithAdress_1"> PVC STOLARIJA JOLE jednostavno društvo s ograničenom odgovornošću za proizvodnju, trgovinu i usluge, Stjepana Radića 180, 48350 Šemovci</derivirana_varijabla>
  </DomainObject.Predmet.ProtustrankaFormatedWithAdress>
  <DomainObject.Predmet.ProtustrankaFormatedWithAdressOIB>
    <izvorni_sadrzaj> PVC STOLARIJA JOLE jednostavno društvo s ograničenom odgovornošću za proizvodnju, trgovinu i usluge, OIB 69298495527, Stjepana Radića 180, 48350 Šemovci</izvorni_sadrzaj>
    <derivirana_varijabla naziv="DomainObject.Predmet.ProtustrankaFormatedWithAdressOIB_1"> PVC STOLARIJA JOLE jednostavno društvo s ograničenom odgovornošću za proizvodnju, trgovinu i usluge, OIB 69298495527, Stjepana Radića 180, 48350 Šemovci</derivirana_varijabla>
  </DomainObject.Predmet.ProtustrankaFormatedWithAdressOIB>
  <DomainObject.Predmet.ProtustrankaWithAdress>
    <izvorni_sadrzaj>PVC STOLARIJA JOLE jednostavno društvo s ograničenom odgovornošću za proizvodnju, trgovinu i usluge Stjepana Radića 180, 48350 Šemovci</izvorni_sadrzaj>
    <derivirana_varijabla naziv="DomainObject.Predmet.ProtustrankaWithAdress_1">PVC STOLARIJA JOLE jednostavno društvo s ograničenom odgovornošću za proizvodnju, trgovinu i usluge Stjepana Radića 180, 48350 Šemovci</derivirana_varijabla>
  </DomainObject.Predmet.ProtustrankaWithAdress>
  <DomainObject.Predmet.ProtustrankaWithAdressOIB>
    <izvorni_sadrzaj>PVC STOLARIJA JOLE jednostavno društvo s ograničenom odgovornošću za proizvodnju, trgovinu i usluge, OIB 69298495527, Stjepana Radića 180, 48350 Šemovci</izvorni_sadrzaj>
    <derivirana_varijabla naziv="DomainObject.Predmet.ProtustrankaWithAdressOIB_1">PVC STOLARIJA JOLE jednostavno društvo s ograničenom odgovornošću za proizvodnju, trgovinu i usluge, OIB 69298495527, Stjepana Radića 180, 48350 Šemovci</derivirana_varijabla>
  </DomainObject.Predmet.ProtustrankaWithAdressOIB>
  <DomainObject.Predmet.ProtustrankaNazivFormated>
    <izvorni_sadrzaj>PVC STOLARIJA JOLE jednostavno društvo s ograničenom odgovornošću za proizvodnju, trgovinu i usluge</izvorni_sadrzaj>
    <derivirana_varijabla naziv="DomainObject.Predmet.ProtustrankaNazivFormated_1">PVC STOLARIJA JOLE jednostavno društvo s ograničenom odgovornošću za proizvodnju, trgovinu i usluge</derivirana_varijabla>
  </DomainObject.Predmet.ProtustrankaNazivFormated>
  <DomainObject.Predmet.ProtustrankaNazivFormatedOIB>
    <izvorni_sadrzaj>PVC STOLARIJA JOLE jednostavno društvo s ograničenom odgovornošću za proizvodnju, trgovinu i usluge, OIB 69298495527</izvorni_sadrzaj>
    <derivirana_varijabla naziv="DomainObject.Predmet.ProtustrankaNazivFormatedOIB_1">PVC STOLARIJA JOLE jednostavno društvo s ograničenom odgovornošću za proizvodnju, trgovinu i usluge, OIB 69298495527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Koprivnica zastupanog po punomoćniku Županijsko državno odvjetništvo u Varaždinu</izvorni_sadrzaj>
    <derivirana_varijabla naziv="DomainObject.Predmet.StrankaFormated_1">  RH MINISTARSTVO FINANCIJA - Porezna uprava, Područni ured Koprivnica zastupanog po punomoćniku Županijsko državno odvjetništvo u Varaždinu</derivirana_varijabla>
  </DomainObject.Predmet.StrankaFormated>
  <DomainObject.Predmet.StrankaFormatedOIB>
    <izvorni_sadrzaj>  RH MINISTARSTVO FINANCIJA - Porezna uprava, Područni ured Koprivnica, OIB 18683136487 zastupanog po punomoćniku Županijsko državno odvjetništvo u Varaždinu</izvorni_sadrzaj>
    <derivirana_varijabla naziv="DomainObject.Predmet.StrankaFormatedOIB_1">  RH MINISTARSTVO FINANCIJA - Porezna uprava, Područni ured Koprivnica,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Koprivnica zastupanog po punomoćniku Županijsko državno odvjetništvo u Varaždinu</izvorni_sadrzaj>
    <derivirana_varijabla naziv="DomainObject.Predmet.StrankaFormatedWithAdress_1"> RH MINISTARSTVO FINANCIJA - Porezna uprava, Područni ured Koprivnica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Koprivnica, OIB 18683136487 zastupanog po punomoćniku Županijsko državno odvjetništvo u Varaždinu</izvorni_sadrzaj>
    <derivirana_varijabla naziv="DomainObject.Predmet.StrankaFormatedWithAdressOIB_1"> RH MINISTARSTVO FINANCIJA - Porezna uprava, Područni ured Koprivnica, OIB 18683136487 zastupanog po punomoćniku Županijsko državno odvjetništvo u Varaždinu</derivirana_varijabla>
  </DomainObject.Predmet.StrankaFormatedWithAdressOIB>
  <DomainObject.Predmet.StrankaWithAdress>
    <izvorni_sadrzaj>RH MINISTARSTVO FINANCIJA - Porezna uprava, Područni ured Koprivnica </izvorni_sadrzaj>
    <derivirana_varijabla naziv="DomainObject.Predmet.StrankaWithAdress_1">RH MINISTARSTVO FINANCIJA - Porezna uprava, Područni ured Koprivnica </derivirana_varijabla>
  </DomainObject.Predmet.StrankaWithAdress>
  <DomainObject.Predmet.StrankaWithAdressOIB>
    <izvorni_sadrzaj>RH MINISTARSTVO FINANCIJA - Porezna uprava, Područni ured Koprivnica, OIB 18683136487</izvorni_sadrzaj>
    <derivirana_varijabla naziv="DomainObject.Predmet.StrankaWithAdressOIB_1">RH MINISTARSTVO FINANCIJA - Porezna uprava, Područni ured Koprivnica, OIB 18683136487</derivirana_varijabla>
  </DomainObject.Predmet.StrankaWithAdressOIB>
  <DomainObject.Predmet.StrankaNazivFormated>
    <izvorni_sadrzaj>RH MINISTARSTVO FINANCIJA - Porezna uprava, Područni ured Koprivnica</izvorni_sadrzaj>
    <derivirana_varijabla naziv="DomainObject.Predmet.StrankaNazivFormated_1">RH MINISTARSTVO FINANCIJA - Porezna uprava, Područni ured Koprivnica</derivirana_varijabla>
  </DomainObject.Predmet.StrankaNazivFormated>
  <DomainObject.Predmet.StrankaNazivFormatedOIB>
    <izvorni_sadrzaj>RH MINISTARSTVO FINANCIJA - Porezna uprava, Područni ured Koprivnica, OIB 18683136487</izvorni_sadrzaj>
    <derivirana_varijabla naziv="DomainObject.Predmet.StrankaNazivFormatedOIB_1">RH MINISTARSTVO FINANCIJA - Porezna uprava, Područni ured Koprivnica,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52449.96</izvorni_sadrzaj>
    <derivirana_varijabla naziv="DomainObject.Predmet.TrenutnaVrijednost_1">52449.96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RH MINISTARSTVO FINANCIJA - Porezna uprava, Područni ured Koprivnica zastupanog po punomoćniku Županijsko državno odvjetništvo u Varaždinu</item>
    </izvorni_sadrzaj>
    <derivirana_varijabla naziv="DomainObject.Predmet.StrankaListFormated_1">
      <item>RH MINISTARSTVO FINANCIJA - Porezna uprava, Područni ured Koprivnica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Koprivnica, OIB 18683136487 zastupanog po punomoćniku Županijsko državno odvjetništvo u Varaždinu</item>
    </izvorni_sadrzaj>
    <derivirana_varijabla naziv="DomainObject.Predmet.StrankaListFormatedOIB_1">
      <item>RH MINISTARSTVO FINANCIJA - Porezna uprava, Područni ured Koprivnica,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Koprivnica zastupanog po punomoćniku Županijsko državno odvjetništvo u Varaždinu</item>
    </izvorni_sadrzaj>
    <derivirana_varijabla naziv="DomainObject.Predmet.StrankaListFormatedWithAdress_1">
      <item>RH MINISTARSTVO FINANCIJA - Porezna uprava, Područni ured Koprivnica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Koprivnica, OIB 18683136487 zastupanog po punomoćniku Županijsko državno odvjetništvo u Varaždinu</item>
    </izvorni_sadrzaj>
    <derivirana_varijabla naziv="DomainObject.Predmet.StrankaListFormatedWithAdressOIB_1">
      <item>RH MINISTARSTVO FINANCIJA - Porezna uprava, Područni ured Koprivnica, OIB 18683136487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Koprivnica</item>
    </izvorni_sadrzaj>
    <derivirana_varijabla naziv="DomainObject.Predmet.StrankaListNazivFormated_1">
      <item>RH MINISTARSTVO FINANCIJA - Porezna uprava, Područni ured Koprivnica</item>
    </derivirana_varijabla>
  </DomainObject.Predmet.StrankaListNazivFormated>
  <DomainObject.Predmet.StrankaListNazivFormatedOIB>
    <izvorni_sadrzaj>
      <item>RH MINISTARSTVO FINANCIJA - Porezna uprava, Područni ured Koprivnica, OIB 18683136487</item>
    </izvorni_sadrzaj>
    <derivirana_varijabla naziv="DomainObject.Predmet.StrankaListNazivFormatedOIB_1">
      <item>RH MINISTARSTVO FINANCIJA - Porezna uprava, Područni ured Koprivnica, OIB 18683136487</item>
    </derivirana_varijabla>
  </DomainObject.Predmet.StrankaListNazivFormatedOIB>
  <DomainObject.Predmet.ProtuStrankaListFormated>
    <izvorni_sadrzaj>
      <item>PVC STOLARIJA JOLE jednostavno društvo s ograničenom odgovornošću za proizvodnju, trgovinu i usluge</item>
    </izvorni_sadrzaj>
    <derivirana_varijabla naziv="DomainObject.Predmet.ProtuStrankaListFormated_1">
      <item>PVC STOLARIJA JOLE jednostavno društvo s ograničenom odgovornošću za proizvodnju, trgovinu i usluge</item>
    </derivirana_varijabla>
  </DomainObject.Predmet.ProtuStrankaListFormated>
  <DomainObject.Predmet.ProtuStrankaListFormatedOIB>
    <izvorni_sadrzaj>
      <item>PVC STOLARIJA JOLE jednostavno društvo s ograničenom odgovornošću za proizvodnju, trgovinu i usluge, OIB 69298495527</item>
    </izvorni_sadrzaj>
    <derivirana_varijabla naziv="DomainObject.Predmet.ProtuStrankaListFormatedOIB_1">
      <item>PVC STOLARIJA JOLE jednostavno društvo s ograničenom odgovornošću za proizvodnju, trgovinu i usluge, OIB 69298495527</item>
    </derivirana_varijabla>
  </DomainObject.Predmet.ProtuStrankaListFormatedOIB>
  <DomainObject.Predmet.ProtuStrankaListFormatedWithAdress>
    <izvorni_sadrzaj>
      <item>PVC STOLARIJA JOLE jednostavno društvo s ograničenom odgovornošću za proizvodnju, trgovinu i usluge, Stjepana Radića 180, 48350 Šemovci</item>
    </izvorni_sadrzaj>
    <derivirana_varijabla naziv="DomainObject.Predmet.ProtuStrankaListFormatedWithAdress_1">
      <item>PVC STOLARIJA JOLE jednostavno društvo s ograničenom odgovornošću za proizvodnju, trgovinu i usluge, Stjepana Radića 180, 48350 Šemovci</item>
    </derivirana_varijabla>
  </DomainObject.Predmet.ProtuStrankaListFormatedWithAdress>
  <DomainObject.Predmet.ProtuStrankaListFormatedWithAdressOIB>
    <izvorni_sadrzaj>
      <item>PVC STOLARIJA JOLE jednostavno društvo s ograničenom odgovornošću za proizvodnju, trgovinu i usluge, OIB 69298495527, Stjepana Radića 180, 48350 Šemovci</item>
    </izvorni_sadrzaj>
    <derivirana_varijabla naziv="DomainObject.Predmet.ProtuStrankaListFormatedWithAdressOIB_1">
      <item>PVC STOLARIJA JOLE jednostavno društvo s ograničenom odgovornošću za proizvodnju, trgovinu i usluge, OIB 69298495527, Stjepana Radića 180, 48350 Šemovci</item>
    </derivirana_varijabla>
  </DomainObject.Predmet.ProtuStrankaListFormatedWithAdressOIB>
  <DomainObject.Predmet.ProtuStrankaListNazivFormated>
    <izvorni_sadrzaj>
      <item>PVC STOLARIJA JOLE jednostavno društvo s ograničenom odgovornošću za proizvodnju, trgovinu i usluge</item>
    </izvorni_sadrzaj>
    <derivirana_varijabla naziv="DomainObject.Predmet.ProtuStrankaListNazivFormated_1">
      <item>PVC STOLARIJA JOLE jednostavno društvo s ograničenom odgovornošću za proizvodnju, trgovinu i usluge</item>
    </derivirana_varijabla>
  </DomainObject.Predmet.ProtuStrankaListNazivFormated>
  <DomainObject.Predmet.ProtuStrankaListNazivFormatedOIB>
    <izvorni_sadrzaj>
      <item>PVC STOLARIJA JOLE jednostavno društvo s ograničenom odgovornošću za proizvodnju, trgovinu i usluge, OIB 69298495527</item>
    </izvorni_sadrzaj>
    <derivirana_varijabla naziv="DomainObject.Predmet.ProtuStrankaListNazivFormatedOIB_1">
      <item>PVC STOLARIJA JOLE jednostavno društvo s ograničenom odgovornošću za proizvodnju, trgovinu i usluge, OIB 69298495527</item>
    </derivirana_varijabla>
  </DomainObject.Predmet.ProtuStrankaListNazivFormatedOIB>
  <DomainObject.Predmet.OstaliListFormated>
    <izvorni_sadrzaj>
      <item>Josip Horvat</item>
      <item>Županijsko državno odvjetništvo u Varaždinu punomoćnik sudionika u postupku RH MINISTARSTVO FINANCIJA - Porezna uprava, Područni ured Koprivnica</item>
      <item>Financijska agencija</item>
      <item>e-Oglasna</item>
      <item>Sudski registar Trgovačkog suda u Varaždinu</item>
    </izvorni_sadrzaj>
    <derivirana_varijabla naziv="DomainObject.Predmet.OstaliListFormated_1">
      <item>Josip Horvat</item>
      <item>Županijsko državno odvjetništvo u Varaždinu punomoćnik sudionika u postupku RH MINISTARSTVO FINANCIJA - Porezna uprava, Područni ured Koprivnica</item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Josip Horvat, OIB 62188118616</item>
      <item>Županijsko državno odvjetništvo u Varaždinu, OIB  punomoćnik sudionika u postupku RH MINISTARSTVO FINANCIJA - Porezna uprava, Područni ured Koprivnica</item>
      <item>Financijska agencija, OIB 85821130368</item>
      <item>e-Oglasna</item>
      <item>Sudski registar Trgovačkog suda u Varaždinu</item>
    </izvorni_sadrzaj>
    <derivirana_varijabla naziv="DomainObject.Predmet.OstaliListFormatedOIB_1">
      <item>Josip Horvat, OIB 62188118616</item>
      <item>Županijsko državno odvjetništvo u Varaždinu, OIB  punomoćnik sudionika u postupku RH MINISTARSTVO FINANCIJA - Porezna uprava, Područni ured Koprivnica</item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Josip Horvat, Stjepana Radića 180, 48350 Šemovci</item>
      <item>Županijsko državno odvjetništvo u Varaždinu, B. Radića 2, 42000 Varaždin punomoćnik sudionika u postupku RH MINISTARSTVO FINANCIJA - Porezna uprava, Područni ured Koprivnica</item>
      <item>Financijska agencija, Ulica grada Vukovara 70, 10000 Zagreb</item>
      <item>e-Oglasna</item>
      <item>Sudski registar Trgovačkog suda u Varaždinu</item>
    </izvorni_sadrzaj>
    <derivirana_varijabla naziv="DomainObject.Predmet.OstaliListFormatedWithAdress_1">
      <item>Josip Horvat, Stjepana Radića 180, 48350 Šemovci</item>
      <item>Županijsko državno odvjetništvo u Varaždinu, B. Radića 2, 42000 Varaždin punomoćnik sudionika u postupku RH MINISTARSTVO FINANCIJA - Porezna uprava, Područni ured Koprivnica</item>
      <item>Financijska agencija, Ulica grada Vukovara 70, 10000 Zagreb</item>
      <item>e-Oglasna</item>
      <item>Sudski registar Trgovačkog suda u Varaždinu</item>
    </derivirana_varijabla>
  </DomainObject.Predmet.OstaliListFormatedWithAdress>
  <DomainObject.Predmet.OstaliListFormatedWithAdressOIB>
    <izvorni_sadrzaj>
      <item>Josip Horvat, OIB 62188118616, Stjepana Radića 180, 48350 Šemovci</item>
      <item>Županijsko državno odvjetništvo u Varaždinu, OIB , B. Radića 2, 42000 Varaždin punomoćnik sudionika u postupku RH MINISTARSTVO FINANCIJA - Porezna uprava, Područni ured Koprivnica</item>
      <item>Financijska agencija, OIB 85821130368, Ulica grada Vukovara 70, 10000 Zagreb</item>
      <item>e-Oglasna</item>
      <item>Sudski registar Trgovačkog suda u Varaždinu</item>
    </izvorni_sadrzaj>
    <derivirana_varijabla naziv="DomainObject.Predmet.OstaliListFormatedWithAdressOIB_1">
      <item>Josip Horvat, OIB 62188118616, Stjepana Radića 180, 48350 Šemovci</item>
      <item>Županijsko državno odvjetništvo u Varaždinu, OIB , B. Radića 2, 42000 Varaždin punomoćnik sudionika u postupku RH MINISTARSTVO FINANCIJA - Porezna uprava, Područni ured Koprivnica</item>
      <item>Financijska agencija, OIB 85821130368, Ulica grada Vukovara 70, 10000 Zagreb</item>
      <item>e-Oglasna</item>
      <item>Sudski registar Trgovačkog suda u Varaždinu</item>
    </derivirana_varijabla>
  </DomainObject.Predmet.OstaliListFormatedWithAdressOIB>
  <DomainObject.Predmet.OstaliListNazivFormated>
    <izvorni_sadrzaj>
      <item>Josip Horvat</item>
      <item>Županijsko državno odvjetništvo u Varaždinu</item>
      <item>Financijska agencija</item>
      <item>e-Oglasna</item>
      <item>Sudski registar Trgovačkog suda u Varaždinu</item>
    </izvorni_sadrzaj>
    <derivirana_varijabla naziv="DomainObject.Predmet.OstaliListNazivFormated_1">
      <item>Josip Horvat</item>
      <item>Županijsko državno odvjetništvo u Varaždinu</item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Josip Horvat, OIB 62188118616</item>
      <item>Županijsko državno odvjetništvo u Varaždinu, OIB </item>
      <item>Financijska agencija, OIB 85821130368</item>
      <item>e-Oglasna</item>
      <item>Sudski registar Trgovačkog suda u Varaždinu</item>
    </izvorni_sadrzaj>
    <derivirana_varijabla naziv="DomainObject.Predmet.OstaliListNazivFormatedOIB_1">
      <item>Josip Horvat, OIB 62188118616</item>
      <item>Županijsko državno odvjetništvo u Varaždinu, OIB </item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St-45/2018-2</izvorni_sadrzaj>
    <derivirana_varijabla naziv="DomainObject.PoslovniBrojDokumenta_1">St-45/2018-2</derivirana_varijabla>
  </DomainObject.PoslovniBrojDokumenta>
  <DomainObject.Predmet.StrankaIDrugi>
    <izvorni_sadrzaj>RH MINISTARSTVO FINANCIJA - Porezna uprava, Područni ured Koprivnica</izvorni_sadrzaj>
    <derivirana_varijabla naziv="DomainObject.Predmet.StrankaIDrugi_1">RH MINISTARSTVO FINANCIJA - Porezna uprava, Područni ured Koprivnica</derivirana_varijabla>
  </DomainObject.Predmet.StrankaIDrugi>
  <DomainObject.Predmet.ProtustrankaIDrugi>
    <izvorni_sadrzaj>PVC STOLARIJA JOLE jednostavno društvo s ograničenom odgovornošću za proizvodnju, trgovinu i usluge</izvorni_sadrzaj>
    <derivirana_varijabla naziv="DomainObject.Predmet.ProtustrankaIDrugi_1">PVC STOLARIJA JOLE jednostavno društvo s ograničenom odgovornošću za proizvodnju, trgovinu i usluge</derivirana_varijabla>
  </DomainObject.Predmet.ProtustrankaIDrugi>
  <DomainObject.Predmet.StrankaIDrugiAdressOIB>
    <izvorni_sadrzaj>RH MINISTARSTVO FINANCIJA - Porezna uprava, Područni ured Koprivnica, OIB 18683136487</izvorni_sadrzaj>
    <derivirana_varijabla naziv="DomainObject.Predmet.StrankaIDrugiAdressOIB_1">RH MINISTARSTVO FINANCIJA - Porezna uprava, Područni ured Koprivnica, OIB 18683136487</derivirana_varijabla>
  </DomainObject.Predmet.StrankaIDrugiAdressOIB>
  <DomainObject.Predmet.ProtustrankaIDrugiAdressOIB>
    <izvorni_sadrzaj>PVC STOLARIJA JOLE jednostavno društvo s ograničenom odgovornošću za proizvodnju, trgovinu i usluge, OIB 69298495527, Stjepana Radića 180, 48350 Šemovci</izvorni_sadrzaj>
    <derivirana_varijabla naziv="DomainObject.Predmet.ProtustrankaIDrugiAdressOIB_1">PVC STOLARIJA JOLE jednostavno društvo s ograničenom odgovornošću za proizvodnju, trgovinu i usluge, OIB 69298495527, Stjepana Radića 180,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Horvat</item>
      <item>PVC STOLARIJA JOLE jednostavno društvo s ograničenom odgovornošću za proizvodnju, trgovinu i usluge</item>
      <item>Županijsko državno odvjetništvo u Varaždinu</item>
      <item>RH MINISTARSTVO FINANCIJA - Porezna uprava, Područni ured Koprivnica</item>
      <item>Financijska agencija</item>
      <item>e-Oglasna</item>
      <item>Sudski registar Trgovačkog suda u Varaždinu</item>
    </izvorni_sadrzaj>
    <derivirana_varijabla naziv="DomainObject.Predmet.SudioniciListNaziv_1">
      <item>Josip Horvat</item>
      <item>PVC STOLARIJA JOLE jednostavno društvo s ograničenom odgovornošću za proizvodnju, trgovinu i usluge</item>
      <item>Županijsko državno odvjetništvo u Varaždinu</item>
      <item>RH MINISTARSTVO FINANCIJA - Porezna uprava, Područni ured Koprivnica</item>
      <item>Financijska agencija</item>
      <item>e-Oglasna</item>
      <item>Sudski registar Trgovačkog suda u Varaždinu</item>
    </derivirana_varijabla>
  </DomainObject.Predmet.SudioniciListNaziv>
  <DomainObject.Predmet.SudioniciListAdressOIB>
    <izvorni_sadrzaj>
      <item>Josip Horvat, OIB 62188118616, Stjepana Radića 180,48350 Šemovci</item>
      <item>PVC STOLARIJA JOLE jednostavno društvo s ograničenom odgovornošću za proizvodnju, trgovinu i usluge, OIB 69298495527, Stjepana Radića 180,48350 Šemovci</item>
      <item>Županijsko državno odvjetništvo u Varaždinu, OIB , B. Radića 2,42000 Varaždin</item>
      <item>RH MINISTARSTVO FINANCIJA - Porezna uprava, Područni ured Koprivnica, OIB 18683136487</item>
      <item>Financijska agencija, OIB 85821130368, Ulica grada Vukovara 70,10000 Zagreb</item>
      <item>e-Oglasna</item>
      <item>Sudski registar Trgovačkog suda u Varaždinu</item>
    </izvorni_sadrzaj>
    <derivirana_varijabla naziv="DomainObject.Predmet.SudioniciListAdressOIB_1">
      <item>Josip Horvat, OIB 62188118616, Stjepana Radića 180,48350 Šemovci</item>
      <item>PVC STOLARIJA JOLE jednostavno društvo s ograničenom odgovornošću za proizvodnju, trgovinu i usluge, OIB 69298495527, Stjepana Radića 180,48350 Šemovci</item>
      <item>Županijsko državno odvjetništvo u Varaždinu, OIB , B. Radića 2,42000 Varaždin</item>
      <item>RH MINISTARSTVO FINANCIJA - Porezna uprava, Područni ured Koprivnica, OIB 18683136487</item>
      <item>Financijska agencija, OIB 85821130368, Ulica grada Vukovara 70,10000 Zagreb</item>
      <item>e-Oglasna</item>
      <item>Sudski registar Trgovačkog suda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62188118616</item>
      <item>, OIB 69298495527</item>
      <item>, OIB </item>
      <item>, OIB 18683136487</item>
      <item>, OIB 85821130368</item>
      <item>, OIB null</item>
      <item>, OIB null</item>
    </izvorni_sadrzaj>
    <derivirana_varijabla naziv="DomainObject.Predmet.SudioniciListNazivOIB_1">
      <item>, OIB 62188118616</item>
      <item>, OIB 69298495527</item>
      <item>, OIB </item>
      <item>, OIB 18683136487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239F8-CBB0-4B59-85B6-F0C3F34B7D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2731</properties:Characters>
  <properties:Lines>93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2016-08-29T11:39:00Z</dcterms:created>
  <dc:creator>Maja Valušnig</dc:creator>
  <cp:lastModifiedBy>Nikolina Cvek</cp:lastModifiedBy>
  <cp:lastPrinted>2018-02-09T08:25:00Z</cp:lastPrinted>
  <dcterms:modified xmlns:xsi="http://www.w3.org/2001/XMLSchema-instance" xsi:type="dcterms:W3CDTF">2018-02-09T08:25:00Z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St-45/2018-2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