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A61A3" w:rsidR="00C34514" w:rsidP="00C34514" w:rsidRDefault="00AC314E" w14:paraId="ae4dcba" w14:textId="ae4dcba">
      <w:pPr>
        <w:jc w:val="both"/>
        <w15:collapsed w:val="false"/>
      </w:pPr>
      <w:bookmarkStart w:name="_GoBack" w:id="0"/>
      <w:bookmarkEnd w:id="0"/>
      <w:r w:rsidRPr="00BA61A3">
        <w:t xml:space="preserve">      </w:t>
      </w:r>
      <w:r w:rsidRPr="00BA61A3" w:rsidR="00C34514">
        <w:t xml:space="preserve">           </w:t>
      </w:r>
      <w:r w:rsidRPr="00BA61A3" w:rsidR="00BF4F52">
        <w:rPr>
          <w:noProof/>
        </w:rPr>
        <w:drawing>
          <wp:inline distT="0" distB="0" distL="0" distR="0">
            <wp:extent cx="599440" cy="667385"/>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99440" cy="667385"/>
                    </a:xfrm>
                    <a:prstGeom prst="rect">
                      <a:avLst/>
                    </a:prstGeom>
                    <a:noFill/>
                    <a:ln>
                      <a:noFill/>
                    </a:ln>
                  </pic:spPr>
                </pic:pic>
              </a:graphicData>
            </a:graphic>
          </wp:inline>
        </w:drawing>
      </w:r>
    </w:p>
    <w:p w:rsidRPr="00BA61A3" w:rsidR="00C34514" w:rsidP="00C34514" w:rsidRDefault="00E65BD9">
      <w:pPr>
        <w:jc w:val="both"/>
      </w:pPr>
      <w:r w:rsidRPr="00BA61A3">
        <w:t xml:space="preserve">   </w:t>
      </w:r>
      <w:r w:rsidRPr="00BA61A3" w:rsidR="00C34514">
        <w:t>REPUBLIKA HRVATSKA</w:t>
      </w:r>
    </w:p>
    <w:p w:rsidRPr="00BA61A3" w:rsidR="00BB7FE0" w:rsidP="008A0989" w:rsidRDefault="00C34514">
      <w:pPr>
        <w:jc w:val="both"/>
      </w:pPr>
      <w:r w:rsidRPr="00BA61A3">
        <w:t xml:space="preserve">TRGOVAČKI SUD </w:t>
      </w:r>
      <w:r w:rsidRPr="00BA61A3" w:rsidR="00112793">
        <w:t>U PAZINU</w:t>
      </w:r>
    </w:p>
    <w:p w:rsidRPr="00BA61A3" w:rsidR="008A0989" w:rsidP="008A0989" w:rsidRDefault="00E65BD9">
      <w:pPr>
        <w:jc w:val="both"/>
      </w:pPr>
      <w:r w:rsidRPr="00BA61A3">
        <w:t xml:space="preserve">           </w:t>
      </w:r>
      <w:r w:rsidRPr="00BA61A3" w:rsidR="00BB7FE0">
        <w:t>Pazin, Dršćevka 1</w:t>
      </w:r>
      <w:r w:rsidRPr="00BA61A3" w:rsidR="00C34514">
        <w:tab/>
      </w:r>
      <w:r w:rsidRPr="00BA61A3" w:rsidR="00C34514">
        <w:tab/>
      </w:r>
      <w:r w:rsidRPr="00BA61A3" w:rsidR="00C34514">
        <w:tab/>
      </w:r>
      <w:r w:rsidRPr="00BA61A3" w:rsidR="00C34514">
        <w:tab/>
      </w:r>
      <w:r w:rsidRPr="00BA61A3" w:rsidR="0038105B">
        <w:t xml:space="preserve">          </w:t>
      </w:r>
    </w:p>
    <w:p w:rsidRPr="00BA61A3" w:rsidR="008829F5" w:rsidP="008A0989" w:rsidRDefault="008829F5">
      <w:pPr>
        <w:jc w:val="both"/>
      </w:pPr>
    </w:p>
    <w:p w:rsidRPr="00BA61A3" w:rsidR="008829F5" w:rsidP="008829F5" w:rsidRDefault="008829F5">
      <w:pPr>
        <w:jc w:val="right"/>
      </w:pPr>
      <w:r w:rsidRPr="00BA61A3">
        <w:t>Posl. broj: 4 St-</w:t>
      </w:r>
      <w:r w:rsidR="00955351">
        <w:t>117</w:t>
      </w:r>
      <w:r w:rsidRPr="00BA61A3">
        <w:t>/2019-</w:t>
      </w:r>
      <w:r w:rsidR="00E23FF6">
        <w:t>75</w:t>
      </w:r>
    </w:p>
    <w:p w:rsidRPr="00BA61A3" w:rsidR="00C42003" w:rsidP="00C34514" w:rsidRDefault="00C42003">
      <w:pPr>
        <w:jc w:val="center"/>
      </w:pPr>
    </w:p>
    <w:p w:rsidRPr="00BA61A3" w:rsidR="0052544E" w:rsidP="00C34514" w:rsidRDefault="0052544E">
      <w:pPr>
        <w:jc w:val="center"/>
      </w:pPr>
      <w:r w:rsidRPr="00BA61A3">
        <w:t>R J E Š E N J E</w:t>
      </w:r>
    </w:p>
    <w:p w:rsidRPr="00BA61A3" w:rsidR="0052544E" w:rsidP="0052544E" w:rsidRDefault="0052544E">
      <w:pPr>
        <w:jc w:val="center"/>
      </w:pPr>
    </w:p>
    <w:p w:rsidRPr="00BA61A3" w:rsidR="0052544E" w:rsidP="00BB7FE0" w:rsidRDefault="00112793">
      <w:pPr>
        <w:jc w:val="both"/>
      </w:pPr>
      <w:r w:rsidRPr="00BA61A3">
        <w:tab/>
      </w:r>
      <w:r w:rsidRPr="00BA61A3" w:rsidR="008829F5">
        <w:t xml:space="preserve">Trgovački sud u Pazinu, po stečajnoj sutkinji Tijani Licul, u stečajnom postupku nad dužnikom </w:t>
      </w:r>
      <w:r w:rsidR="00955351">
        <w:t>ULJANIK STROJOGRADNJA DIESEL d.d. "u stečaju", Pula, Flaciusova 1, OIB: 35951488983,</w:t>
      </w:r>
      <w:r w:rsidRPr="00BA61A3" w:rsidR="00407B02">
        <w:t xml:space="preserve"> </w:t>
      </w:r>
      <w:r w:rsidR="00955351">
        <w:t>zastupanog po stečajnoj</w:t>
      </w:r>
      <w:r w:rsidRPr="00BA61A3" w:rsidR="00AF4DC3">
        <w:t xml:space="preserve"> upravitelj</w:t>
      </w:r>
      <w:r w:rsidR="00955351">
        <w:t>ici</w:t>
      </w:r>
      <w:r w:rsidRPr="00BA61A3" w:rsidR="00AF4DC3">
        <w:t xml:space="preserve"> </w:t>
      </w:r>
      <w:r w:rsidR="00955351">
        <w:t>Ani Glavan Dukić</w:t>
      </w:r>
      <w:r w:rsidRPr="00BA61A3" w:rsidR="008829F5">
        <w:t>,</w:t>
      </w:r>
      <w:r w:rsidR="00955351">
        <w:t xml:space="preserve"> Rijeka, Brca 18,</w:t>
      </w:r>
      <w:r w:rsidRPr="00BA61A3" w:rsidR="008829F5">
        <w:t xml:space="preserve"> </w:t>
      </w:r>
      <w:r w:rsidRPr="00BA61A3" w:rsidR="00407B02">
        <w:t xml:space="preserve">OIB: </w:t>
      </w:r>
      <w:r w:rsidR="00955351">
        <w:t>32609326349</w:t>
      </w:r>
      <w:r w:rsidRPr="00BA61A3" w:rsidR="00407B02">
        <w:t xml:space="preserve">, </w:t>
      </w:r>
    </w:p>
    <w:p w:rsidRPr="00BA61A3" w:rsidR="00C068B2" w:rsidP="00BB7FE0" w:rsidRDefault="00C068B2">
      <w:pPr>
        <w:jc w:val="both"/>
      </w:pPr>
    </w:p>
    <w:p w:rsidRPr="00BA61A3" w:rsidR="0052544E" w:rsidP="0052544E" w:rsidRDefault="0052544E">
      <w:pPr>
        <w:jc w:val="center"/>
      </w:pPr>
      <w:r w:rsidRPr="00BA61A3">
        <w:t>r i j e š i o  j e</w:t>
      </w:r>
    </w:p>
    <w:p w:rsidRPr="00BA61A3" w:rsidR="00C068B2" w:rsidP="0052544E" w:rsidRDefault="00C068B2">
      <w:pPr>
        <w:jc w:val="center"/>
      </w:pPr>
    </w:p>
    <w:p w:rsidRPr="00BA61A3" w:rsidR="00BC7372" w:rsidP="00C068B2" w:rsidRDefault="00C068B2">
      <w:pPr>
        <w:ind w:firstLine="708"/>
        <w:jc w:val="both"/>
      </w:pPr>
      <w:r w:rsidRPr="00BA61A3">
        <w:t>I. U</w:t>
      </w:r>
      <w:r w:rsidRPr="00BA61A3" w:rsidR="00BC7372">
        <w:t xml:space="preserve">tvrđuju se slijedeće tražbine prema stečajnom dužniku </w:t>
      </w:r>
      <w:r w:rsidR="00955351">
        <w:t>ULJANIK STROJOGRADNJA DIESEL d.d. "u stečaju", Pula, Flaciusova 1, OIB: 35951488983</w:t>
      </w:r>
      <w:r w:rsidRPr="00BA61A3" w:rsidR="00BC7372">
        <w:t>:</w:t>
      </w:r>
    </w:p>
    <w:p w:rsidRPr="00BA61A3" w:rsidR="00BC7372" w:rsidP="00BC7372" w:rsidRDefault="00BC7372"/>
    <w:p w:rsidRPr="00BA61A3" w:rsidR="00BC7372" w:rsidP="00BB7FE0" w:rsidRDefault="00332E36">
      <w:pPr>
        <w:rPr>
          <w:u w:val="single"/>
        </w:rPr>
      </w:pPr>
      <w:r w:rsidRPr="00BA61A3">
        <w:tab/>
      </w:r>
      <w:r w:rsidRPr="00BA61A3" w:rsidR="00BB7FE0">
        <w:rPr>
          <w:u w:val="single"/>
        </w:rPr>
        <w:t>-</w:t>
      </w:r>
      <w:r w:rsidRPr="00BA61A3" w:rsidR="00BC7372">
        <w:rPr>
          <w:u w:val="single"/>
        </w:rPr>
        <w:t xml:space="preserve">  tražbine </w:t>
      </w:r>
      <w:r w:rsidRPr="00BA61A3" w:rsidR="00407B02">
        <w:rPr>
          <w:u w:val="single"/>
        </w:rPr>
        <w:t>prvog</w:t>
      </w:r>
      <w:r w:rsidRPr="00BA61A3" w:rsidR="00BC7372">
        <w:rPr>
          <w:u w:val="single"/>
        </w:rPr>
        <w:t xml:space="preserve"> </w:t>
      </w:r>
      <w:r w:rsidRPr="00BA61A3" w:rsidR="00407B02">
        <w:rPr>
          <w:u w:val="single"/>
        </w:rPr>
        <w:t>višeg i</w:t>
      </w:r>
      <w:r w:rsidRPr="00BA61A3" w:rsidR="00BC7372">
        <w:rPr>
          <w:u w:val="single"/>
        </w:rPr>
        <w:t>splatnog reda:</w:t>
      </w:r>
      <w:r w:rsidRPr="00BA61A3" w:rsidR="004F7099">
        <w:rPr>
          <w:u w:val="single"/>
        </w:rPr>
        <w:t xml:space="preserve"> </w:t>
      </w:r>
    </w:p>
    <w:p w:rsidRPr="00BA61A3" w:rsidR="00D94E01" w:rsidP="00BB7FE0" w:rsidRDefault="007639C3">
      <w:pPr>
        <w:ind w:firstLine="708"/>
        <w:jc w:val="both"/>
      </w:pPr>
      <w:r w:rsidRPr="00BA61A3">
        <w:t xml:space="preserve">1. </w:t>
      </w:r>
      <w:r w:rsidRPr="00BA61A3" w:rsidR="008829F5">
        <w:t xml:space="preserve">AORT </w:t>
      </w:r>
      <w:r w:rsidR="00BA61A3">
        <w:t xml:space="preserve">– </w:t>
      </w:r>
      <w:r w:rsidRPr="00BA61A3" w:rsidR="008829F5">
        <w:t>Agencija</w:t>
      </w:r>
      <w:r w:rsidR="00BA61A3">
        <w:t xml:space="preserve"> za osiguranje radničkih tražbina</w:t>
      </w:r>
      <w:r w:rsidRPr="00BA61A3">
        <w:t xml:space="preserve">, </w:t>
      </w:r>
      <w:r w:rsidRPr="00BA61A3" w:rsidR="008829F5">
        <w:t>Zagreb, Frankopanska 11</w:t>
      </w:r>
      <w:r w:rsidRPr="00BA61A3">
        <w:t xml:space="preserve">, OIB: </w:t>
      </w:r>
      <w:r w:rsidRPr="00BA61A3" w:rsidR="008829F5">
        <w:t>OIB:</w:t>
      </w:r>
      <w:r w:rsidR="007678BB">
        <w:t xml:space="preserve"> </w:t>
      </w:r>
      <w:r w:rsidRPr="00BA61A3" w:rsidR="008829F5">
        <w:t>04323472109</w:t>
      </w:r>
      <w:r w:rsidRPr="00BA61A3" w:rsidR="00AC7E12">
        <w:t>, u iznosu</w:t>
      </w:r>
      <w:r w:rsidRPr="00BA61A3" w:rsidR="00AF2827">
        <w:t xml:space="preserve"> od </w:t>
      </w:r>
      <w:r w:rsidRPr="007678BB" w:rsidR="007678BB">
        <w:t xml:space="preserve">3.119.943,60 </w:t>
      </w:r>
      <w:r w:rsidRPr="00BA61A3" w:rsidR="00AF2827">
        <w:t>kuna.</w:t>
      </w:r>
    </w:p>
    <w:p w:rsidRPr="00BA61A3" w:rsidR="004B5D1A" w:rsidP="00BB7FE0" w:rsidRDefault="004B5D1A">
      <w:pPr>
        <w:ind w:firstLine="708"/>
        <w:jc w:val="both"/>
      </w:pPr>
      <w:r w:rsidRPr="00BA61A3">
        <w:t xml:space="preserve">2. </w:t>
      </w:r>
      <w:r w:rsidRPr="007678BB" w:rsidR="007678BB">
        <w:t>ANTON GAŠPARAC</w:t>
      </w:r>
      <w:r w:rsidR="00BA61A3">
        <w:t xml:space="preserve">, </w:t>
      </w:r>
      <w:r w:rsidR="007678BB">
        <w:t xml:space="preserve">Rijeka, 19. Udarne divizije 19, </w:t>
      </w:r>
      <w:r w:rsidRPr="00BA61A3">
        <w:t xml:space="preserve">OIB: </w:t>
      </w:r>
      <w:r w:rsidRPr="007678BB" w:rsidR="007678BB">
        <w:t>00370888781</w:t>
      </w:r>
      <w:r w:rsidRPr="00BA61A3" w:rsidR="00AF2827">
        <w:t xml:space="preserve">, u iznosu od </w:t>
      </w:r>
      <w:r w:rsidRPr="007678BB" w:rsidR="007678BB">
        <w:t xml:space="preserve">282.842,65 </w:t>
      </w:r>
      <w:r w:rsidRPr="00BA61A3" w:rsidR="00AF2827">
        <w:t>kuna.</w:t>
      </w:r>
      <w:r w:rsidRPr="00BA61A3" w:rsidR="00AC7E12">
        <w:t xml:space="preserve"> </w:t>
      </w:r>
    </w:p>
    <w:p w:rsidRPr="00BA61A3" w:rsidR="00AC7E12" w:rsidP="00BB7FE0" w:rsidRDefault="00AC7E12">
      <w:pPr>
        <w:ind w:firstLine="708"/>
        <w:jc w:val="both"/>
      </w:pPr>
      <w:r w:rsidRPr="00BA61A3">
        <w:t xml:space="preserve">3. </w:t>
      </w:r>
      <w:r w:rsidRPr="007678BB" w:rsidR="007678BB">
        <w:t>DONČE MANEV</w:t>
      </w:r>
      <w:r w:rsidRPr="00BA61A3">
        <w:t xml:space="preserve">, </w:t>
      </w:r>
      <w:r w:rsidR="007678BB">
        <w:t>Pula, Ul. Katalinića Jeretova 1</w:t>
      </w:r>
      <w:r w:rsidRPr="00BA61A3">
        <w:t xml:space="preserve">, OIB: </w:t>
      </w:r>
      <w:r w:rsidRPr="007678BB" w:rsidR="007678BB">
        <w:t>87377310962</w:t>
      </w:r>
      <w:r w:rsidRPr="00BA61A3">
        <w:t xml:space="preserve">, u iznosu od </w:t>
      </w:r>
      <w:r w:rsidRPr="007678BB" w:rsidR="007678BB">
        <w:t xml:space="preserve">65.249,36 </w:t>
      </w:r>
      <w:r w:rsidRPr="00BA61A3">
        <w:t>kuna</w:t>
      </w:r>
      <w:r w:rsidRPr="00BA61A3" w:rsidR="00AF2827">
        <w:t>.</w:t>
      </w:r>
      <w:r w:rsidRPr="00BA61A3">
        <w:t xml:space="preserve"> </w:t>
      </w:r>
    </w:p>
    <w:p w:rsidRPr="00BA61A3" w:rsidR="00AC7E12" w:rsidP="00BB7FE0" w:rsidRDefault="00C65A94">
      <w:pPr>
        <w:ind w:firstLine="708"/>
        <w:jc w:val="both"/>
      </w:pPr>
      <w:r>
        <w:t>4</w:t>
      </w:r>
      <w:r w:rsidRPr="00BA61A3" w:rsidR="00AC7E12">
        <w:t xml:space="preserve">. </w:t>
      </w:r>
      <w:r w:rsidRPr="007678BB" w:rsidR="007678BB">
        <w:t>REPUBLIKA HRVATSKA, MINISTARSTVO FINANCIJA, POREZNA UPRAVA</w:t>
      </w:r>
      <w:r w:rsidRPr="00BA61A3" w:rsidR="00AC7E12">
        <w:t xml:space="preserve">, </w:t>
      </w:r>
      <w:r w:rsidR="007678BB">
        <w:t xml:space="preserve">Zagreb, Katančićeva 5, </w:t>
      </w:r>
      <w:r w:rsidRPr="00BA61A3" w:rsidR="00AC7E12">
        <w:t xml:space="preserve">OIB: </w:t>
      </w:r>
      <w:r w:rsidRPr="007678BB" w:rsidR="007678BB">
        <w:t>18683136487</w:t>
      </w:r>
      <w:r w:rsidRPr="00BA61A3" w:rsidR="00AC7E12">
        <w:t xml:space="preserve">, u iznosu od </w:t>
      </w:r>
      <w:r w:rsidRPr="007678BB" w:rsidR="007678BB">
        <w:t xml:space="preserve">2.159.933,71 </w:t>
      </w:r>
      <w:r w:rsidRPr="00BA61A3" w:rsidR="00AC7E12">
        <w:t>kuna</w:t>
      </w:r>
      <w:r w:rsidRPr="00BA61A3" w:rsidR="00AF2827">
        <w:t>.</w:t>
      </w:r>
      <w:r w:rsidRPr="00BA61A3" w:rsidR="00AC7E12">
        <w:t xml:space="preserve"> </w:t>
      </w:r>
    </w:p>
    <w:p w:rsidRPr="00BA61A3" w:rsidR="008121A7" w:rsidP="008121A7" w:rsidRDefault="00C65A94">
      <w:pPr>
        <w:ind w:firstLine="708"/>
        <w:jc w:val="both"/>
      </w:pPr>
      <w:r>
        <w:t>5</w:t>
      </w:r>
      <w:r w:rsidRPr="00BA61A3" w:rsidR="00AC7E12">
        <w:t xml:space="preserve">. </w:t>
      </w:r>
      <w:r w:rsidRPr="007678BB" w:rsidR="007678BB">
        <w:t>IBRAHIM MURIĆ</w:t>
      </w:r>
      <w:r w:rsidRPr="00BA61A3" w:rsidR="00AC7E12">
        <w:t xml:space="preserve">, </w:t>
      </w:r>
      <w:r w:rsidR="007678BB">
        <w:t>Rijeka, Franje Čandeka 36</w:t>
      </w:r>
      <w:r w:rsidRPr="00BA61A3" w:rsidR="00AC7E12">
        <w:t xml:space="preserve">, OIB: </w:t>
      </w:r>
      <w:r w:rsidRPr="007678BB" w:rsidR="007678BB">
        <w:t>28052164704</w:t>
      </w:r>
      <w:r w:rsidRPr="00BA61A3" w:rsidR="00AC7E12">
        <w:t xml:space="preserve">, u iznosu od </w:t>
      </w:r>
      <w:r w:rsidRPr="007678BB" w:rsidR="007678BB">
        <w:t xml:space="preserve">1.772,04 </w:t>
      </w:r>
      <w:r w:rsidRPr="00BA61A3" w:rsidR="00AC7E12">
        <w:t>kuna</w:t>
      </w:r>
      <w:r w:rsidRPr="00BA61A3" w:rsidR="00AF2827">
        <w:t>.</w:t>
      </w:r>
    </w:p>
    <w:p w:rsidRPr="00BA61A3" w:rsidR="008121A7" w:rsidP="008121A7" w:rsidRDefault="00C65A94">
      <w:pPr>
        <w:ind w:firstLine="708"/>
        <w:jc w:val="both"/>
      </w:pPr>
      <w:r>
        <w:t>6</w:t>
      </w:r>
      <w:r w:rsidRPr="00BA61A3" w:rsidR="00537F88">
        <w:t xml:space="preserve">. </w:t>
      </w:r>
      <w:r w:rsidRPr="008121A7" w:rsidR="008121A7">
        <w:t>LUKA ANIĆ</w:t>
      </w:r>
      <w:r w:rsidRPr="00BA61A3" w:rsidR="00537F88">
        <w:t xml:space="preserve">, </w:t>
      </w:r>
      <w:r w:rsidR="008121A7">
        <w:t xml:space="preserve">Pula, Prilaz Monte Cappelletta 3, </w:t>
      </w:r>
      <w:r w:rsidRPr="00BA61A3" w:rsidR="00537F88">
        <w:t xml:space="preserve">OIB: </w:t>
      </w:r>
      <w:r w:rsidRPr="008121A7" w:rsidR="008121A7">
        <w:t>83642841965</w:t>
      </w:r>
      <w:r w:rsidRPr="00BA61A3" w:rsidR="00537F88">
        <w:t xml:space="preserve">, u iznosu od </w:t>
      </w:r>
      <w:r w:rsidRPr="008121A7" w:rsidR="008121A7">
        <w:t xml:space="preserve">1.740,84 </w:t>
      </w:r>
      <w:r w:rsidRPr="00BA61A3" w:rsidR="00537F88">
        <w:t>kuna</w:t>
      </w:r>
      <w:r w:rsidRPr="00BA61A3" w:rsidR="00AF2827">
        <w:t>.</w:t>
      </w:r>
      <w:r w:rsidRPr="00BA61A3" w:rsidR="00537F88">
        <w:t xml:space="preserve"> </w:t>
      </w:r>
    </w:p>
    <w:p w:rsidRPr="00BA61A3" w:rsidR="00537F88" w:rsidP="00BB7FE0" w:rsidRDefault="008D71DA">
      <w:pPr>
        <w:ind w:firstLine="708"/>
        <w:jc w:val="both"/>
      </w:pPr>
      <w:r>
        <w:t>7</w:t>
      </w:r>
      <w:r w:rsidRPr="00BA61A3" w:rsidR="00537F88">
        <w:t xml:space="preserve">. </w:t>
      </w:r>
      <w:r w:rsidRPr="008121A7" w:rsidR="008121A7">
        <w:t>MARKO BATEL</w:t>
      </w:r>
      <w:r w:rsidRPr="00BA61A3" w:rsidR="00537F88">
        <w:t xml:space="preserve">, Pula, </w:t>
      </w:r>
      <w:r w:rsidR="008121A7">
        <w:t>Rizzijeva ulica 30</w:t>
      </w:r>
      <w:r w:rsidRPr="00BA61A3" w:rsidR="00537F88">
        <w:t xml:space="preserve">, OIB: </w:t>
      </w:r>
      <w:r w:rsidRPr="008121A7" w:rsidR="008121A7">
        <w:t>67909617702</w:t>
      </w:r>
      <w:r w:rsidRPr="00BA61A3" w:rsidR="00537F88">
        <w:t xml:space="preserve">, u iznosu od </w:t>
      </w:r>
      <w:r w:rsidRPr="008121A7" w:rsidR="008121A7">
        <w:t xml:space="preserve">60.862,94 </w:t>
      </w:r>
      <w:r w:rsidRPr="00BA61A3" w:rsidR="00AF2827">
        <w:t>kuna.</w:t>
      </w:r>
      <w:r w:rsidRPr="00BA61A3" w:rsidR="00537F88">
        <w:t xml:space="preserve"> </w:t>
      </w:r>
    </w:p>
    <w:p w:rsidRPr="00BA61A3" w:rsidR="00537F88" w:rsidP="00BB7FE0" w:rsidRDefault="008D71DA">
      <w:pPr>
        <w:ind w:firstLine="708"/>
        <w:jc w:val="both"/>
      </w:pPr>
      <w:r>
        <w:t>8</w:t>
      </w:r>
      <w:r w:rsidRPr="00BA61A3" w:rsidR="00537F88">
        <w:t xml:space="preserve">. </w:t>
      </w:r>
      <w:r w:rsidRPr="008121A7" w:rsidR="008121A7">
        <w:t>ZORAN BERTETIĆ</w:t>
      </w:r>
      <w:r w:rsidRPr="00BA61A3" w:rsidR="00537F88">
        <w:t xml:space="preserve">, Pula, </w:t>
      </w:r>
      <w:r w:rsidR="008121A7">
        <w:t>Kamik 2D,</w:t>
      </w:r>
      <w:r w:rsidRPr="00BA61A3" w:rsidR="00537F88">
        <w:t xml:space="preserve"> OIB: </w:t>
      </w:r>
      <w:r w:rsidRPr="008121A7" w:rsidR="008121A7">
        <w:t>88689542582</w:t>
      </w:r>
      <w:r w:rsidRPr="00BA61A3" w:rsidR="00537F88">
        <w:t xml:space="preserve">, u iznosu od </w:t>
      </w:r>
      <w:r w:rsidRPr="008121A7" w:rsidR="008121A7">
        <w:t xml:space="preserve">73.828,03 </w:t>
      </w:r>
      <w:r w:rsidRPr="00BA61A3" w:rsidR="00537F88">
        <w:t>kuna</w:t>
      </w:r>
      <w:r w:rsidRPr="00BA61A3" w:rsidR="00AF2827">
        <w:t>.</w:t>
      </w:r>
      <w:r w:rsidRPr="00BA61A3" w:rsidR="00537F88">
        <w:t xml:space="preserve"> </w:t>
      </w:r>
    </w:p>
    <w:p w:rsidRPr="00BA61A3" w:rsidR="00537F88" w:rsidP="00BB7FE0" w:rsidRDefault="008D71DA">
      <w:pPr>
        <w:ind w:firstLine="708"/>
        <w:jc w:val="both"/>
      </w:pPr>
      <w:r>
        <w:t>9</w:t>
      </w:r>
      <w:r w:rsidRPr="00BA61A3" w:rsidR="00537F88">
        <w:t xml:space="preserve">. </w:t>
      </w:r>
      <w:r w:rsidRPr="008121A7" w:rsidR="008121A7">
        <w:t>DRAGAN BILETA</w:t>
      </w:r>
      <w:r w:rsidRPr="00BA61A3" w:rsidR="00537F88">
        <w:t xml:space="preserve">, </w:t>
      </w:r>
      <w:r w:rsidR="008121A7">
        <w:t>Marčana, Loborika 67</w:t>
      </w:r>
      <w:r w:rsidRPr="00BA61A3" w:rsidR="00537F88">
        <w:t xml:space="preserve">, OIB: </w:t>
      </w:r>
      <w:r w:rsidRPr="008121A7" w:rsidR="008121A7">
        <w:t>24438582205</w:t>
      </w:r>
      <w:r w:rsidRPr="00BA61A3" w:rsidR="00537F88">
        <w:t xml:space="preserve">, u iznosu od </w:t>
      </w:r>
      <w:r w:rsidRPr="008121A7" w:rsidR="008121A7">
        <w:t xml:space="preserve">49.522,30 </w:t>
      </w:r>
      <w:r w:rsidRPr="00BA61A3" w:rsidR="00537F88">
        <w:t>kuna</w:t>
      </w:r>
      <w:r w:rsidRPr="00BA61A3" w:rsidR="00AF2827">
        <w:t>.</w:t>
      </w:r>
    </w:p>
    <w:p w:rsidRPr="00BA61A3" w:rsidR="00537F88" w:rsidP="00BB7FE0" w:rsidRDefault="00537F88">
      <w:pPr>
        <w:ind w:firstLine="708"/>
        <w:jc w:val="both"/>
      </w:pPr>
      <w:r w:rsidRPr="00BA61A3">
        <w:t>1</w:t>
      </w:r>
      <w:r w:rsidR="008D71DA">
        <w:t>0</w:t>
      </w:r>
      <w:r w:rsidRPr="00BA61A3">
        <w:t>.</w:t>
      </w:r>
      <w:r w:rsidRPr="00BA61A3" w:rsidR="000B7ABE">
        <w:t xml:space="preserve"> </w:t>
      </w:r>
      <w:r w:rsidRPr="008121A7" w:rsidR="008121A7">
        <w:t>ANDREA BLAŠKOVIĆ</w:t>
      </w:r>
      <w:r w:rsidRPr="00BA61A3">
        <w:t xml:space="preserve">, </w:t>
      </w:r>
      <w:r w:rsidR="008121A7">
        <w:t>Pula, Ulica Sv. Jurja 21</w:t>
      </w:r>
      <w:r w:rsidRPr="00BA61A3">
        <w:t xml:space="preserve">, OIB: </w:t>
      </w:r>
      <w:r w:rsidRPr="008121A7" w:rsidR="008121A7">
        <w:t>14812291264</w:t>
      </w:r>
      <w:r w:rsidRPr="00BA61A3">
        <w:t xml:space="preserve">, u iznosu od </w:t>
      </w:r>
      <w:r w:rsidRPr="008121A7" w:rsidR="008121A7">
        <w:t xml:space="preserve">40.041,25 </w:t>
      </w:r>
      <w:r w:rsidRPr="00BA61A3" w:rsidR="000B23DB">
        <w:t>kuna</w:t>
      </w:r>
      <w:r w:rsidRPr="00BA61A3" w:rsidR="00AF2827">
        <w:t>.</w:t>
      </w:r>
    </w:p>
    <w:p w:rsidRPr="00BA61A3" w:rsidR="00537F88" w:rsidP="00BB7FE0" w:rsidRDefault="00537F88">
      <w:pPr>
        <w:ind w:firstLine="708"/>
        <w:jc w:val="both"/>
      </w:pPr>
      <w:r w:rsidRPr="00BA61A3">
        <w:t>1</w:t>
      </w:r>
      <w:r w:rsidR="008D71DA">
        <w:t>1</w:t>
      </w:r>
      <w:r w:rsidRPr="00BA61A3">
        <w:t xml:space="preserve">. </w:t>
      </w:r>
      <w:r w:rsidRPr="008121A7" w:rsidR="008121A7">
        <w:t>MILORAD BRAJKOVIĆ</w:t>
      </w:r>
      <w:r w:rsidRPr="00BA61A3">
        <w:t>, Pula,</w:t>
      </w:r>
      <w:r w:rsidRPr="00BA61A3" w:rsidR="00F93D90">
        <w:t xml:space="preserve"> </w:t>
      </w:r>
      <w:r w:rsidR="008121A7">
        <w:t>Koparska ulica 48</w:t>
      </w:r>
      <w:r w:rsidRPr="00BA61A3">
        <w:t xml:space="preserve">, OIB: </w:t>
      </w:r>
      <w:r w:rsidRPr="008121A7" w:rsidR="008121A7">
        <w:t>85690392804</w:t>
      </w:r>
      <w:r w:rsidRPr="00BA61A3">
        <w:t xml:space="preserve">, u iznosu od </w:t>
      </w:r>
      <w:r w:rsidRPr="008121A7" w:rsidR="008121A7">
        <w:t xml:space="preserve">62.364,45 </w:t>
      </w:r>
      <w:r w:rsidRPr="00BA61A3">
        <w:t>kun</w:t>
      </w:r>
      <w:r w:rsidRPr="00BA61A3" w:rsidR="00663957">
        <w:t>a</w:t>
      </w:r>
      <w:r w:rsidRPr="00BA61A3" w:rsidR="00AF2827">
        <w:t>.</w:t>
      </w:r>
    </w:p>
    <w:p w:rsidRPr="00BA61A3" w:rsidR="00537F88" w:rsidP="00BB7FE0" w:rsidRDefault="008D71DA">
      <w:pPr>
        <w:ind w:firstLine="708"/>
        <w:jc w:val="both"/>
      </w:pPr>
      <w:r>
        <w:t>12</w:t>
      </w:r>
      <w:r w:rsidRPr="00BA61A3" w:rsidR="00537F88">
        <w:t xml:space="preserve">. </w:t>
      </w:r>
      <w:r w:rsidRPr="008121A7" w:rsidR="008121A7">
        <w:t>PETAR BRAJUHA</w:t>
      </w:r>
      <w:r w:rsidRPr="00BA61A3" w:rsidR="00537F88">
        <w:t xml:space="preserve">, Pula, </w:t>
      </w:r>
      <w:r w:rsidR="008121A7">
        <w:t>Rakovčeva ulica 27</w:t>
      </w:r>
      <w:r w:rsidRPr="00BA61A3" w:rsidR="00537F88">
        <w:t xml:space="preserve">, OIB: </w:t>
      </w:r>
      <w:r w:rsidRPr="008121A7" w:rsidR="008121A7">
        <w:t>61573358666</w:t>
      </w:r>
      <w:r w:rsidRPr="00BA61A3" w:rsidR="00537F88">
        <w:t xml:space="preserve">, </w:t>
      </w:r>
      <w:r w:rsidRPr="00BA61A3" w:rsidR="00F93D90">
        <w:t xml:space="preserve">u iznosu od </w:t>
      </w:r>
      <w:r w:rsidRPr="008121A7" w:rsidR="008121A7">
        <w:t xml:space="preserve">75.212,44 </w:t>
      </w:r>
      <w:r w:rsidRPr="00BA61A3" w:rsidR="00F93D90">
        <w:t>kuna</w:t>
      </w:r>
      <w:r w:rsidRPr="00BA61A3" w:rsidR="00AF2827">
        <w:t>.</w:t>
      </w:r>
    </w:p>
    <w:p w:rsidRPr="00BA61A3" w:rsidR="00F93D90" w:rsidP="00BB7FE0" w:rsidRDefault="00F93D90">
      <w:pPr>
        <w:ind w:firstLine="708"/>
        <w:jc w:val="both"/>
      </w:pPr>
      <w:r w:rsidRPr="00BA61A3">
        <w:t>1</w:t>
      </w:r>
      <w:r w:rsidR="008D71DA">
        <w:t>3</w:t>
      </w:r>
      <w:r w:rsidRPr="00BA61A3">
        <w:t xml:space="preserve">. </w:t>
      </w:r>
      <w:r w:rsidRPr="008121A7" w:rsidR="008121A7">
        <w:t>VALTER BRGIĆ</w:t>
      </w:r>
      <w:r w:rsidR="00D86235">
        <w:t>, Barban, Kujići 21</w:t>
      </w:r>
      <w:r w:rsidRPr="00BA61A3">
        <w:t xml:space="preserve">, OIB: </w:t>
      </w:r>
      <w:r w:rsidRPr="00D86235" w:rsidR="00D86235">
        <w:t>50800772605</w:t>
      </w:r>
      <w:r w:rsidRPr="00BA61A3">
        <w:t xml:space="preserve">, u iznosu od </w:t>
      </w:r>
      <w:r w:rsidRPr="00D86235" w:rsidR="00D86235">
        <w:t xml:space="preserve">113.653,61 </w:t>
      </w:r>
      <w:r w:rsidRPr="00BA61A3">
        <w:t>kun</w:t>
      </w:r>
      <w:r w:rsidRPr="00BA61A3" w:rsidR="00AF2827">
        <w:t>a.</w:t>
      </w:r>
      <w:r w:rsidRPr="00BA61A3">
        <w:t xml:space="preserve"> </w:t>
      </w:r>
    </w:p>
    <w:p w:rsidRPr="00BA61A3" w:rsidR="00F93D90" w:rsidP="00BB7FE0" w:rsidRDefault="00F93D90">
      <w:pPr>
        <w:ind w:firstLine="708"/>
        <w:jc w:val="both"/>
      </w:pPr>
      <w:r w:rsidRPr="00BA61A3">
        <w:t>1</w:t>
      </w:r>
      <w:r w:rsidR="008D71DA">
        <w:t>4</w:t>
      </w:r>
      <w:r w:rsidRPr="00BA61A3">
        <w:t xml:space="preserve">. </w:t>
      </w:r>
      <w:r w:rsidRPr="00D86235" w:rsidR="00D86235">
        <w:t>MARINO CAPOLICCHIO</w:t>
      </w:r>
      <w:r w:rsidRPr="00BA61A3">
        <w:t xml:space="preserve">, </w:t>
      </w:r>
      <w:r w:rsidR="00D86235">
        <w:t>Galižana, Ulica Monteci 25</w:t>
      </w:r>
      <w:r w:rsidRPr="00BA61A3">
        <w:t xml:space="preserve">, OIB: </w:t>
      </w:r>
      <w:r w:rsidRPr="00D86235" w:rsidR="00D86235">
        <w:t>71212473631</w:t>
      </w:r>
      <w:r w:rsidRPr="00BA61A3">
        <w:t xml:space="preserve">, u iznosu od </w:t>
      </w:r>
      <w:r w:rsidRPr="00D86235" w:rsidR="00D86235">
        <w:t xml:space="preserve">82.473,25 </w:t>
      </w:r>
      <w:r w:rsidRPr="00BA61A3">
        <w:t>kuna</w:t>
      </w:r>
      <w:r w:rsidRPr="00BA61A3" w:rsidR="00AF2827">
        <w:t>.</w:t>
      </w:r>
      <w:r w:rsidRPr="00BA61A3">
        <w:t xml:space="preserve"> </w:t>
      </w:r>
    </w:p>
    <w:p w:rsidRPr="00BA61A3" w:rsidR="00F93D90" w:rsidP="00BB7FE0" w:rsidRDefault="008D71DA">
      <w:pPr>
        <w:ind w:firstLine="708"/>
        <w:jc w:val="both"/>
      </w:pPr>
      <w:r>
        <w:lastRenderedPageBreak/>
        <w:t>15</w:t>
      </w:r>
      <w:r w:rsidRPr="00BA61A3" w:rsidR="00F93D90">
        <w:t xml:space="preserve">. </w:t>
      </w:r>
      <w:r w:rsidRPr="00D86235" w:rsidR="00D86235">
        <w:t>MIHO CILIGA</w:t>
      </w:r>
      <w:r w:rsidRPr="00BA61A3" w:rsidR="00F93D90">
        <w:t xml:space="preserve">, Pula, </w:t>
      </w:r>
      <w:r w:rsidR="00D86235">
        <w:t>Mutilska ulica 42A</w:t>
      </w:r>
      <w:r w:rsidRPr="00BA61A3" w:rsidR="00F93D90">
        <w:t xml:space="preserve">, OIB: </w:t>
      </w:r>
      <w:r w:rsidRPr="00D86235" w:rsidR="00D86235">
        <w:t>88801228068</w:t>
      </w:r>
      <w:r w:rsidRPr="00BA61A3" w:rsidR="00F93D90">
        <w:t xml:space="preserve">, u iznosu je od </w:t>
      </w:r>
      <w:r w:rsidRPr="00D86235" w:rsidR="00D86235">
        <w:t xml:space="preserve">71.483,57 </w:t>
      </w:r>
      <w:r w:rsidRPr="00BA61A3" w:rsidR="00F93D90">
        <w:t>kuna</w:t>
      </w:r>
      <w:r w:rsidRPr="00BA61A3" w:rsidR="00AF2827">
        <w:t>.</w:t>
      </w:r>
      <w:r w:rsidRPr="00BA61A3" w:rsidR="00F93D90">
        <w:t xml:space="preserve"> </w:t>
      </w:r>
    </w:p>
    <w:p w:rsidRPr="00BA61A3" w:rsidR="00F93D90" w:rsidP="00BB7FE0" w:rsidRDefault="008D71DA">
      <w:pPr>
        <w:ind w:firstLine="708"/>
        <w:jc w:val="both"/>
      </w:pPr>
      <w:r>
        <w:t>16</w:t>
      </w:r>
      <w:r w:rsidRPr="00BA61A3" w:rsidR="00F93D90">
        <w:t xml:space="preserve">. </w:t>
      </w:r>
      <w:r w:rsidRPr="00D86235" w:rsidR="00D86235">
        <w:t>ATILIO DIKOVIĆ</w:t>
      </w:r>
      <w:r w:rsidRPr="00BA61A3" w:rsidR="008068BA">
        <w:t xml:space="preserve">, </w:t>
      </w:r>
      <w:r w:rsidR="00D86235">
        <w:t>Marčana, Filipana 40</w:t>
      </w:r>
      <w:r w:rsidRPr="00BA61A3" w:rsidR="00CA2855">
        <w:t xml:space="preserve">, OIB: </w:t>
      </w:r>
      <w:r w:rsidRPr="00D86235" w:rsidR="00D86235">
        <w:t>21498382202</w:t>
      </w:r>
      <w:r w:rsidRPr="00BA61A3" w:rsidR="00CA2855">
        <w:t xml:space="preserve">, u iznosu </w:t>
      </w:r>
      <w:r w:rsidRPr="00BA61A3" w:rsidR="008068BA">
        <w:t xml:space="preserve">od </w:t>
      </w:r>
      <w:r w:rsidRPr="00D86235" w:rsidR="00D86235">
        <w:t xml:space="preserve">83.251,99 </w:t>
      </w:r>
      <w:r w:rsidRPr="00BA61A3" w:rsidR="001D7623">
        <w:t>kuna</w:t>
      </w:r>
      <w:r w:rsidRPr="00BA61A3" w:rsidR="00AF2827">
        <w:t>.</w:t>
      </w:r>
      <w:r w:rsidRPr="00BA61A3" w:rsidR="001D7623">
        <w:t xml:space="preserve"> </w:t>
      </w:r>
    </w:p>
    <w:p w:rsidRPr="00BA61A3" w:rsidR="001D7623" w:rsidP="00BB7FE0" w:rsidRDefault="008D71DA">
      <w:pPr>
        <w:ind w:firstLine="708"/>
        <w:jc w:val="both"/>
      </w:pPr>
      <w:r>
        <w:t>17</w:t>
      </w:r>
      <w:r w:rsidRPr="00BA61A3" w:rsidR="001D7623">
        <w:t xml:space="preserve">. </w:t>
      </w:r>
      <w:r w:rsidRPr="00D86235" w:rsidR="00D86235">
        <w:t>IVAN DILBER</w:t>
      </w:r>
      <w:r w:rsidRPr="00BA61A3" w:rsidR="001D7623">
        <w:t xml:space="preserve">, </w:t>
      </w:r>
      <w:r w:rsidR="00D86235">
        <w:t>Pula, Koparska ulica 33</w:t>
      </w:r>
      <w:r w:rsidRPr="00BA61A3" w:rsidR="001D7623">
        <w:t xml:space="preserve">, OIB: </w:t>
      </w:r>
      <w:r w:rsidRPr="00D86235" w:rsidR="00D86235">
        <w:t>94439633854</w:t>
      </w:r>
      <w:r w:rsidRPr="00BA61A3" w:rsidR="001D7623">
        <w:t xml:space="preserve">, u iznosu od </w:t>
      </w:r>
      <w:r w:rsidRPr="00D86235" w:rsidR="00D86235">
        <w:t xml:space="preserve">81.878,34 </w:t>
      </w:r>
      <w:r w:rsidRPr="00BA61A3" w:rsidR="001D7623">
        <w:t>kuna</w:t>
      </w:r>
      <w:r w:rsidRPr="00BA61A3" w:rsidR="00AF2827">
        <w:t>.</w:t>
      </w:r>
      <w:r w:rsidRPr="00BA61A3" w:rsidR="001D7623">
        <w:t xml:space="preserve"> </w:t>
      </w:r>
    </w:p>
    <w:p w:rsidRPr="00BA61A3" w:rsidR="001D7623" w:rsidP="00BB7FE0" w:rsidRDefault="008D71DA">
      <w:pPr>
        <w:ind w:firstLine="708"/>
        <w:jc w:val="both"/>
      </w:pPr>
      <w:r>
        <w:t>18</w:t>
      </w:r>
      <w:r w:rsidRPr="00BA61A3" w:rsidR="001D7623">
        <w:t xml:space="preserve">. </w:t>
      </w:r>
      <w:r w:rsidRPr="00D86235" w:rsidR="00D86235">
        <w:t>MARKO DILBER</w:t>
      </w:r>
      <w:r w:rsidRPr="00BA61A3" w:rsidR="001D7623">
        <w:t xml:space="preserve">, </w:t>
      </w:r>
      <w:r w:rsidRPr="00BA61A3" w:rsidR="004259A5">
        <w:t xml:space="preserve">Pula, </w:t>
      </w:r>
      <w:r w:rsidR="00D86235">
        <w:t>Stiglicheva ulica 40</w:t>
      </w:r>
      <w:r w:rsidRPr="00BA61A3" w:rsidR="001D7623">
        <w:t xml:space="preserve">, OIB: </w:t>
      </w:r>
      <w:r w:rsidRPr="00D86235" w:rsidR="00D86235">
        <w:t>21449195128</w:t>
      </w:r>
      <w:r w:rsidRPr="00BA61A3" w:rsidR="001D7623">
        <w:t xml:space="preserve">, u iznosu od </w:t>
      </w:r>
      <w:r w:rsidRPr="00D86235" w:rsidR="00D86235">
        <w:t xml:space="preserve">55.692,68 </w:t>
      </w:r>
      <w:r w:rsidRPr="00BA61A3" w:rsidR="001D7623">
        <w:t>kuna</w:t>
      </w:r>
      <w:r w:rsidRPr="00BA61A3" w:rsidR="00AF2827">
        <w:t>.</w:t>
      </w:r>
      <w:r w:rsidRPr="00BA61A3" w:rsidR="001D7623">
        <w:t xml:space="preserve"> </w:t>
      </w:r>
    </w:p>
    <w:p w:rsidRPr="00BA61A3" w:rsidR="001D7623" w:rsidP="00BB7FE0" w:rsidRDefault="008D71DA">
      <w:pPr>
        <w:ind w:firstLine="708"/>
        <w:jc w:val="both"/>
      </w:pPr>
      <w:r>
        <w:t>19</w:t>
      </w:r>
      <w:r w:rsidRPr="00BA61A3" w:rsidR="001D7623">
        <w:t xml:space="preserve">. </w:t>
      </w:r>
      <w:r w:rsidRPr="00D86235" w:rsidR="00D86235">
        <w:t>SENAHID DJEDOVIĆ</w:t>
      </w:r>
      <w:r w:rsidRPr="00BA61A3" w:rsidR="001D7623">
        <w:t xml:space="preserve">, </w:t>
      </w:r>
      <w:r w:rsidR="00D86235">
        <w:t>Pula, Banovčeva ulica 5</w:t>
      </w:r>
      <w:r w:rsidRPr="00BA61A3" w:rsidR="001D7623">
        <w:t xml:space="preserve">, OIB: </w:t>
      </w:r>
      <w:r w:rsidRPr="00D86235" w:rsidR="00D86235">
        <w:t>35803633802</w:t>
      </w:r>
      <w:r w:rsidRPr="00BA61A3" w:rsidR="001D7623">
        <w:t xml:space="preserve">, u iznosu od </w:t>
      </w:r>
      <w:r w:rsidRPr="00D86235" w:rsidR="00D86235">
        <w:t xml:space="preserve">68.100,37 </w:t>
      </w:r>
      <w:r w:rsidRPr="00BA61A3" w:rsidR="001D7623">
        <w:t>kuna</w:t>
      </w:r>
      <w:r w:rsidRPr="00BA61A3" w:rsidR="00AF2827">
        <w:t>.</w:t>
      </w:r>
    </w:p>
    <w:p w:rsidR="00D86235" w:rsidP="00E519E2" w:rsidRDefault="008D71DA">
      <w:pPr>
        <w:ind w:firstLine="708"/>
        <w:jc w:val="both"/>
      </w:pPr>
      <w:r>
        <w:t>20</w:t>
      </w:r>
      <w:r w:rsidRPr="00BA61A3" w:rsidR="001D7623">
        <w:t xml:space="preserve">. </w:t>
      </w:r>
      <w:r w:rsidRPr="00D86235" w:rsidR="00D86235">
        <w:t>DAVID DOBRILA</w:t>
      </w:r>
      <w:r w:rsidRPr="00BA61A3" w:rsidR="001D7623">
        <w:t xml:space="preserve">, </w:t>
      </w:r>
      <w:r w:rsidR="00D86235">
        <w:t>Sveti Petar u šumi, Sveti Petar u šumi 8H</w:t>
      </w:r>
      <w:r w:rsidRPr="00BA61A3" w:rsidR="001D7623">
        <w:t xml:space="preserve">, OIB: </w:t>
      </w:r>
      <w:r w:rsidRPr="00D86235" w:rsidR="00D86235">
        <w:t>28108107080</w:t>
      </w:r>
      <w:r w:rsidRPr="00BA61A3" w:rsidR="001D7623">
        <w:t xml:space="preserve">, u iznosu od </w:t>
      </w:r>
      <w:r w:rsidRPr="00D86235" w:rsidR="00D86235">
        <w:t xml:space="preserve">11.599,78 </w:t>
      </w:r>
      <w:r w:rsidRPr="00BA61A3" w:rsidR="00AF2827">
        <w:t>kuna.</w:t>
      </w:r>
    </w:p>
    <w:p w:rsidRPr="00BA61A3" w:rsidR="009B0AA4" w:rsidP="00BB7FE0" w:rsidRDefault="008D71DA">
      <w:pPr>
        <w:ind w:firstLine="708"/>
        <w:jc w:val="both"/>
      </w:pPr>
      <w:r>
        <w:t>21</w:t>
      </w:r>
      <w:r w:rsidRPr="00BA61A3" w:rsidR="009B0AA4">
        <w:t xml:space="preserve">. </w:t>
      </w:r>
      <w:r w:rsidRPr="00E519E2" w:rsidR="00E519E2">
        <w:t>ROBERT FURJAN</w:t>
      </w:r>
      <w:r w:rsidRPr="00BA61A3" w:rsidR="009B0AA4">
        <w:t xml:space="preserve">, </w:t>
      </w:r>
      <w:r w:rsidR="00E519E2">
        <w:t>Pula, Valdebečki put 3</w:t>
      </w:r>
      <w:r w:rsidRPr="00BA61A3" w:rsidR="009B0AA4">
        <w:t xml:space="preserve">, OIB: </w:t>
      </w:r>
      <w:r w:rsidRPr="00E519E2" w:rsidR="00E519E2">
        <w:t>42880576663</w:t>
      </w:r>
      <w:r w:rsidRPr="00BA61A3" w:rsidR="009B0AA4">
        <w:t xml:space="preserve">, u iznosu od </w:t>
      </w:r>
      <w:r w:rsidRPr="00E519E2" w:rsidR="00E519E2">
        <w:t xml:space="preserve">34.000,62 </w:t>
      </w:r>
      <w:r w:rsidRPr="00BA61A3" w:rsidR="009B0AA4">
        <w:t>kuna</w:t>
      </w:r>
      <w:r w:rsidRPr="00BA61A3" w:rsidR="00AF2827">
        <w:t>.</w:t>
      </w:r>
      <w:r w:rsidRPr="00BA61A3" w:rsidR="009B0AA4">
        <w:t xml:space="preserve"> </w:t>
      </w:r>
    </w:p>
    <w:p w:rsidRPr="00BA61A3" w:rsidR="009B0AA4" w:rsidP="00BB7FE0" w:rsidRDefault="008D71DA">
      <w:pPr>
        <w:ind w:firstLine="708"/>
        <w:jc w:val="both"/>
      </w:pPr>
      <w:r>
        <w:t>22</w:t>
      </w:r>
      <w:r w:rsidRPr="00BA61A3" w:rsidR="009B0AA4">
        <w:t xml:space="preserve">. </w:t>
      </w:r>
      <w:r w:rsidRPr="00E519E2" w:rsidR="00E519E2">
        <w:t>MIRAN DASKO</w:t>
      </w:r>
      <w:r w:rsidRPr="00BA61A3" w:rsidR="009B0AA4">
        <w:t xml:space="preserve">, </w:t>
      </w:r>
      <w:r w:rsidRPr="00BA61A3" w:rsidR="00542251">
        <w:t xml:space="preserve">Pula, </w:t>
      </w:r>
      <w:r w:rsidR="00E519E2">
        <w:t>Varaždinska ulica 35</w:t>
      </w:r>
      <w:r w:rsidRPr="00BA61A3" w:rsidR="009B0AA4">
        <w:t xml:space="preserve">, OIB: </w:t>
      </w:r>
      <w:r w:rsidRPr="00E519E2" w:rsidR="00E519E2">
        <w:t>11469658065</w:t>
      </w:r>
      <w:r w:rsidRPr="00BA61A3" w:rsidR="009B0AA4">
        <w:t xml:space="preserve">, u iznosu od </w:t>
      </w:r>
      <w:r w:rsidRPr="00E519E2" w:rsidR="00E519E2">
        <w:t xml:space="preserve">128.411,15 </w:t>
      </w:r>
      <w:r w:rsidRPr="00BA61A3" w:rsidR="009B0AA4">
        <w:t>kun</w:t>
      </w:r>
      <w:r w:rsidRPr="00BA61A3" w:rsidR="00AF2827">
        <w:t>a.</w:t>
      </w:r>
      <w:r w:rsidRPr="00BA61A3" w:rsidR="009B0AA4">
        <w:t xml:space="preserve"> </w:t>
      </w:r>
    </w:p>
    <w:p w:rsidRPr="00BA61A3" w:rsidR="009B0AA4" w:rsidP="00BB7FE0" w:rsidRDefault="008D71DA">
      <w:pPr>
        <w:ind w:firstLine="708"/>
        <w:jc w:val="both"/>
      </w:pPr>
      <w:r>
        <w:t>23</w:t>
      </w:r>
      <w:r w:rsidRPr="00BA61A3" w:rsidR="009B0AA4">
        <w:t xml:space="preserve">. </w:t>
      </w:r>
      <w:r w:rsidRPr="00E519E2" w:rsidR="00E519E2">
        <w:t>ZDRAVKO BARIČEVIĆ</w:t>
      </w:r>
      <w:r w:rsidRPr="00BA61A3" w:rsidR="009B0AA4">
        <w:t xml:space="preserve">, </w:t>
      </w:r>
      <w:r w:rsidRPr="00BA61A3" w:rsidR="00542251">
        <w:t xml:space="preserve">Pula, </w:t>
      </w:r>
      <w:r w:rsidR="00E519E2">
        <w:t>Ulica Škokovica 9</w:t>
      </w:r>
      <w:r w:rsidRPr="00BA61A3" w:rsidR="009B0AA4">
        <w:t xml:space="preserve">, OIB: </w:t>
      </w:r>
      <w:r w:rsidRPr="00E519E2" w:rsidR="00E519E2">
        <w:t>70839666504</w:t>
      </w:r>
      <w:r w:rsidRPr="00BA61A3" w:rsidR="000577AF">
        <w:t xml:space="preserve">, u iznosu od </w:t>
      </w:r>
      <w:r w:rsidRPr="00E519E2" w:rsidR="00E519E2">
        <w:t xml:space="preserve">80.929,30 </w:t>
      </w:r>
      <w:r w:rsidRPr="00BA61A3" w:rsidR="000577AF">
        <w:t>kuna</w:t>
      </w:r>
      <w:r w:rsidRPr="00BA61A3" w:rsidR="00AF2827">
        <w:t>.</w:t>
      </w:r>
      <w:r w:rsidRPr="00BA61A3" w:rsidR="000577AF">
        <w:t xml:space="preserve"> </w:t>
      </w:r>
    </w:p>
    <w:p w:rsidRPr="00BA61A3" w:rsidR="000577AF" w:rsidP="00BB7FE0" w:rsidRDefault="008D71DA">
      <w:pPr>
        <w:ind w:firstLine="708"/>
        <w:jc w:val="both"/>
      </w:pPr>
      <w:r>
        <w:t>24</w:t>
      </w:r>
      <w:r w:rsidRPr="00BA61A3" w:rsidR="000577AF">
        <w:t xml:space="preserve">. </w:t>
      </w:r>
      <w:r w:rsidRPr="00E519E2" w:rsidR="00E519E2">
        <w:t>ROMANO BUSLETA</w:t>
      </w:r>
      <w:r w:rsidRPr="00BA61A3" w:rsidR="00542251">
        <w:t xml:space="preserve">, </w:t>
      </w:r>
      <w:r w:rsidR="00E519E2">
        <w:t>Fažana, Ul. Pineta 45,</w:t>
      </w:r>
      <w:r w:rsidRPr="00BA61A3" w:rsidR="000577AF">
        <w:t xml:space="preserve"> OIB: </w:t>
      </w:r>
      <w:r w:rsidRPr="00E519E2" w:rsidR="00E519E2">
        <w:t>43274263461</w:t>
      </w:r>
      <w:r w:rsidRPr="00BA61A3" w:rsidR="00243F8F">
        <w:t xml:space="preserve">, u iznosu od </w:t>
      </w:r>
      <w:r w:rsidRPr="00E519E2" w:rsidR="00E519E2">
        <w:t xml:space="preserve">81.532,24 </w:t>
      </w:r>
      <w:r w:rsidRPr="00BA61A3" w:rsidR="00243F8F">
        <w:t>kuna</w:t>
      </w:r>
      <w:r w:rsidRPr="00BA61A3" w:rsidR="00AF2827">
        <w:t>.</w:t>
      </w:r>
      <w:r w:rsidRPr="00BA61A3" w:rsidR="000577AF">
        <w:t xml:space="preserve"> </w:t>
      </w:r>
    </w:p>
    <w:p w:rsidRPr="00BA61A3" w:rsidR="000577AF" w:rsidP="00BB7FE0" w:rsidRDefault="008D71DA">
      <w:pPr>
        <w:ind w:firstLine="708"/>
        <w:jc w:val="both"/>
      </w:pPr>
      <w:r>
        <w:t>25</w:t>
      </w:r>
      <w:r w:rsidRPr="00BA61A3" w:rsidR="000577AF">
        <w:t xml:space="preserve">. </w:t>
      </w:r>
      <w:r w:rsidRPr="00E519E2" w:rsidR="00E519E2">
        <w:t>SAŠA ČELIĆ</w:t>
      </w:r>
      <w:r w:rsidRPr="00BA61A3" w:rsidR="000577AF">
        <w:t xml:space="preserve">, </w:t>
      </w:r>
      <w:r w:rsidRPr="00BA61A3" w:rsidR="00542251">
        <w:t xml:space="preserve">Pula, Ulica </w:t>
      </w:r>
      <w:r w:rsidR="00E519E2">
        <w:t>Kamenjak 7</w:t>
      </w:r>
      <w:r w:rsidRPr="00BA61A3" w:rsidR="000577AF">
        <w:t xml:space="preserve">, OIB: </w:t>
      </w:r>
      <w:r w:rsidRPr="00E519E2" w:rsidR="00E519E2">
        <w:t>83951753386</w:t>
      </w:r>
      <w:r w:rsidRPr="00BA61A3" w:rsidR="000577AF">
        <w:t xml:space="preserve">, u iznosu od </w:t>
      </w:r>
      <w:r w:rsidRPr="00E519E2" w:rsidR="00E519E2">
        <w:t xml:space="preserve">96.255,61 </w:t>
      </w:r>
      <w:r w:rsidRPr="00BA61A3" w:rsidR="00243F8F">
        <w:t>kuna</w:t>
      </w:r>
      <w:r w:rsidRPr="00BA61A3" w:rsidR="00AF2827">
        <w:t>.</w:t>
      </w:r>
      <w:r w:rsidRPr="00BA61A3" w:rsidR="00DD44BA">
        <w:t xml:space="preserve"> </w:t>
      </w:r>
    </w:p>
    <w:p w:rsidRPr="00BA61A3" w:rsidR="00E519E2" w:rsidP="00051F11" w:rsidRDefault="008D71DA">
      <w:pPr>
        <w:ind w:firstLine="708"/>
        <w:jc w:val="both"/>
      </w:pPr>
      <w:r>
        <w:t>26</w:t>
      </w:r>
      <w:r w:rsidRPr="00BA61A3" w:rsidR="00DD44BA">
        <w:t xml:space="preserve">. </w:t>
      </w:r>
      <w:r w:rsidRPr="00E519E2" w:rsidR="00E519E2">
        <w:t>TOMISLAV DOKOZA</w:t>
      </w:r>
      <w:r w:rsidRPr="00BA61A3" w:rsidR="00DD44BA">
        <w:t xml:space="preserve">, </w:t>
      </w:r>
      <w:r w:rsidRPr="00BA61A3" w:rsidR="00542251">
        <w:t xml:space="preserve">Pula,  </w:t>
      </w:r>
      <w:r w:rsidR="00E519E2">
        <w:t>Ulica Rimske Centurijacije 57</w:t>
      </w:r>
      <w:r w:rsidRPr="00BA61A3" w:rsidR="00DD44BA">
        <w:t xml:space="preserve">, OIB: </w:t>
      </w:r>
      <w:r w:rsidRPr="00E519E2" w:rsidR="00E519E2">
        <w:t>10254081500</w:t>
      </w:r>
      <w:r w:rsidRPr="00BA61A3" w:rsidR="00DD44BA">
        <w:t xml:space="preserve">, u iznosu od </w:t>
      </w:r>
      <w:r w:rsidRPr="00E519E2" w:rsidR="00E519E2">
        <w:t xml:space="preserve">109.215,49 </w:t>
      </w:r>
      <w:r w:rsidRPr="00BA61A3" w:rsidR="00DD44BA">
        <w:t xml:space="preserve">kuna, </w:t>
      </w:r>
    </w:p>
    <w:p w:rsidRPr="00BA61A3" w:rsidR="00DD44BA" w:rsidP="00BB7FE0" w:rsidRDefault="008D71DA">
      <w:pPr>
        <w:ind w:firstLine="708"/>
        <w:jc w:val="both"/>
      </w:pPr>
      <w:r>
        <w:t>27</w:t>
      </w:r>
      <w:r w:rsidRPr="00BA61A3" w:rsidR="00DD44BA">
        <w:t xml:space="preserve">. </w:t>
      </w:r>
      <w:r w:rsidRPr="00E519E2" w:rsidR="00E519E2">
        <w:t>MILORAD BARIŠA</w:t>
      </w:r>
      <w:r w:rsidRPr="00BA61A3" w:rsidR="00DD44BA">
        <w:t xml:space="preserve">, </w:t>
      </w:r>
      <w:r w:rsidR="00051F11">
        <w:t>Barban, Rebići 3</w:t>
      </w:r>
      <w:r w:rsidRPr="00BA61A3" w:rsidR="00DD44BA">
        <w:t xml:space="preserve">, OIB: </w:t>
      </w:r>
      <w:r w:rsidRPr="00051F11" w:rsidR="00051F11">
        <w:t>39825815272</w:t>
      </w:r>
      <w:r w:rsidRPr="00BA61A3" w:rsidR="00DD44BA">
        <w:t xml:space="preserve">, u iznosu od </w:t>
      </w:r>
      <w:r w:rsidRPr="00051F11" w:rsidR="00051F11">
        <w:t xml:space="preserve">64.827,70 </w:t>
      </w:r>
      <w:r w:rsidRPr="00BA61A3" w:rsidR="00DD44BA">
        <w:t>kuna</w:t>
      </w:r>
      <w:r w:rsidRPr="00BA61A3" w:rsidR="00AF2827">
        <w:t>.</w:t>
      </w:r>
      <w:r w:rsidRPr="00BA61A3" w:rsidR="00DD44BA">
        <w:t xml:space="preserve"> </w:t>
      </w:r>
    </w:p>
    <w:p w:rsidRPr="00BA61A3" w:rsidR="00DD44BA" w:rsidP="00BB7FE0" w:rsidRDefault="008D71DA">
      <w:pPr>
        <w:ind w:firstLine="708"/>
        <w:jc w:val="both"/>
      </w:pPr>
      <w:r>
        <w:t>28</w:t>
      </w:r>
      <w:r w:rsidRPr="00BA61A3" w:rsidR="00DD44BA">
        <w:t xml:space="preserve">. </w:t>
      </w:r>
      <w:r w:rsidRPr="00051F11" w:rsidR="00051F11">
        <w:t>DANIEL BURŠIĆ</w:t>
      </w:r>
      <w:r w:rsidRPr="00BA61A3" w:rsidR="00DD44BA">
        <w:t xml:space="preserve">, </w:t>
      </w:r>
      <w:r w:rsidR="00051F11">
        <w:t xml:space="preserve">Pula, </w:t>
      </w:r>
      <w:r w:rsidRPr="00BA61A3" w:rsidR="00E75113">
        <w:t xml:space="preserve">Ulica </w:t>
      </w:r>
      <w:r w:rsidR="00EF618C">
        <w:t>Borik 38</w:t>
      </w:r>
      <w:r w:rsidRPr="00BA61A3" w:rsidR="00DD44BA">
        <w:t xml:space="preserve">, OIB: </w:t>
      </w:r>
      <w:r w:rsidRPr="00EF618C" w:rsidR="00EF618C">
        <w:t>44838066463</w:t>
      </w:r>
      <w:r w:rsidRPr="00BA61A3" w:rsidR="00DD44BA">
        <w:t xml:space="preserve">, u iznosu od </w:t>
      </w:r>
      <w:r w:rsidRPr="00EF618C" w:rsidR="00EF618C">
        <w:t xml:space="preserve">44.328,85 </w:t>
      </w:r>
      <w:r w:rsidRPr="00BA61A3" w:rsidR="00DD44BA">
        <w:t>kuna</w:t>
      </w:r>
      <w:r w:rsidRPr="00BA61A3" w:rsidR="00AF2827">
        <w:t>.</w:t>
      </w:r>
      <w:r w:rsidRPr="00BA61A3" w:rsidR="00DD44BA">
        <w:t xml:space="preserve"> </w:t>
      </w:r>
    </w:p>
    <w:p w:rsidRPr="00BA61A3" w:rsidR="00DD44BA" w:rsidP="00BB7FE0" w:rsidRDefault="008D71DA">
      <w:pPr>
        <w:ind w:firstLine="708"/>
        <w:jc w:val="both"/>
      </w:pPr>
      <w:r>
        <w:t>29</w:t>
      </w:r>
      <w:r w:rsidRPr="00BA61A3" w:rsidR="00DD44BA">
        <w:t xml:space="preserve">. </w:t>
      </w:r>
      <w:r w:rsidRPr="00EF618C" w:rsidR="00EF618C">
        <w:t>MIRNES DŽANIĆ</w:t>
      </w:r>
      <w:r w:rsidRPr="00BA61A3" w:rsidR="00B704DA">
        <w:t xml:space="preserve">, </w:t>
      </w:r>
      <w:r w:rsidR="00EF618C">
        <w:t xml:space="preserve">Pula, Kumičićeva ulica 15, </w:t>
      </w:r>
      <w:r w:rsidRPr="00BA61A3" w:rsidR="00B704DA">
        <w:t xml:space="preserve">OIB: </w:t>
      </w:r>
      <w:r w:rsidRPr="00EF618C" w:rsidR="00EF618C">
        <w:t>41735526474</w:t>
      </w:r>
      <w:r w:rsidRPr="00BA61A3" w:rsidR="00B704DA">
        <w:t xml:space="preserve">, u iznosu od </w:t>
      </w:r>
      <w:r w:rsidRPr="00EF618C" w:rsidR="00EF618C">
        <w:t xml:space="preserve">78.926,43 </w:t>
      </w:r>
      <w:r w:rsidRPr="00BA61A3" w:rsidR="00B704DA">
        <w:t>kuna</w:t>
      </w:r>
      <w:r w:rsidRPr="00BA61A3" w:rsidR="00AF2827">
        <w:t>.</w:t>
      </w:r>
    </w:p>
    <w:p w:rsidRPr="00BA61A3" w:rsidR="00B704DA" w:rsidP="00BB7FE0" w:rsidRDefault="008D71DA">
      <w:pPr>
        <w:ind w:firstLine="708"/>
        <w:jc w:val="both"/>
      </w:pPr>
      <w:r>
        <w:t>30</w:t>
      </w:r>
      <w:r w:rsidRPr="00BA61A3" w:rsidR="00B704DA">
        <w:t xml:space="preserve">. </w:t>
      </w:r>
      <w:r w:rsidRPr="00EF618C" w:rsidR="00EF618C">
        <w:t>ALEKSANDAR BRAIĆ</w:t>
      </w:r>
      <w:r w:rsidRPr="00BA61A3" w:rsidR="00B704DA">
        <w:t xml:space="preserve">, </w:t>
      </w:r>
      <w:r w:rsidR="00EF618C">
        <w:t>Vodnjan, Peroj 90C</w:t>
      </w:r>
      <w:r w:rsidRPr="00BA61A3" w:rsidR="00B704DA">
        <w:t xml:space="preserve">, OIB: </w:t>
      </w:r>
      <w:r w:rsidRPr="00EF618C" w:rsidR="00EF618C">
        <w:t>74843861403</w:t>
      </w:r>
      <w:r w:rsidRPr="00BA61A3" w:rsidR="00B704DA">
        <w:t xml:space="preserve">, u iznosu od </w:t>
      </w:r>
      <w:r w:rsidRPr="00EF618C" w:rsidR="00EF618C">
        <w:t xml:space="preserve">63.035,47 </w:t>
      </w:r>
      <w:r w:rsidRPr="00BA61A3" w:rsidR="006150B0">
        <w:t>kuna</w:t>
      </w:r>
      <w:r w:rsidRPr="00BA61A3" w:rsidR="00AF2827">
        <w:t>.</w:t>
      </w:r>
      <w:r w:rsidRPr="00BA61A3" w:rsidR="006150B0">
        <w:t xml:space="preserve"> </w:t>
      </w:r>
    </w:p>
    <w:p w:rsidRPr="00BA61A3" w:rsidR="006150B0" w:rsidP="00BB7FE0" w:rsidRDefault="008D71DA">
      <w:pPr>
        <w:ind w:firstLine="708"/>
        <w:jc w:val="both"/>
      </w:pPr>
      <w:r>
        <w:t>31</w:t>
      </w:r>
      <w:r w:rsidRPr="00BA61A3" w:rsidR="006150B0">
        <w:t xml:space="preserve">. </w:t>
      </w:r>
      <w:r w:rsidRPr="00EF618C" w:rsidR="00EF618C">
        <w:t>VEDRAN BELIĆ</w:t>
      </w:r>
      <w:r w:rsidRPr="00BA61A3" w:rsidR="006150B0">
        <w:t xml:space="preserve">, </w:t>
      </w:r>
      <w:r w:rsidRPr="00BA61A3" w:rsidR="00E75113">
        <w:t xml:space="preserve">Pula,  </w:t>
      </w:r>
      <w:r w:rsidR="00EF618C">
        <w:t>Ulica La Romana 4</w:t>
      </w:r>
      <w:r w:rsidRPr="00BA61A3" w:rsidR="006150B0">
        <w:t xml:space="preserve">, OIB: </w:t>
      </w:r>
      <w:r w:rsidRPr="00EF618C" w:rsidR="00EF618C">
        <w:t>80343337352</w:t>
      </w:r>
      <w:r w:rsidRPr="00BA61A3" w:rsidR="00D64860">
        <w:t xml:space="preserve">, u iznosu od </w:t>
      </w:r>
      <w:r w:rsidRPr="00EF618C" w:rsidR="00EF618C">
        <w:t xml:space="preserve">18.507,25 </w:t>
      </w:r>
      <w:r w:rsidRPr="00BA61A3" w:rsidR="00D64860">
        <w:t>kuna</w:t>
      </w:r>
      <w:r w:rsidRPr="00BA61A3" w:rsidR="00AF2827">
        <w:t>.</w:t>
      </w:r>
      <w:r w:rsidRPr="00BA61A3" w:rsidR="006150B0">
        <w:t xml:space="preserve"> </w:t>
      </w:r>
    </w:p>
    <w:p w:rsidRPr="00BA61A3" w:rsidR="006150B0" w:rsidP="00BB7FE0" w:rsidRDefault="008D71DA">
      <w:pPr>
        <w:ind w:firstLine="708"/>
        <w:jc w:val="both"/>
      </w:pPr>
      <w:r>
        <w:t>32</w:t>
      </w:r>
      <w:r w:rsidRPr="00BA61A3" w:rsidR="006150B0">
        <w:t xml:space="preserve">. </w:t>
      </w:r>
      <w:r w:rsidRPr="00EF618C" w:rsidR="00EF618C">
        <w:t>IGOR DESPOTOVIĆ</w:t>
      </w:r>
      <w:r w:rsidRPr="00BA61A3" w:rsidR="006150B0">
        <w:t xml:space="preserve">, Pula, </w:t>
      </w:r>
      <w:r w:rsidR="00EF618C">
        <w:t>Ulica Olge Ban 15</w:t>
      </w:r>
      <w:r w:rsidRPr="00BA61A3" w:rsidR="006150B0">
        <w:t xml:space="preserve">, OIB: </w:t>
      </w:r>
      <w:r w:rsidRPr="00EF618C" w:rsidR="00EF618C">
        <w:t>88954729960</w:t>
      </w:r>
      <w:r w:rsidRPr="00BA61A3" w:rsidR="001C1FAB">
        <w:t xml:space="preserve">, u iznosu od </w:t>
      </w:r>
      <w:r w:rsidRPr="00EF618C" w:rsidR="00EF618C">
        <w:t xml:space="preserve">210.920,28 </w:t>
      </w:r>
      <w:r w:rsidRPr="00BA61A3" w:rsidR="001C1FAB">
        <w:t>kuna</w:t>
      </w:r>
      <w:r w:rsidRPr="00BA61A3" w:rsidR="00AF2827">
        <w:t>.</w:t>
      </w:r>
    </w:p>
    <w:p w:rsidRPr="00BA61A3" w:rsidR="001C1FAB" w:rsidP="00BB7FE0" w:rsidRDefault="008D71DA">
      <w:pPr>
        <w:ind w:firstLine="708"/>
        <w:jc w:val="both"/>
      </w:pPr>
      <w:r>
        <w:t>33</w:t>
      </w:r>
      <w:r w:rsidRPr="00BA61A3" w:rsidR="001C1FAB">
        <w:t xml:space="preserve">. </w:t>
      </w:r>
      <w:r w:rsidRPr="00EF618C" w:rsidR="00EF618C">
        <w:t>LUCIANO GRŽINIĆ</w:t>
      </w:r>
      <w:r w:rsidRPr="00BA61A3" w:rsidR="001C1FAB">
        <w:t xml:space="preserve">, </w:t>
      </w:r>
      <w:r w:rsidR="00EF618C">
        <w:t>Pula, Prilaz kralja Salamona 7</w:t>
      </w:r>
      <w:r w:rsidRPr="00BA61A3" w:rsidR="001C1FAB">
        <w:t xml:space="preserve">, OIB: </w:t>
      </w:r>
      <w:r w:rsidRPr="00EF618C" w:rsidR="00EF618C">
        <w:t>94572079206</w:t>
      </w:r>
      <w:r w:rsidRPr="00BA61A3" w:rsidR="00D64860">
        <w:t xml:space="preserve">, u iznosu od </w:t>
      </w:r>
      <w:r w:rsidRPr="00EF618C" w:rsidR="00EF618C">
        <w:t xml:space="preserve">157.735,60 </w:t>
      </w:r>
      <w:r w:rsidRPr="00BA61A3" w:rsidR="00D64860">
        <w:t>kuna</w:t>
      </w:r>
      <w:r w:rsidRPr="00BA61A3" w:rsidR="00AF2827">
        <w:t>.</w:t>
      </w:r>
    </w:p>
    <w:p w:rsidRPr="00BA61A3" w:rsidR="001C1FAB" w:rsidP="00BB7FE0" w:rsidRDefault="008D71DA">
      <w:pPr>
        <w:ind w:firstLine="708"/>
        <w:jc w:val="both"/>
      </w:pPr>
      <w:r>
        <w:t>34</w:t>
      </w:r>
      <w:r w:rsidRPr="00BA61A3" w:rsidR="001C1FAB">
        <w:t xml:space="preserve">. </w:t>
      </w:r>
      <w:r w:rsidRPr="00EF618C" w:rsidR="00EF618C">
        <w:t>SANJA GRGORINIĆ</w:t>
      </w:r>
      <w:r w:rsidRPr="00BA61A3" w:rsidR="001C1FAB">
        <w:t xml:space="preserve">, </w:t>
      </w:r>
      <w:r w:rsidR="00EF618C">
        <w:t>Ližnjan, Ribarska ulica 26</w:t>
      </w:r>
      <w:r w:rsidRPr="00BA61A3" w:rsidR="001C1FAB">
        <w:t xml:space="preserve">, OIB: </w:t>
      </w:r>
      <w:r w:rsidRPr="00EF618C" w:rsidR="00EF618C">
        <w:t>85848610644</w:t>
      </w:r>
      <w:r w:rsidRPr="00BA61A3" w:rsidR="001C1FAB">
        <w:t xml:space="preserve">, u iznosu od </w:t>
      </w:r>
      <w:r w:rsidRPr="00EF618C" w:rsidR="00EF618C">
        <w:t xml:space="preserve">280.981,36 </w:t>
      </w:r>
      <w:r w:rsidRPr="00BA61A3" w:rsidR="001C1FAB">
        <w:t>kuna</w:t>
      </w:r>
      <w:r w:rsidRPr="00BA61A3" w:rsidR="00AF2827">
        <w:t>.</w:t>
      </w:r>
      <w:r w:rsidRPr="00BA61A3" w:rsidR="001C1FAB">
        <w:t xml:space="preserve"> </w:t>
      </w:r>
    </w:p>
    <w:p w:rsidRPr="00BA61A3" w:rsidR="001C1FAB" w:rsidP="00BB7FE0" w:rsidRDefault="008D71DA">
      <w:pPr>
        <w:ind w:firstLine="708"/>
        <w:jc w:val="both"/>
      </w:pPr>
      <w:r>
        <w:t>35</w:t>
      </w:r>
      <w:r w:rsidRPr="00BA61A3" w:rsidR="001C1FAB">
        <w:t xml:space="preserve">. </w:t>
      </w:r>
      <w:r w:rsidRPr="00EF618C" w:rsidR="00EF618C">
        <w:t>RAFAELLE BOŽAC</w:t>
      </w:r>
      <w:r w:rsidRPr="00BA61A3" w:rsidR="001C1FAB">
        <w:t xml:space="preserve">, </w:t>
      </w:r>
      <w:r w:rsidRPr="00BA61A3" w:rsidR="00C30B38">
        <w:t xml:space="preserve">Pula, Partizanski put </w:t>
      </w:r>
      <w:r w:rsidR="00EF618C">
        <w:t>114</w:t>
      </w:r>
      <w:r w:rsidRPr="00BA61A3" w:rsidR="001C1FAB">
        <w:t xml:space="preserve">, OIB: </w:t>
      </w:r>
      <w:r w:rsidRPr="00EF618C" w:rsidR="00EF618C">
        <w:t>25942306820</w:t>
      </w:r>
      <w:r w:rsidRPr="00BA61A3" w:rsidR="001C1FAB">
        <w:t xml:space="preserve">, u iznosu od </w:t>
      </w:r>
      <w:r w:rsidRPr="00EF618C" w:rsidR="00EF618C">
        <w:t xml:space="preserve">24.658,36 </w:t>
      </w:r>
      <w:r w:rsidRPr="00BA61A3" w:rsidR="001C1FAB">
        <w:t>kuna</w:t>
      </w:r>
      <w:r w:rsidRPr="00BA61A3" w:rsidR="00AF2827">
        <w:t>.</w:t>
      </w:r>
      <w:r w:rsidRPr="00BA61A3" w:rsidR="001C1FAB">
        <w:t xml:space="preserve"> </w:t>
      </w:r>
    </w:p>
    <w:p w:rsidRPr="00BA61A3" w:rsidR="00447295" w:rsidP="00BB7FE0" w:rsidRDefault="008D71DA">
      <w:pPr>
        <w:ind w:firstLine="708"/>
        <w:jc w:val="both"/>
      </w:pPr>
      <w:r>
        <w:t>36</w:t>
      </w:r>
      <w:r w:rsidRPr="00BA61A3" w:rsidR="00447295">
        <w:t xml:space="preserve">. </w:t>
      </w:r>
      <w:r w:rsidRPr="00C5425F" w:rsidR="00C5425F">
        <w:t>BORIS DABO</w:t>
      </w:r>
      <w:r w:rsidRPr="00BA61A3" w:rsidR="00447295">
        <w:t xml:space="preserve">, </w:t>
      </w:r>
      <w:r w:rsidR="00C5425F">
        <w:t>Marčana, Loborika 1a</w:t>
      </w:r>
      <w:r w:rsidRPr="00BA61A3" w:rsidR="00447295">
        <w:t xml:space="preserve">, OIB: </w:t>
      </w:r>
      <w:r w:rsidRPr="00C5425F" w:rsidR="00C5425F">
        <w:t>53728168908</w:t>
      </w:r>
      <w:r w:rsidRPr="00BA61A3" w:rsidR="00447295">
        <w:t xml:space="preserve">, u iznosu od </w:t>
      </w:r>
      <w:r w:rsidRPr="00C5425F" w:rsidR="00C5425F">
        <w:t xml:space="preserve">280.175,87 </w:t>
      </w:r>
      <w:r w:rsidRPr="00BA61A3" w:rsidR="00447295">
        <w:t>kuna</w:t>
      </w:r>
      <w:r w:rsidRPr="00BA61A3" w:rsidR="00AF2827">
        <w:t>.</w:t>
      </w:r>
    </w:p>
    <w:p w:rsidRPr="00BA61A3" w:rsidR="00447295" w:rsidP="00BB7FE0" w:rsidRDefault="008D71DA">
      <w:pPr>
        <w:ind w:firstLine="708"/>
        <w:jc w:val="both"/>
      </w:pPr>
      <w:r>
        <w:t>37</w:t>
      </w:r>
      <w:r w:rsidRPr="00BA61A3" w:rsidR="00447295">
        <w:t xml:space="preserve">. </w:t>
      </w:r>
      <w:r w:rsidRPr="00C5425F" w:rsidR="00C5425F">
        <w:t>LUCIJAN GORTAN</w:t>
      </w:r>
      <w:r w:rsidRPr="00BA61A3" w:rsidR="00447295">
        <w:t xml:space="preserve">, </w:t>
      </w:r>
      <w:r w:rsidR="00C5425F">
        <w:t>Pula, Paduljski put 21</w:t>
      </w:r>
      <w:r w:rsidRPr="00BA61A3" w:rsidR="00447295">
        <w:t xml:space="preserve">, OIB: </w:t>
      </w:r>
      <w:r w:rsidRPr="00C5425F" w:rsidR="00C5425F">
        <w:t>17263786712</w:t>
      </w:r>
      <w:r w:rsidRPr="00BA61A3" w:rsidR="00447295">
        <w:t xml:space="preserve">, u iznosu od </w:t>
      </w:r>
      <w:r w:rsidRPr="00C5425F" w:rsidR="00C5425F">
        <w:t xml:space="preserve">71.047,76 </w:t>
      </w:r>
      <w:r w:rsidRPr="00BA61A3" w:rsidR="00447295">
        <w:t>kuna</w:t>
      </w:r>
      <w:r w:rsidRPr="00BA61A3" w:rsidR="00AF2827">
        <w:t>.</w:t>
      </w:r>
    </w:p>
    <w:p w:rsidRPr="00BA61A3" w:rsidR="00447295" w:rsidP="00BB7FE0" w:rsidRDefault="008D71DA">
      <w:pPr>
        <w:ind w:firstLine="708"/>
        <w:jc w:val="both"/>
      </w:pPr>
      <w:r>
        <w:t>38</w:t>
      </w:r>
      <w:r w:rsidRPr="00BA61A3" w:rsidR="00447295">
        <w:t xml:space="preserve">. </w:t>
      </w:r>
      <w:r w:rsidRPr="00C5425F" w:rsidR="00C5425F">
        <w:t>DENIS FINDERLE</w:t>
      </w:r>
      <w:r w:rsidRPr="00BA61A3" w:rsidR="00447295">
        <w:t xml:space="preserve">, </w:t>
      </w:r>
      <w:r w:rsidRPr="00BA61A3" w:rsidR="00C30B38">
        <w:t>Pula</w:t>
      </w:r>
      <w:r w:rsidR="00BA61A3">
        <w:t>,</w:t>
      </w:r>
      <w:r w:rsidR="00C5425F">
        <w:t xml:space="preserve"> Ulica Jakova Puljanina 18</w:t>
      </w:r>
      <w:r w:rsidRPr="00BA61A3" w:rsidR="00447295">
        <w:t xml:space="preserve">, OIB: </w:t>
      </w:r>
      <w:r w:rsidRPr="00C5425F" w:rsidR="00C5425F">
        <w:t>18976141251</w:t>
      </w:r>
      <w:r w:rsidRPr="00BA61A3" w:rsidR="00447295">
        <w:t xml:space="preserve">, u iznosu od </w:t>
      </w:r>
      <w:r w:rsidRPr="00C5425F" w:rsidR="00C5425F">
        <w:t xml:space="preserve">90.835,92 </w:t>
      </w:r>
      <w:r w:rsidRPr="00BA61A3" w:rsidR="00447295">
        <w:t>kuna</w:t>
      </w:r>
      <w:r w:rsidRPr="00BA61A3" w:rsidR="00AF2827">
        <w:t>.</w:t>
      </w:r>
    </w:p>
    <w:p w:rsidRPr="00BA61A3" w:rsidR="00447295" w:rsidP="00BB7FE0" w:rsidRDefault="008D71DA">
      <w:pPr>
        <w:ind w:firstLine="708"/>
        <w:jc w:val="both"/>
      </w:pPr>
      <w:r>
        <w:t>39</w:t>
      </w:r>
      <w:r w:rsidRPr="00BA61A3" w:rsidR="00447295">
        <w:t xml:space="preserve">. </w:t>
      </w:r>
      <w:r w:rsidRPr="00C5425F" w:rsidR="00C5425F">
        <w:t>VANJA FESTIĆ</w:t>
      </w:r>
      <w:r w:rsidRPr="00BA61A3" w:rsidR="00447295">
        <w:t xml:space="preserve">, Pula, </w:t>
      </w:r>
      <w:r w:rsidR="00C5425F">
        <w:t>Mohorovičićeva ulica 12</w:t>
      </w:r>
      <w:r w:rsidRPr="00BA61A3" w:rsidR="00447295">
        <w:t xml:space="preserve">, OIB: </w:t>
      </w:r>
      <w:r w:rsidRPr="00C5425F" w:rsidR="00C5425F">
        <w:t>67601908907</w:t>
      </w:r>
      <w:r w:rsidRPr="00BA61A3" w:rsidR="00447295">
        <w:t xml:space="preserve">, u iznosu od </w:t>
      </w:r>
      <w:r w:rsidRPr="00C5425F" w:rsidR="00C5425F">
        <w:t xml:space="preserve">8.555,69 </w:t>
      </w:r>
      <w:r w:rsidRPr="00BA61A3" w:rsidR="00447295">
        <w:t>kuna</w:t>
      </w:r>
      <w:r w:rsidRPr="00BA61A3" w:rsidR="00AF2827">
        <w:t>.</w:t>
      </w:r>
      <w:r w:rsidRPr="00BA61A3" w:rsidR="00447295">
        <w:t xml:space="preserve"> </w:t>
      </w:r>
    </w:p>
    <w:p w:rsidRPr="00BA61A3" w:rsidR="00447295" w:rsidP="00BB7FE0" w:rsidRDefault="008D71DA">
      <w:pPr>
        <w:ind w:firstLine="708"/>
        <w:jc w:val="both"/>
      </w:pPr>
      <w:r>
        <w:lastRenderedPageBreak/>
        <w:t>40</w:t>
      </w:r>
      <w:r w:rsidRPr="00BA61A3" w:rsidR="00447295">
        <w:t xml:space="preserve">. </w:t>
      </w:r>
      <w:r w:rsidRPr="00C5425F" w:rsidR="00C5425F">
        <w:t>ĐANI BENČIĆ</w:t>
      </w:r>
      <w:r w:rsidRPr="00BA61A3" w:rsidR="00A87DE4">
        <w:t xml:space="preserve">, </w:t>
      </w:r>
      <w:r w:rsidR="00C5425F">
        <w:t>Žminj, Benčići 8</w:t>
      </w:r>
      <w:r w:rsidRPr="00BA61A3" w:rsidR="00A87DE4">
        <w:t xml:space="preserve">, OIB: </w:t>
      </w:r>
      <w:r w:rsidRPr="00C5425F" w:rsidR="00C5425F">
        <w:t>17312144041</w:t>
      </w:r>
      <w:r w:rsidRPr="00BA61A3" w:rsidR="00A87DE4">
        <w:t xml:space="preserve">, u iznosu od </w:t>
      </w:r>
      <w:r w:rsidRPr="00C5425F" w:rsidR="00C5425F">
        <w:t xml:space="preserve">45.496,53 </w:t>
      </w:r>
      <w:r w:rsidRPr="00BA61A3" w:rsidR="001D7F8B">
        <w:t>kuna</w:t>
      </w:r>
      <w:r w:rsidRPr="00BA61A3" w:rsidR="00AF2827">
        <w:t>.</w:t>
      </w:r>
      <w:r w:rsidRPr="00BA61A3" w:rsidR="001D7F8B">
        <w:t xml:space="preserve"> </w:t>
      </w:r>
    </w:p>
    <w:p w:rsidRPr="00BA61A3" w:rsidR="001D7F8B" w:rsidP="00BB7FE0" w:rsidRDefault="008D71DA">
      <w:pPr>
        <w:ind w:firstLine="708"/>
        <w:jc w:val="both"/>
      </w:pPr>
      <w:r>
        <w:t>41</w:t>
      </w:r>
      <w:r w:rsidRPr="00BA61A3" w:rsidR="001D7F8B">
        <w:t xml:space="preserve">. </w:t>
      </w:r>
      <w:r w:rsidRPr="00C5425F" w:rsidR="00C5425F">
        <w:t>ŽELJKO BOŠNJAK</w:t>
      </w:r>
      <w:r w:rsidRPr="00BA61A3" w:rsidR="001D7F8B">
        <w:t xml:space="preserve">, </w:t>
      </w:r>
      <w:r w:rsidR="00C5425F">
        <w:t>Pula, Boškovićev uspon 8</w:t>
      </w:r>
      <w:r w:rsidRPr="00BA61A3" w:rsidR="001D7F8B">
        <w:t xml:space="preserve">, OIB: </w:t>
      </w:r>
      <w:r w:rsidRPr="00C5425F" w:rsidR="00C5425F">
        <w:t>19822994963</w:t>
      </w:r>
      <w:r w:rsidRPr="00BA61A3" w:rsidR="00884537">
        <w:t xml:space="preserve">, u iznosu od </w:t>
      </w:r>
      <w:r w:rsidRPr="00C5425F" w:rsidR="00C5425F">
        <w:t xml:space="preserve">53.739,98 </w:t>
      </w:r>
      <w:r w:rsidRPr="00BA61A3" w:rsidR="00884537">
        <w:t>kuna</w:t>
      </w:r>
      <w:r w:rsidRPr="00BA61A3" w:rsidR="00AF2827">
        <w:t>.</w:t>
      </w:r>
      <w:r w:rsidRPr="00BA61A3" w:rsidR="00884537">
        <w:t xml:space="preserve"> </w:t>
      </w:r>
    </w:p>
    <w:p w:rsidRPr="00BA61A3" w:rsidR="00884537" w:rsidP="00BB7FE0" w:rsidRDefault="008D71DA">
      <w:pPr>
        <w:ind w:firstLine="708"/>
        <w:jc w:val="both"/>
      </w:pPr>
      <w:r>
        <w:t>42</w:t>
      </w:r>
      <w:r w:rsidRPr="00BA61A3" w:rsidR="00884537">
        <w:t xml:space="preserve">. </w:t>
      </w:r>
      <w:r w:rsidRPr="00C5425F" w:rsidR="00C5425F">
        <w:t>EMANUEL DIMINIĆ</w:t>
      </w:r>
      <w:r w:rsidRPr="00BA61A3" w:rsidR="00884537">
        <w:t xml:space="preserve">, </w:t>
      </w:r>
      <w:r w:rsidRPr="00BA61A3" w:rsidR="004A4B34">
        <w:t xml:space="preserve">Barban, </w:t>
      </w:r>
      <w:r w:rsidR="00C5425F">
        <w:t>Stancija Palion 47</w:t>
      </w:r>
      <w:r w:rsidRPr="00BA61A3" w:rsidR="00884537">
        <w:t xml:space="preserve">, OIB: </w:t>
      </w:r>
      <w:r w:rsidRPr="00C5425F" w:rsidR="00C5425F">
        <w:t>19245854833</w:t>
      </w:r>
      <w:r w:rsidRPr="00BA61A3" w:rsidR="00884537">
        <w:t xml:space="preserve">, u iznosu od </w:t>
      </w:r>
      <w:r w:rsidRPr="00C5425F" w:rsidR="00C5425F">
        <w:t xml:space="preserve">73.719,01 </w:t>
      </w:r>
      <w:r w:rsidRPr="00BA61A3" w:rsidR="00884537">
        <w:t>kuna</w:t>
      </w:r>
      <w:r w:rsidRPr="00BA61A3" w:rsidR="00AF2827">
        <w:t>.</w:t>
      </w:r>
      <w:r w:rsidRPr="00BA61A3" w:rsidR="00884537">
        <w:t xml:space="preserve"> </w:t>
      </w:r>
    </w:p>
    <w:p w:rsidRPr="00BA61A3" w:rsidR="00884537" w:rsidP="00BB7FE0" w:rsidRDefault="008D71DA">
      <w:pPr>
        <w:ind w:firstLine="708"/>
        <w:jc w:val="both"/>
      </w:pPr>
      <w:r>
        <w:t>43</w:t>
      </w:r>
      <w:r w:rsidRPr="00BA61A3" w:rsidR="00884537">
        <w:t xml:space="preserve">. </w:t>
      </w:r>
      <w:r w:rsidRPr="00C5425F" w:rsidR="00C5425F">
        <w:t>IGNAC MALENŠEK</w:t>
      </w:r>
      <w:r w:rsidRPr="00BA61A3" w:rsidR="00884537">
        <w:t xml:space="preserve">, </w:t>
      </w:r>
      <w:r w:rsidRPr="00BA61A3" w:rsidR="004A4B34">
        <w:t xml:space="preserve">Pula, </w:t>
      </w:r>
      <w:r w:rsidR="00C5425F">
        <w:t>Divkovićeva ulica 3</w:t>
      </w:r>
      <w:r w:rsidRPr="00BA61A3" w:rsidR="00884537">
        <w:t xml:space="preserve">, OIB: </w:t>
      </w:r>
      <w:r w:rsidRPr="00C5425F" w:rsidR="00C5425F">
        <w:t>74697552207</w:t>
      </w:r>
      <w:r w:rsidRPr="00BA61A3" w:rsidR="00884537">
        <w:t xml:space="preserve">, u iznosu od </w:t>
      </w:r>
      <w:r w:rsidRPr="00C5425F" w:rsidR="00C5425F">
        <w:t xml:space="preserve">32.545,30 </w:t>
      </w:r>
      <w:r w:rsidRPr="00BA61A3" w:rsidR="00884537">
        <w:t>kuna</w:t>
      </w:r>
      <w:r w:rsidRPr="00BA61A3" w:rsidR="00AF2827">
        <w:t>.</w:t>
      </w:r>
      <w:r w:rsidRPr="00BA61A3" w:rsidR="00884537">
        <w:t xml:space="preserve"> </w:t>
      </w:r>
    </w:p>
    <w:p w:rsidRPr="00BA61A3" w:rsidR="00884537" w:rsidP="00BB7FE0" w:rsidRDefault="008D71DA">
      <w:pPr>
        <w:ind w:firstLine="708"/>
        <w:jc w:val="both"/>
      </w:pPr>
      <w:r>
        <w:t>44</w:t>
      </w:r>
      <w:r w:rsidRPr="00BA61A3" w:rsidR="00884537">
        <w:t xml:space="preserve">. </w:t>
      </w:r>
      <w:r w:rsidRPr="00C5425F" w:rsidR="00C5425F">
        <w:t>IGOR MAREM</w:t>
      </w:r>
      <w:r w:rsidRPr="00BA61A3" w:rsidR="00884537">
        <w:t xml:space="preserve">, </w:t>
      </w:r>
      <w:r w:rsidR="00C5425F">
        <w:t>Pula, Teslina ulica 46</w:t>
      </w:r>
      <w:r w:rsidRPr="00BA61A3" w:rsidR="00884537">
        <w:t xml:space="preserve">, OIB: </w:t>
      </w:r>
      <w:r w:rsidRPr="00C5425F" w:rsidR="00C5425F">
        <w:t>51258064793</w:t>
      </w:r>
      <w:r w:rsidRPr="00BA61A3" w:rsidR="00884537">
        <w:t xml:space="preserve">, u iznosu od </w:t>
      </w:r>
      <w:r w:rsidRPr="00C5425F" w:rsidR="00C5425F">
        <w:t xml:space="preserve">42.768,47 </w:t>
      </w:r>
      <w:r w:rsidRPr="00BA61A3" w:rsidR="00884537">
        <w:t>kuna</w:t>
      </w:r>
      <w:r w:rsidRPr="00BA61A3" w:rsidR="00AF2827">
        <w:t>.</w:t>
      </w:r>
      <w:r w:rsidRPr="00BA61A3" w:rsidR="00884537">
        <w:t xml:space="preserve"> </w:t>
      </w:r>
    </w:p>
    <w:p w:rsidRPr="00BA61A3" w:rsidR="00884537" w:rsidP="00BB7FE0" w:rsidRDefault="008D71DA">
      <w:pPr>
        <w:ind w:firstLine="708"/>
        <w:jc w:val="both"/>
      </w:pPr>
      <w:r>
        <w:t>45.</w:t>
      </w:r>
      <w:r w:rsidRPr="00F24AB1" w:rsidR="00F24AB1">
        <w:t xml:space="preserve"> SINIŠA MARETIĆ</w:t>
      </w:r>
      <w:r w:rsidRPr="00BA61A3" w:rsidR="00884537">
        <w:t xml:space="preserve">, </w:t>
      </w:r>
      <w:r w:rsidR="00F24AB1">
        <w:t>Žminj, Pifarska ulica 4</w:t>
      </w:r>
      <w:r w:rsidRPr="00BA61A3" w:rsidR="00884537">
        <w:t xml:space="preserve">, OIB: </w:t>
      </w:r>
      <w:r w:rsidRPr="00F24AB1" w:rsidR="00F24AB1">
        <w:t>72921156243</w:t>
      </w:r>
      <w:r w:rsidRPr="00BA61A3" w:rsidR="00884537">
        <w:t xml:space="preserve">, u iznosu od </w:t>
      </w:r>
      <w:r w:rsidRPr="00F24AB1" w:rsidR="00F24AB1">
        <w:t xml:space="preserve">154.346,67 </w:t>
      </w:r>
      <w:r w:rsidRPr="00BA61A3" w:rsidR="00884537">
        <w:t>kuna</w:t>
      </w:r>
      <w:r w:rsidRPr="00BA61A3" w:rsidR="00AF2827">
        <w:t>.</w:t>
      </w:r>
      <w:r w:rsidRPr="00BA61A3" w:rsidR="00884537">
        <w:t xml:space="preserve"> </w:t>
      </w:r>
    </w:p>
    <w:p w:rsidRPr="00BA61A3" w:rsidR="00884537" w:rsidP="00BB7FE0" w:rsidRDefault="008D71DA">
      <w:pPr>
        <w:ind w:firstLine="708"/>
        <w:jc w:val="both"/>
      </w:pPr>
      <w:r>
        <w:t>46.</w:t>
      </w:r>
      <w:r w:rsidRPr="00BA61A3" w:rsidR="00884537">
        <w:t xml:space="preserve"> </w:t>
      </w:r>
      <w:r w:rsidRPr="00F24AB1" w:rsidR="00F24AB1">
        <w:t>ŽELJKO MASLOVAR</w:t>
      </w:r>
      <w:r w:rsidRPr="00BA61A3" w:rsidR="00884537">
        <w:t xml:space="preserve">, </w:t>
      </w:r>
      <w:r w:rsidRPr="00BA61A3" w:rsidR="00B66A0A">
        <w:t xml:space="preserve">Pula, </w:t>
      </w:r>
      <w:r w:rsidR="00F24AB1">
        <w:t>Mardeganijeva ulica 18</w:t>
      </w:r>
      <w:r w:rsidRPr="00BA61A3" w:rsidR="00884537">
        <w:t xml:space="preserve">, OIB: </w:t>
      </w:r>
      <w:r w:rsidRPr="00F24AB1" w:rsidR="00F24AB1">
        <w:t>07205113017</w:t>
      </w:r>
      <w:r w:rsidRPr="00BA61A3" w:rsidR="00884537">
        <w:t xml:space="preserve">, u iznosu od </w:t>
      </w:r>
      <w:r w:rsidRPr="00F24AB1" w:rsidR="00F24AB1">
        <w:t xml:space="preserve">54.116,36 </w:t>
      </w:r>
      <w:r w:rsidRPr="00BA61A3" w:rsidR="001A07DC">
        <w:t>kuna</w:t>
      </w:r>
      <w:r w:rsidRPr="00BA61A3" w:rsidR="00AF2827">
        <w:t>.</w:t>
      </w:r>
    </w:p>
    <w:p w:rsidRPr="00BA61A3" w:rsidR="001A07DC" w:rsidP="00BA61A3" w:rsidRDefault="008D71DA">
      <w:pPr>
        <w:ind w:firstLine="708"/>
        <w:jc w:val="both"/>
      </w:pPr>
      <w:r>
        <w:t>47</w:t>
      </w:r>
      <w:r w:rsidRPr="00BA61A3" w:rsidR="001A07DC">
        <w:t xml:space="preserve">. </w:t>
      </w:r>
      <w:r w:rsidRPr="00F24AB1" w:rsidR="00F24AB1">
        <w:t>NIHAD MAŠINOVIĆ</w:t>
      </w:r>
      <w:r w:rsidRPr="00BA61A3" w:rsidR="001A07DC">
        <w:t xml:space="preserve">, </w:t>
      </w:r>
      <w:r w:rsidRPr="00BA61A3" w:rsidR="00B66A0A">
        <w:t>Pula</w:t>
      </w:r>
      <w:r w:rsidR="00F24AB1">
        <w:t>,</w:t>
      </w:r>
      <w:r w:rsidRPr="00BA61A3" w:rsidR="00B66A0A">
        <w:t xml:space="preserve">  </w:t>
      </w:r>
      <w:r w:rsidR="00F24AB1">
        <w:t>Bastianova ulica 6</w:t>
      </w:r>
      <w:r w:rsidRPr="00BA61A3" w:rsidR="001A07DC">
        <w:t xml:space="preserve">, OIB: </w:t>
      </w:r>
      <w:r w:rsidRPr="00F24AB1" w:rsidR="00F24AB1">
        <w:t>91402765811</w:t>
      </w:r>
      <w:r w:rsidRPr="00BA61A3" w:rsidR="001A07DC">
        <w:t xml:space="preserve">, u iznosu od </w:t>
      </w:r>
      <w:r w:rsidRPr="00F24AB1" w:rsidR="00F24AB1">
        <w:t xml:space="preserve">123.530,27 </w:t>
      </w:r>
      <w:r w:rsidRPr="00BA61A3" w:rsidR="001A07DC">
        <w:t>kuna</w:t>
      </w:r>
      <w:r w:rsidRPr="00BA61A3" w:rsidR="00AF2827">
        <w:t>.</w:t>
      </w:r>
      <w:r w:rsidRPr="00BA61A3" w:rsidR="001A07DC">
        <w:t xml:space="preserve"> </w:t>
      </w:r>
    </w:p>
    <w:p w:rsidRPr="00BA61A3" w:rsidR="001A07DC" w:rsidP="00BB7FE0" w:rsidRDefault="008D71DA">
      <w:pPr>
        <w:ind w:firstLine="708"/>
        <w:jc w:val="both"/>
      </w:pPr>
      <w:r>
        <w:t>48</w:t>
      </w:r>
      <w:r w:rsidRPr="00BA61A3" w:rsidR="001A07DC">
        <w:t xml:space="preserve">. </w:t>
      </w:r>
      <w:r w:rsidRPr="00F24AB1" w:rsidR="00F24AB1">
        <w:t>VINKO MATEJČIĆ</w:t>
      </w:r>
      <w:r w:rsidRPr="00BA61A3" w:rsidR="001A07DC">
        <w:t xml:space="preserve">, </w:t>
      </w:r>
      <w:r w:rsidRPr="00BA61A3" w:rsidR="00B66A0A">
        <w:t xml:space="preserve">Pula, </w:t>
      </w:r>
      <w:r w:rsidR="00F24AB1">
        <w:t>Partizanski put 92</w:t>
      </w:r>
      <w:r w:rsidRPr="00BA61A3" w:rsidR="001A07DC">
        <w:t xml:space="preserve">, OIB: </w:t>
      </w:r>
      <w:r w:rsidRPr="00F24AB1" w:rsidR="00F24AB1">
        <w:t>21291925120</w:t>
      </w:r>
      <w:r w:rsidRPr="00BA61A3" w:rsidR="001A07DC">
        <w:t xml:space="preserve">, u iznosu od </w:t>
      </w:r>
      <w:r w:rsidRPr="00F24AB1" w:rsidR="00F24AB1">
        <w:t xml:space="preserve">78.541,50 </w:t>
      </w:r>
      <w:r w:rsidRPr="00BA61A3" w:rsidR="001A07DC">
        <w:t>kuna</w:t>
      </w:r>
      <w:r w:rsidRPr="00BA61A3" w:rsidR="00AF2827">
        <w:t>.</w:t>
      </w:r>
    </w:p>
    <w:p w:rsidRPr="00BA61A3" w:rsidR="001A07DC" w:rsidP="00BB7FE0" w:rsidRDefault="008D71DA">
      <w:pPr>
        <w:ind w:firstLine="708"/>
        <w:jc w:val="both"/>
      </w:pPr>
      <w:r>
        <w:t>49</w:t>
      </w:r>
      <w:r w:rsidRPr="00BA61A3" w:rsidR="001A07DC">
        <w:t xml:space="preserve">. </w:t>
      </w:r>
      <w:r w:rsidRPr="00F24AB1" w:rsidR="00F24AB1">
        <w:t>BRANIMIR MEDEN</w:t>
      </w:r>
      <w:r w:rsidRPr="00BA61A3" w:rsidR="001A07DC">
        <w:t xml:space="preserve">, </w:t>
      </w:r>
      <w:r w:rsidRPr="00BA61A3" w:rsidR="00B66A0A">
        <w:t xml:space="preserve">Pula, </w:t>
      </w:r>
      <w:r w:rsidR="00F24AB1">
        <w:t>Paduljski put 110</w:t>
      </w:r>
      <w:r w:rsidRPr="00BA61A3" w:rsidR="001A07DC">
        <w:t xml:space="preserve">, OIB: </w:t>
      </w:r>
      <w:r w:rsidRPr="00F24AB1" w:rsidR="00F24AB1">
        <w:t>08130252277</w:t>
      </w:r>
      <w:r w:rsidRPr="00BA61A3" w:rsidR="001A07DC">
        <w:t xml:space="preserve">, u iznosu od </w:t>
      </w:r>
      <w:r w:rsidRPr="00F24AB1" w:rsidR="00F24AB1">
        <w:t xml:space="preserve">98.881,02 </w:t>
      </w:r>
      <w:r w:rsidRPr="00BA61A3" w:rsidR="001A07DC">
        <w:t>kuna</w:t>
      </w:r>
      <w:r w:rsidRPr="00BA61A3" w:rsidR="00AF2827">
        <w:t>.</w:t>
      </w:r>
    </w:p>
    <w:p w:rsidRPr="00BA61A3" w:rsidR="001A07DC" w:rsidP="00BB7FE0" w:rsidRDefault="008D71DA">
      <w:pPr>
        <w:ind w:firstLine="708"/>
        <w:jc w:val="both"/>
      </w:pPr>
      <w:r>
        <w:t>50</w:t>
      </w:r>
      <w:r w:rsidRPr="00BA61A3" w:rsidR="001A07DC">
        <w:t xml:space="preserve">. </w:t>
      </w:r>
      <w:r w:rsidRPr="00F24AB1" w:rsidR="00F24AB1">
        <w:t>MILKO MIHOVILOVIĆ</w:t>
      </w:r>
      <w:r w:rsidRPr="00BA61A3" w:rsidR="00B26382">
        <w:t xml:space="preserve">, </w:t>
      </w:r>
      <w:r w:rsidR="00F24AB1">
        <w:t>Rovinj, Vrsarska 7</w:t>
      </w:r>
      <w:r w:rsidRPr="00BA61A3" w:rsidR="00B26382">
        <w:t xml:space="preserve">, OIB: </w:t>
      </w:r>
      <w:r w:rsidRPr="00F24AB1" w:rsidR="00F24AB1">
        <w:t>70546253445</w:t>
      </w:r>
      <w:r w:rsidRPr="00BA61A3" w:rsidR="00B26382">
        <w:t xml:space="preserve">, u iznosu od </w:t>
      </w:r>
      <w:r w:rsidRPr="00F24AB1" w:rsidR="00F24AB1">
        <w:t xml:space="preserve">555.653,36 </w:t>
      </w:r>
      <w:r w:rsidR="005E0F4F">
        <w:t>kuna.</w:t>
      </w:r>
    </w:p>
    <w:p w:rsidRPr="00BA61A3" w:rsidR="00B26382" w:rsidP="00BB7FE0" w:rsidRDefault="008D71DA">
      <w:pPr>
        <w:ind w:firstLine="708"/>
        <w:jc w:val="both"/>
      </w:pPr>
      <w:r>
        <w:t>51</w:t>
      </w:r>
      <w:r w:rsidRPr="00BA61A3" w:rsidR="00B26382">
        <w:t xml:space="preserve">. </w:t>
      </w:r>
      <w:r w:rsidRPr="00F24AB1" w:rsidR="00F24AB1">
        <w:t>BOJAN MILOŠEVIĆ</w:t>
      </w:r>
      <w:r w:rsidRPr="00BA61A3" w:rsidR="00B26382">
        <w:t xml:space="preserve">, </w:t>
      </w:r>
      <w:r w:rsidR="00F24AB1">
        <w:t>Vodnjan, Peroj 119a</w:t>
      </w:r>
      <w:r w:rsidRPr="00BA61A3" w:rsidR="00B26382">
        <w:t xml:space="preserve">, OIB: </w:t>
      </w:r>
      <w:r w:rsidRPr="00F24AB1" w:rsidR="00F24AB1">
        <w:t>10762332049</w:t>
      </w:r>
      <w:r w:rsidRPr="00BA61A3" w:rsidR="00B26382">
        <w:t xml:space="preserve">, u iznosu od </w:t>
      </w:r>
      <w:r w:rsidRPr="00F24AB1" w:rsidR="00F24AB1">
        <w:t xml:space="preserve">85.795,55 </w:t>
      </w:r>
      <w:r w:rsidRPr="00BA61A3" w:rsidR="00B26382">
        <w:t>kuna</w:t>
      </w:r>
      <w:r w:rsidRPr="00BA61A3" w:rsidR="00AF2827">
        <w:t>.</w:t>
      </w:r>
      <w:r w:rsidRPr="00BA61A3" w:rsidR="00B26382">
        <w:t xml:space="preserve"> </w:t>
      </w:r>
    </w:p>
    <w:p w:rsidRPr="00BA61A3" w:rsidR="00B26382" w:rsidP="00BB7FE0" w:rsidRDefault="008D71DA">
      <w:pPr>
        <w:ind w:firstLine="708"/>
        <w:jc w:val="both"/>
      </w:pPr>
      <w:r>
        <w:t>52</w:t>
      </w:r>
      <w:r w:rsidRPr="00BA61A3" w:rsidR="00B26382">
        <w:t xml:space="preserve">. </w:t>
      </w:r>
      <w:r w:rsidRPr="00F24AB1" w:rsidR="00F24AB1">
        <w:t>SAŠA MONAS</w:t>
      </w:r>
      <w:r w:rsidRPr="00BA61A3" w:rsidR="00B26382">
        <w:t xml:space="preserve">, </w:t>
      </w:r>
      <w:r w:rsidR="00F24AB1">
        <w:t>Fažana, Ul. Dragonja 56</w:t>
      </w:r>
      <w:r w:rsidRPr="00BA61A3" w:rsidR="00B26382">
        <w:t xml:space="preserve">, OIB: </w:t>
      </w:r>
      <w:r w:rsidRPr="00F24AB1" w:rsidR="00F24AB1">
        <w:t>57637040628</w:t>
      </w:r>
      <w:r w:rsidRPr="00BA61A3" w:rsidR="00B26382">
        <w:t xml:space="preserve">, u iznosu od </w:t>
      </w:r>
      <w:r w:rsidRPr="00F24AB1" w:rsidR="00F24AB1">
        <w:t xml:space="preserve">250.814,44 </w:t>
      </w:r>
      <w:r w:rsidRPr="00BA61A3" w:rsidR="00B26382">
        <w:t>kuna</w:t>
      </w:r>
      <w:r w:rsidRPr="00BA61A3" w:rsidR="00AF2827">
        <w:t>.</w:t>
      </w:r>
    </w:p>
    <w:p w:rsidRPr="00BA61A3" w:rsidR="00B26382" w:rsidP="00416085" w:rsidRDefault="008D71DA">
      <w:pPr>
        <w:ind w:firstLine="708"/>
        <w:jc w:val="both"/>
      </w:pPr>
      <w:r>
        <w:t>53</w:t>
      </w:r>
      <w:r w:rsidRPr="00BA61A3" w:rsidR="00B26382">
        <w:t xml:space="preserve">. </w:t>
      </w:r>
      <w:r w:rsidRPr="00F24AB1" w:rsidR="00F24AB1">
        <w:t>MARINA ORBANIĆ</w:t>
      </w:r>
      <w:r w:rsidRPr="00BA61A3" w:rsidR="00B26382">
        <w:t xml:space="preserve">, </w:t>
      </w:r>
      <w:r w:rsidR="00F24AB1">
        <w:t>Pula, Carlijeva ulica 10</w:t>
      </w:r>
      <w:r w:rsidRPr="00BA61A3" w:rsidR="00B26382">
        <w:t xml:space="preserve">, OIB: </w:t>
      </w:r>
      <w:r w:rsidRPr="00F24AB1" w:rsidR="00F24AB1">
        <w:t>35430254683</w:t>
      </w:r>
      <w:r w:rsidRPr="00BA61A3" w:rsidR="00B26382">
        <w:t xml:space="preserve">, u iznosu od </w:t>
      </w:r>
      <w:r w:rsidRPr="00F24AB1" w:rsidR="00F24AB1">
        <w:t xml:space="preserve">136.671,17 </w:t>
      </w:r>
      <w:r w:rsidRPr="00BA61A3" w:rsidR="00B26382">
        <w:t>kuna</w:t>
      </w:r>
      <w:r w:rsidRPr="00BA61A3" w:rsidR="00AF2827">
        <w:t>.</w:t>
      </w:r>
    </w:p>
    <w:p w:rsidRPr="00BA61A3" w:rsidR="00B26382" w:rsidP="00BB7FE0" w:rsidRDefault="008D71DA">
      <w:pPr>
        <w:ind w:firstLine="708"/>
        <w:jc w:val="both"/>
      </w:pPr>
      <w:r>
        <w:t>54</w:t>
      </w:r>
      <w:r w:rsidRPr="00BA61A3" w:rsidR="00B26382">
        <w:t xml:space="preserve">. </w:t>
      </w:r>
      <w:r w:rsidRPr="00F24AB1" w:rsidR="00F24AB1">
        <w:t>DAVOR ORLIĆ</w:t>
      </w:r>
      <w:r w:rsidRPr="00BA61A3" w:rsidR="00B26382">
        <w:t xml:space="preserve">, </w:t>
      </w:r>
      <w:r w:rsidR="00F24AB1">
        <w:t>Svetvinčenat, Butkovići 8</w:t>
      </w:r>
      <w:r w:rsidRPr="00BA61A3" w:rsidR="00B26382">
        <w:t xml:space="preserve">, OIB: </w:t>
      </w:r>
      <w:r w:rsidRPr="00F24AB1" w:rsidR="00F24AB1">
        <w:t>35147406836</w:t>
      </w:r>
      <w:r w:rsidRPr="00BA61A3" w:rsidR="00B26382">
        <w:t xml:space="preserve">, u iznosu od </w:t>
      </w:r>
      <w:r w:rsidRPr="00F24AB1" w:rsidR="00F24AB1">
        <w:t xml:space="preserve">122.076,62 </w:t>
      </w:r>
      <w:r w:rsidRPr="00BA61A3" w:rsidR="00CB3DDB">
        <w:t>kuna</w:t>
      </w:r>
      <w:r w:rsidRPr="00BA61A3" w:rsidR="00AF2827">
        <w:t>.</w:t>
      </w:r>
      <w:r w:rsidRPr="00BA61A3" w:rsidR="00B26382">
        <w:t xml:space="preserve"> </w:t>
      </w:r>
    </w:p>
    <w:p w:rsidRPr="00BA61A3" w:rsidR="00B26382" w:rsidP="00BB7FE0" w:rsidRDefault="008D71DA">
      <w:pPr>
        <w:ind w:firstLine="708"/>
        <w:jc w:val="both"/>
      </w:pPr>
      <w:r>
        <w:t>55</w:t>
      </w:r>
      <w:r w:rsidRPr="00BA61A3" w:rsidR="00B26382">
        <w:t xml:space="preserve">. </w:t>
      </w:r>
      <w:r w:rsidRPr="00F04587" w:rsidR="00F04587">
        <w:t>ŽELJKO PAŠIĆ</w:t>
      </w:r>
      <w:r w:rsidRPr="00BA61A3" w:rsidR="00B26382">
        <w:t xml:space="preserve">, </w:t>
      </w:r>
      <w:r w:rsidR="00F04587">
        <w:t>Pula, Bačićev prilaz 14</w:t>
      </w:r>
      <w:r w:rsidRPr="00BA61A3" w:rsidR="00B26382">
        <w:t xml:space="preserve">, OIB: </w:t>
      </w:r>
      <w:r w:rsidRPr="00F04587" w:rsidR="00F04587">
        <w:t>16249900564</w:t>
      </w:r>
      <w:r w:rsidRPr="00BA61A3" w:rsidR="00B26382">
        <w:t xml:space="preserve">, u iznosu od </w:t>
      </w:r>
      <w:r w:rsidRPr="00F04587" w:rsidR="00F04587">
        <w:t xml:space="preserve">85.785,42 </w:t>
      </w:r>
      <w:r w:rsidRPr="00BA61A3" w:rsidR="00B26382">
        <w:t>kuna</w:t>
      </w:r>
      <w:r w:rsidRPr="00BA61A3" w:rsidR="00AF2827">
        <w:t>.</w:t>
      </w:r>
    </w:p>
    <w:p w:rsidRPr="00BA61A3" w:rsidR="00B26382" w:rsidP="00BB7FE0" w:rsidRDefault="008D71DA">
      <w:pPr>
        <w:ind w:firstLine="708"/>
        <w:jc w:val="both"/>
      </w:pPr>
      <w:r>
        <w:t>56</w:t>
      </w:r>
      <w:r w:rsidRPr="00BA61A3" w:rsidR="00B26382">
        <w:t xml:space="preserve">. </w:t>
      </w:r>
      <w:r w:rsidRPr="00F04587" w:rsidR="00F04587">
        <w:t>DARIO PAULETIĆ</w:t>
      </w:r>
      <w:r w:rsidRPr="00BA61A3" w:rsidR="00B26382">
        <w:t xml:space="preserve">, </w:t>
      </w:r>
      <w:r w:rsidR="00F04587">
        <w:t>Pula, Šenoina ulica 15</w:t>
      </w:r>
      <w:r w:rsidRPr="00BA61A3" w:rsidR="00CB3DDB">
        <w:t xml:space="preserve">, OIB: </w:t>
      </w:r>
      <w:r w:rsidRPr="00F04587" w:rsidR="00F04587">
        <w:t>94843233838</w:t>
      </w:r>
      <w:r w:rsidRPr="00BA61A3" w:rsidR="00235BD2">
        <w:t xml:space="preserve">, u iznosu od </w:t>
      </w:r>
      <w:r w:rsidRPr="00F04587" w:rsidR="00F04587">
        <w:t xml:space="preserve">129.071,56 </w:t>
      </w:r>
      <w:r w:rsidRPr="00BA61A3" w:rsidR="00235BD2">
        <w:t>kuna</w:t>
      </w:r>
      <w:r w:rsidRPr="00BA61A3" w:rsidR="00AF2827">
        <w:t>.</w:t>
      </w:r>
      <w:r w:rsidRPr="00BA61A3" w:rsidR="00235BD2">
        <w:t xml:space="preserve"> </w:t>
      </w:r>
    </w:p>
    <w:p w:rsidRPr="00BA61A3" w:rsidR="00235BD2" w:rsidP="00BB7FE0" w:rsidRDefault="008D71DA">
      <w:pPr>
        <w:ind w:firstLine="708"/>
        <w:jc w:val="both"/>
      </w:pPr>
      <w:r>
        <w:t>57</w:t>
      </w:r>
      <w:r w:rsidRPr="00BA61A3" w:rsidR="00235BD2">
        <w:t xml:space="preserve">. </w:t>
      </w:r>
      <w:r w:rsidRPr="00F04587" w:rsidR="00F04587">
        <w:t>ROBERT PERUŠKO</w:t>
      </w:r>
      <w:r w:rsidRPr="00BA61A3" w:rsidR="00235BD2">
        <w:t xml:space="preserve">, </w:t>
      </w:r>
      <w:r w:rsidRPr="00BA61A3" w:rsidR="00A94CBF">
        <w:t xml:space="preserve">Pula, </w:t>
      </w:r>
      <w:r w:rsidR="00F04587">
        <w:t>Facchinettijeva ulica 47</w:t>
      </w:r>
      <w:r w:rsidRPr="00BA61A3" w:rsidR="00235BD2">
        <w:t xml:space="preserve">, OIB: </w:t>
      </w:r>
      <w:r w:rsidRPr="00F04587" w:rsidR="00F04587">
        <w:t>21919180303</w:t>
      </w:r>
      <w:r w:rsidRPr="00BA61A3" w:rsidR="00235BD2">
        <w:t xml:space="preserve">, u iznosu od </w:t>
      </w:r>
      <w:r w:rsidRPr="00F04587" w:rsidR="00F04587">
        <w:t xml:space="preserve">78.585,68 </w:t>
      </w:r>
      <w:r w:rsidRPr="00BA61A3" w:rsidR="00235BD2">
        <w:t>kuna</w:t>
      </w:r>
      <w:r w:rsidRPr="00BA61A3" w:rsidR="00AF2827">
        <w:t>.</w:t>
      </w:r>
    </w:p>
    <w:p w:rsidRPr="00BA61A3" w:rsidR="00376411" w:rsidP="00BB7FE0" w:rsidRDefault="008D71DA">
      <w:pPr>
        <w:ind w:firstLine="708"/>
        <w:jc w:val="both"/>
      </w:pPr>
      <w:r>
        <w:t>58</w:t>
      </w:r>
      <w:r w:rsidRPr="00BA61A3" w:rsidR="00376411">
        <w:t xml:space="preserve">. </w:t>
      </w:r>
      <w:r w:rsidRPr="00F04587" w:rsidR="00F04587">
        <w:t>DANILO PIUTTI</w:t>
      </w:r>
      <w:r w:rsidRPr="00BA61A3" w:rsidR="00376411">
        <w:t xml:space="preserve">, </w:t>
      </w:r>
      <w:r w:rsidR="00F04587">
        <w:t>Pula, Osiječka 6</w:t>
      </w:r>
      <w:r w:rsidRPr="00BA61A3" w:rsidR="00376411">
        <w:t xml:space="preserve">, OIB: </w:t>
      </w:r>
      <w:r w:rsidRPr="00F04587" w:rsidR="00F04587">
        <w:t>25458278221</w:t>
      </w:r>
      <w:r w:rsidRPr="00BA61A3" w:rsidR="00376411">
        <w:t xml:space="preserve">, u iznosu od </w:t>
      </w:r>
      <w:r w:rsidRPr="00F04587" w:rsidR="00F04587">
        <w:t xml:space="preserve">19.397,23 </w:t>
      </w:r>
      <w:r w:rsidRPr="00BA61A3" w:rsidR="00376411">
        <w:t>kuna</w:t>
      </w:r>
      <w:r w:rsidRPr="00BA61A3" w:rsidR="00AF2827">
        <w:t>.</w:t>
      </w:r>
    </w:p>
    <w:p w:rsidRPr="00BA61A3" w:rsidR="00376411" w:rsidP="00BB7FE0" w:rsidRDefault="008D71DA">
      <w:pPr>
        <w:ind w:firstLine="708"/>
        <w:jc w:val="both"/>
      </w:pPr>
      <w:r>
        <w:t>59</w:t>
      </w:r>
      <w:r w:rsidRPr="00BA61A3" w:rsidR="00376411">
        <w:t xml:space="preserve">. </w:t>
      </w:r>
      <w:r w:rsidRPr="00AA480B" w:rsidR="00AA480B">
        <w:t>ELVINO PLIŠKO</w:t>
      </w:r>
      <w:r w:rsidRPr="00BA61A3" w:rsidR="00376411">
        <w:t xml:space="preserve">, </w:t>
      </w:r>
      <w:r w:rsidR="00AA480B">
        <w:t>Barban, Manjadvorci 2</w:t>
      </w:r>
      <w:r w:rsidRPr="00BA61A3" w:rsidR="00376411">
        <w:t xml:space="preserve">, OIB: </w:t>
      </w:r>
      <w:r w:rsidRPr="00AA480B" w:rsidR="00AA480B">
        <w:t>02001811404</w:t>
      </w:r>
      <w:r w:rsidRPr="00BA61A3" w:rsidR="00376411">
        <w:t xml:space="preserve">, u iznosu od </w:t>
      </w:r>
      <w:r w:rsidRPr="00AA480B" w:rsidR="00AA480B">
        <w:t xml:space="preserve">147.076,60 </w:t>
      </w:r>
      <w:r w:rsidRPr="00BA61A3" w:rsidR="00376411">
        <w:t>kuna</w:t>
      </w:r>
      <w:r w:rsidRPr="00BA61A3" w:rsidR="00AF2827">
        <w:t>.</w:t>
      </w:r>
    </w:p>
    <w:p w:rsidRPr="00BA61A3" w:rsidR="00376411" w:rsidP="00BB7FE0" w:rsidRDefault="008D71DA">
      <w:pPr>
        <w:ind w:firstLine="708"/>
        <w:jc w:val="both"/>
      </w:pPr>
      <w:r>
        <w:t>60</w:t>
      </w:r>
      <w:r w:rsidRPr="00BA61A3" w:rsidR="00376411">
        <w:t xml:space="preserve">. </w:t>
      </w:r>
      <w:r w:rsidRPr="00AA480B" w:rsidR="00AA480B">
        <w:t>MILAN POPOVIĆ</w:t>
      </w:r>
      <w:r w:rsidRPr="00BA61A3" w:rsidR="00376411">
        <w:t xml:space="preserve">, </w:t>
      </w:r>
      <w:r w:rsidRPr="00BA61A3" w:rsidR="004417E4">
        <w:t>Pula</w:t>
      </w:r>
      <w:r w:rsidR="00AA480B">
        <w:t>, Mornarički trg 2</w:t>
      </w:r>
      <w:r w:rsidRPr="00BA61A3" w:rsidR="00376411">
        <w:t xml:space="preserve">, OIB: </w:t>
      </w:r>
      <w:r w:rsidRPr="00AA480B" w:rsidR="00AA480B">
        <w:t>81665995877</w:t>
      </w:r>
      <w:r w:rsidRPr="00BA61A3" w:rsidR="00376411">
        <w:t xml:space="preserve">, u iznosu od </w:t>
      </w:r>
      <w:r w:rsidRPr="00AA480B" w:rsidR="00AA480B">
        <w:t xml:space="preserve">151.089,59 </w:t>
      </w:r>
      <w:r w:rsidRPr="00BA61A3" w:rsidR="00EE5C6A">
        <w:t>kuna</w:t>
      </w:r>
      <w:r w:rsidRPr="00BA61A3" w:rsidR="00376411">
        <w:t xml:space="preserve">, </w:t>
      </w:r>
    </w:p>
    <w:p w:rsidRPr="00BA61A3" w:rsidR="00376411" w:rsidP="00BB7FE0" w:rsidRDefault="008D71DA">
      <w:pPr>
        <w:ind w:firstLine="708"/>
        <w:jc w:val="both"/>
      </w:pPr>
      <w:r>
        <w:t>61</w:t>
      </w:r>
      <w:r w:rsidRPr="00BA61A3" w:rsidR="00376411">
        <w:t xml:space="preserve">. </w:t>
      </w:r>
      <w:r w:rsidRPr="00AA480B" w:rsidR="00AA480B">
        <w:t>MORGAN POPOVIĆ</w:t>
      </w:r>
      <w:r w:rsidRPr="00BA61A3" w:rsidR="00376411">
        <w:t xml:space="preserve">, </w:t>
      </w:r>
      <w:r w:rsidRPr="00BA61A3" w:rsidR="004417E4">
        <w:t xml:space="preserve">Pula, </w:t>
      </w:r>
      <w:r w:rsidR="00AA480B">
        <w:t>Kovačićeva ulica 4</w:t>
      </w:r>
      <w:r w:rsidRPr="00BA61A3" w:rsidR="00354285">
        <w:t xml:space="preserve">, OIB:  </w:t>
      </w:r>
      <w:r w:rsidRPr="00AA480B" w:rsidR="00AA480B">
        <w:t>54301352542</w:t>
      </w:r>
      <w:r w:rsidRPr="00BA61A3" w:rsidR="000D26AE">
        <w:t xml:space="preserve">, u iznosu od </w:t>
      </w:r>
      <w:r w:rsidRPr="00AA480B" w:rsidR="00AA480B">
        <w:t xml:space="preserve">51.286,59 </w:t>
      </w:r>
      <w:r w:rsidRPr="00BA61A3" w:rsidR="000D26AE">
        <w:t>kuna</w:t>
      </w:r>
      <w:r w:rsidRPr="00BA61A3" w:rsidR="00AF2827">
        <w:t>.</w:t>
      </w:r>
    </w:p>
    <w:p w:rsidRPr="00BA61A3" w:rsidR="000D26AE" w:rsidP="00BB7FE0" w:rsidRDefault="008D71DA">
      <w:pPr>
        <w:ind w:firstLine="708"/>
        <w:jc w:val="both"/>
      </w:pPr>
      <w:r>
        <w:t>62</w:t>
      </w:r>
      <w:r w:rsidRPr="00BA61A3" w:rsidR="000D26AE">
        <w:t xml:space="preserve">. </w:t>
      </w:r>
      <w:r w:rsidRPr="00AA480B" w:rsidR="00AA480B">
        <w:t>DALIBOR PREMATE</w:t>
      </w:r>
      <w:r w:rsidRPr="00BA61A3" w:rsidR="000D26AE">
        <w:t xml:space="preserve">, </w:t>
      </w:r>
      <w:r w:rsidRPr="00BA61A3" w:rsidR="004417E4">
        <w:t xml:space="preserve">Pula, </w:t>
      </w:r>
      <w:r w:rsidR="00AA480B">
        <w:t>Centar 49</w:t>
      </w:r>
      <w:r w:rsidRPr="00BA61A3" w:rsidR="000D26AE">
        <w:t xml:space="preserve">, OIB: </w:t>
      </w:r>
      <w:r w:rsidRPr="00AA480B" w:rsidR="00AA480B">
        <w:t>76440358109</w:t>
      </w:r>
      <w:r w:rsidRPr="00BA61A3" w:rsidR="000D26AE">
        <w:t xml:space="preserve">, u iznosu od </w:t>
      </w:r>
      <w:r w:rsidRPr="00AA480B" w:rsidR="00AA480B">
        <w:t xml:space="preserve">103.884,58 </w:t>
      </w:r>
      <w:r w:rsidRPr="00BA61A3" w:rsidR="000D26AE">
        <w:t>kuna</w:t>
      </w:r>
      <w:r w:rsidRPr="00BA61A3" w:rsidR="00AF2827">
        <w:t>.</w:t>
      </w:r>
    </w:p>
    <w:p w:rsidRPr="00BA61A3" w:rsidR="000D26AE" w:rsidP="00BB7FE0" w:rsidRDefault="008D71DA">
      <w:pPr>
        <w:ind w:firstLine="708"/>
        <w:jc w:val="both"/>
      </w:pPr>
      <w:r>
        <w:t>63</w:t>
      </w:r>
      <w:r w:rsidRPr="00BA61A3" w:rsidR="000D26AE">
        <w:t xml:space="preserve">. </w:t>
      </w:r>
      <w:r w:rsidRPr="00AA480B" w:rsidR="00AA480B">
        <w:t>FRANKO PUH</w:t>
      </w:r>
      <w:r w:rsidRPr="00BA61A3" w:rsidR="000D26AE">
        <w:t xml:space="preserve">, </w:t>
      </w:r>
      <w:r w:rsidR="00AA480B">
        <w:t>Podpićan, Industrijska 8</w:t>
      </w:r>
      <w:r w:rsidRPr="00BA61A3" w:rsidR="000D26AE">
        <w:t xml:space="preserve">, OIB: </w:t>
      </w:r>
      <w:r w:rsidRPr="00AA480B" w:rsidR="00AA480B">
        <w:t>35433196961</w:t>
      </w:r>
      <w:r w:rsidRPr="00BA61A3" w:rsidR="000D26AE">
        <w:t xml:space="preserve">, u iznosu od </w:t>
      </w:r>
      <w:r w:rsidRPr="00AA480B" w:rsidR="00AA480B">
        <w:t xml:space="preserve">141.773,58 </w:t>
      </w:r>
      <w:r w:rsidRPr="00BA61A3" w:rsidR="000D26AE">
        <w:t>kuna</w:t>
      </w:r>
      <w:r w:rsidRPr="00BA61A3" w:rsidR="00AF2827">
        <w:t>.</w:t>
      </w:r>
    </w:p>
    <w:p w:rsidRPr="00BA61A3" w:rsidR="000D26AE" w:rsidP="00BB7FE0" w:rsidRDefault="008D71DA">
      <w:pPr>
        <w:ind w:firstLine="708"/>
        <w:jc w:val="both"/>
      </w:pPr>
      <w:r>
        <w:t>64</w:t>
      </w:r>
      <w:r w:rsidRPr="00BA61A3" w:rsidR="000D26AE">
        <w:t xml:space="preserve">. </w:t>
      </w:r>
      <w:r w:rsidRPr="00AA480B" w:rsidR="00AA480B">
        <w:t>TATJANA PUDELKO</w:t>
      </w:r>
      <w:r w:rsidRPr="00BA61A3" w:rsidR="000D26AE">
        <w:t xml:space="preserve">, </w:t>
      </w:r>
      <w:r w:rsidRPr="00BA61A3" w:rsidR="004417E4">
        <w:t xml:space="preserve">Pula, </w:t>
      </w:r>
      <w:r w:rsidR="00AA480B">
        <w:t>Stiglicheva ulica 43</w:t>
      </w:r>
      <w:r w:rsidRPr="00BA61A3" w:rsidR="000D26AE">
        <w:t xml:space="preserve">, OIB: </w:t>
      </w:r>
      <w:r w:rsidRPr="00AA480B" w:rsidR="00AA480B">
        <w:t>45570970581</w:t>
      </w:r>
      <w:r w:rsidRPr="00BA61A3" w:rsidR="000D26AE">
        <w:t xml:space="preserve">, u iznosu od </w:t>
      </w:r>
      <w:r w:rsidRPr="00AA480B" w:rsidR="00AA480B">
        <w:t xml:space="preserve">11.228,60 </w:t>
      </w:r>
      <w:r w:rsidRPr="00BA61A3" w:rsidR="006B7125">
        <w:t>kuna</w:t>
      </w:r>
      <w:r w:rsidRPr="00BA61A3" w:rsidR="00AF2827">
        <w:t>.</w:t>
      </w:r>
    </w:p>
    <w:p w:rsidRPr="00BA61A3" w:rsidR="004417E4" w:rsidP="00632F94" w:rsidRDefault="008D71DA">
      <w:pPr>
        <w:ind w:firstLine="708"/>
        <w:jc w:val="both"/>
      </w:pPr>
      <w:r>
        <w:lastRenderedPageBreak/>
        <w:t>65</w:t>
      </w:r>
      <w:r w:rsidRPr="00BA61A3" w:rsidR="006B7125">
        <w:t xml:space="preserve">. </w:t>
      </w:r>
      <w:r w:rsidRPr="00AA480B" w:rsidR="00AA480B">
        <w:t>MAURIZIO NEŽIĆ</w:t>
      </w:r>
      <w:r w:rsidRPr="00BA61A3" w:rsidR="006B7125">
        <w:t xml:space="preserve">, Pula, </w:t>
      </w:r>
      <w:r w:rsidR="00AA480B">
        <w:t>Prilaz Plazina 10</w:t>
      </w:r>
      <w:r w:rsidRPr="00BA61A3" w:rsidR="006B7125">
        <w:t xml:space="preserve">, OIB: </w:t>
      </w:r>
      <w:r w:rsidRPr="00AA480B" w:rsidR="00AA480B">
        <w:t>64589300487</w:t>
      </w:r>
      <w:r w:rsidRPr="00BA61A3" w:rsidR="006B7125">
        <w:t xml:space="preserve">, u iznosu od </w:t>
      </w:r>
      <w:r w:rsidRPr="00AA480B" w:rsidR="00AA480B">
        <w:t xml:space="preserve">53.795,10 </w:t>
      </w:r>
      <w:r w:rsidRPr="00BA61A3" w:rsidR="006B7125">
        <w:t xml:space="preserve">kuna. </w:t>
      </w:r>
    </w:p>
    <w:p w:rsidRPr="00BA61A3" w:rsidR="004417E4" w:rsidP="004417E4" w:rsidRDefault="008D71DA">
      <w:pPr>
        <w:ind w:firstLine="708"/>
        <w:jc w:val="both"/>
      </w:pPr>
      <w:r>
        <w:t>66</w:t>
      </w:r>
      <w:r w:rsidRPr="00BA61A3" w:rsidR="004417E4">
        <w:t xml:space="preserve">. </w:t>
      </w:r>
      <w:r w:rsidRPr="00AA480B" w:rsidR="00AA480B">
        <w:t>DUŠAN MIJATOVIĆ</w:t>
      </w:r>
      <w:r w:rsidRPr="00BA61A3" w:rsidR="004417E4">
        <w:t xml:space="preserve">, </w:t>
      </w:r>
      <w:r w:rsidRPr="00BA61A3" w:rsidR="00632F94">
        <w:t xml:space="preserve">Pula, </w:t>
      </w:r>
      <w:r w:rsidR="00AA480B">
        <w:t>Osječka ulica 4</w:t>
      </w:r>
      <w:r w:rsidRPr="00BA61A3" w:rsidR="004417E4">
        <w:t xml:space="preserve">, OIB: </w:t>
      </w:r>
      <w:r w:rsidRPr="00AA480B" w:rsidR="00AA480B">
        <w:t>44265178210</w:t>
      </w:r>
      <w:r w:rsidRPr="00BA61A3" w:rsidR="004417E4">
        <w:t xml:space="preserve">, u iznosu od </w:t>
      </w:r>
      <w:r w:rsidRPr="00AA480B" w:rsidR="00AA480B">
        <w:t xml:space="preserve">69.446,63 </w:t>
      </w:r>
      <w:r w:rsidRPr="00BA61A3" w:rsidR="004417E4">
        <w:t xml:space="preserve">kuna. </w:t>
      </w:r>
    </w:p>
    <w:p w:rsidRPr="00BA61A3" w:rsidR="004417E4" w:rsidP="004417E4" w:rsidRDefault="008D71DA">
      <w:pPr>
        <w:ind w:firstLine="708"/>
        <w:jc w:val="both"/>
      </w:pPr>
      <w:r>
        <w:t>67</w:t>
      </w:r>
      <w:r w:rsidRPr="00BA61A3" w:rsidR="004417E4">
        <w:t xml:space="preserve">. </w:t>
      </w:r>
      <w:r w:rsidRPr="00AA480B" w:rsidR="00AA480B">
        <w:t>DINO PAURO</w:t>
      </w:r>
      <w:r w:rsidRPr="00BA61A3" w:rsidR="004417E4">
        <w:t xml:space="preserve">, </w:t>
      </w:r>
      <w:r w:rsidR="00AA480B">
        <w:t>Marčana, Pinezići 2</w:t>
      </w:r>
      <w:r w:rsidRPr="00BA61A3" w:rsidR="004417E4">
        <w:t xml:space="preserve">, OIB: </w:t>
      </w:r>
      <w:r w:rsidRPr="00AA480B" w:rsidR="00AA480B">
        <w:t>38505267175</w:t>
      </w:r>
      <w:r w:rsidRPr="00BA61A3" w:rsidR="004417E4">
        <w:t xml:space="preserve">, u iznosu od </w:t>
      </w:r>
      <w:r w:rsidRPr="008B372C" w:rsidR="008B372C">
        <w:t xml:space="preserve">58.240,13 </w:t>
      </w:r>
      <w:r w:rsidRPr="00BA61A3" w:rsidR="004417E4">
        <w:t>kuna.</w:t>
      </w:r>
    </w:p>
    <w:p w:rsidRPr="00BA61A3" w:rsidR="004417E4" w:rsidP="004417E4" w:rsidRDefault="008D71DA">
      <w:pPr>
        <w:ind w:firstLine="708"/>
        <w:jc w:val="both"/>
      </w:pPr>
      <w:r>
        <w:t>68</w:t>
      </w:r>
      <w:r w:rsidRPr="00BA61A3" w:rsidR="004417E4">
        <w:t xml:space="preserve">. </w:t>
      </w:r>
      <w:r w:rsidRPr="008B372C" w:rsidR="008B372C">
        <w:t>EDI MODRUŠAN</w:t>
      </w:r>
      <w:r w:rsidRPr="00BA61A3" w:rsidR="004417E4">
        <w:t xml:space="preserve">, </w:t>
      </w:r>
      <w:r w:rsidRPr="00BA61A3" w:rsidR="00632F94">
        <w:t>Pula</w:t>
      </w:r>
      <w:r w:rsidR="008B372C">
        <w:t>, Ulica Kaštanjer 72</w:t>
      </w:r>
      <w:r w:rsidRPr="00BA61A3" w:rsidR="004417E4">
        <w:t xml:space="preserve">, OIB: </w:t>
      </w:r>
      <w:r w:rsidRPr="008B372C" w:rsidR="008B372C">
        <w:t>18526103979</w:t>
      </w:r>
      <w:r w:rsidRPr="00BA61A3" w:rsidR="004417E4">
        <w:t xml:space="preserve">, u iznosu od </w:t>
      </w:r>
      <w:r w:rsidRPr="008B372C" w:rsidR="008B372C">
        <w:t xml:space="preserve">95.233,61 </w:t>
      </w:r>
      <w:r w:rsidRPr="00BA61A3" w:rsidR="004417E4">
        <w:t>kuna.</w:t>
      </w:r>
    </w:p>
    <w:p w:rsidRPr="00BA61A3" w:rsidR="004417E4" w:rsidP="004417E4" w:rsidRDefault="008D71DA">
      <w:pPr>
        <w:ind w:firstLine="708"/>
        <w:jc w:val="both"/>
      </w:pPr>
      <w:r>
        <w:t>69</w:t>
      </w:r>
      <w:r w:rsidRPr="00BA61A3" w:rsidR="004417E4">
        <w:t xml:space="preserve">. </w:t>
      </w:r>
      <w:r w:rsidRPr="008B372C" w:rsidR="008B372C">
        <w:t>IVAN MODRUŠAN</w:t>
      </w:r>
      <w:r w:rsidRPr="00BA61A3" w:rsidR="004417E4">
        <w:t xml:space="preserve">, </w:t>
      </w:r>
      <w:r w:rsidR="008B372C">
        <w:t>Pula, Ulica Kaštanjer 72</w:t>
      </w:r>
      <w:r w:rsidRPr="00BA61A3" w:rsidR="004417E4">
        <w:t xml:space="preserve">, OIB: </w:t>
      </w:r>
      <w:r w:rsidRPr="008B372C" w:rsidR="008B372C">
        <w:t>26382585364</w:t>
      </w:r>
      <w:r w:rsidRPr="00BA61A3" w:rsidR="004417E4">
        <w:t xml:space="preserve">, u iznosu od </w:t>
      </w:r>
      <w:r w:rsidRPr="008B372C" w:rsidR="008B372C">
        <w:t xml:space="preserve">47.992,06 </w:t>
      </w:r>
      <w:r w:rsidRPr="00BA61A3" w:rsidR="004417E4">
        <w:t xml:space="preserve">kuna. </w:t>
      </w:r>
    </w:p>
    <w:p w:rsidRPr="00BA61A3" w:rsidR="004417E4" w:rsidP="00DD628A" w:rsidRDefault="008D71DA">
      <w:pPr>
        <w:ind w:firstLine="708"/>
        <w:jc w:val="both"/>
      </w:pPr>
      <w:r>
        <w:t>70</w:t>
      </w:r>
      <w:r w:rsidRPr="00BA61A3" w:rsidR="004417E4">
        <w:t xml:space="preserve">. </w:t>
      </w:r>
      <w:r w:rsidRPr="008B372C" w:rsidR="008B372C">
        <w:t>MAURO MILANOVIĆ</w:t>
      </w:r>
      <w:r w:rsidRPr="00BA61A3" w:rsidR="004417E4">
        <w:t xml:space="preserve">, </w:t>
      </w:r>
      <w:r w:rsidRPr="00BA61A3" w:rsidR="00DD628A">
        <w:t xml:space="preserve">Pula, </w:t>
      </w:r>
      <w:r w:rsidR="008B372C">
        <w:t>Dobran Giordana 61A</w:t>
      </w:r>
      <w:r w:rsidRPr="00BA61A3" w:rsidR="004417E4">
        <w:t xml:space="preserve">, OIB: </w:t>
      </w:r>
      <w:r w:rsidRPr="008B372C" w:rsidR="008B372C">
        <w:t>94511308965</w:t>
      </w:r>
      <w:r w:rsidRPr="00BA61A3" w:rsidR="004417E4">
        <w:t xml:space="preserve">, u iznosu od </w:t>
      </w:r>
      <w:r w:rsidRPr="008B372C" w:rsidR="008B372C">
        <w:t xml:space="preserve">31.914,82 </w:t>
      </w:r>
      <w:r w:rsidRPr="00BA61A3" w:rsidR="004417E4">
        <w:t>kuna.</w:t>
      </w:r>
    </w:p>
    <w:p w:rsidRPr="00BA61A3" w:rsidR="004417E4" w:rsidP="004417E4" w:rsidRDefault="008D71DA">
      <w:pPr>
        <w:ind w:firstLine="708"/>
        <w:jc w:val="both"/>
      </w:pPr>
      <w:r>
        <w:t>71</w:t>
      </w:r>
      <w:r w:rsidRPr="00BA61A3" w:rsidR="004417E4">
        <w:t xml:space="preserve">. </w:t>
      </w:r>
      <w:r w:rsidRPr="008B372C" w:rsidR="008B372C">
        <w:t>IVICA MIKELIĆ</w:t>
      </w:r>
      <w:r w:rsidRPr="00BA61A3" w:rsidR="004417E4">
        <w:t xml:space="preserve">, </w:t>
      </w:r>
      <w:r w:rsidR="008B372C">
        <w:t>Vodnjan, Peroj 25</w:t>
      </w:r>
      <w:r w:rsidRPr="00BA61A3" w:rsidR="004417E4">
        <w:t xml:space="preserve">, OIB: </w:t>
      </w:r>
      <w:r w:rsidRPr="008B372C" w:rsidR="008B372C">
        <w:t>17670559813</w:t>
      </w:r>
      <w:r w:rsidRPr="00BA61A3" w:rsidR="004417E4">
        <w:t xml:space="preserve">, u iznosu od </w:t>
      </w:r>
      <w:r w:rsidRPr="008B372C" w:rsidR="008B372C">
        <w:t xml:space="preserve">147.226,32 </w:t>
      </w:r>
      <w:r w:rsidRPr="00BA61A3" w:rsidR="004417E4">
        <w:t xml:space="preserve">kuna. </w:t>
      </w:r>
    </w:p>
    <w:p w:rsidRPr="00BA61A3" w:rsidR="004417E4" w:rsidP="004417E4" w:rsidRDefault="008D71DA">
      <w:pPr>
        <w:ind w:firstLine="708"/>
        <w:jc w:val="both"/>
      </w:pPr>
      <w:r>
        <w:t>72</w:t>
      </w:r>
      <w:r w:rsidRPr="00BA61A3" w:rsidR="004417E4">
        <w:t xml:space="preserve">. </w:t>
      </w:r>
      <w:r w:rsidRPr="008B372C" w:rsidR="008B372C">
        <w:t>DAVOR NEŽIĆ</w:t>
      </w:r>
      <w:r w:rsidRPr="00BA61A3" w:rsidR="004417E4">
        <w:t xml:space="preserve">, </w:t>
      </w:r>
      <w:r w:rsidRPr="00BA61A3" w:rsidR="00DD628A">
        <w:t xml:space="preserve">Pula, </w:t>
      </w:r>
      <w:r w:rsidR="008B372C">
        <w:t>Sisačka ulica 6</w:t>
      </w:r>
      <w:r w:rsidRPr="00BA61A3" w:rsidR="004417E4">
        <w:t xml:space="preserve">, OIB: </w:t>
      </w:r>
      <w:r w:rsidRPr="008B372C" w:rsidR="008B372C">
        <w:t>36509887505</w:t>
      </w:r>
      <w:r w:rsidRPr="00BA61A3" w:rsidR="004417E4">
        <w:t xml:space="preserve">, u iznosu od </w:t>
      </w:r>
      <w:r w:rsidRPr="008B372C" w:rsidR="008B372C">
        <w:t xml:space="preserve">86.717,36 </w:t>
      </w:r>
      <w:r w:rsidRPr="00BA61A3" w:rsidR="004417E4">
        <w:t>kuna.</w:t>
      </w:r>
    </w:p>
    <w:p w:rsidRPr="00BA61A3" w:rsidR="004417E4" w:rsidP="004417E4" w:rsidRDefault="008D71DA">
      <w:pPr>
        <w:ind w:firstLine="708"/>
        <w:jc w:val="both"/>
      </w:pPr>
      <w:r>
        <w:t>73</w:t>
      </w:r>
      <w:r w:rsidRPr="00BA61A3" w:rsidR="004417E4">
        <w:t xml:space="preserve">. </w:t>
      </w:r>
      <w:r w:rsidRPr="008B372C" w:rsidR="008B372C">
        <w:t>DARIO PUČIĆ</w:t>
      </w:r>
      <w:r w:rsidRPr="00BA61A3" w:rsidR="004417E4">
        <w:t xml:space="preserve">, </w:t>
      </w:r>
      <w:r w:rsidR="008B372C">
        <w:t>Žminj, Puciči 6</w:t>
      </w:r>
      <w:r w:rsidRPr="00BA61A3" w:rsidR="004417E4">
        <w:t xml:space="preserve">, OIB: </w:t>
      </w:r>
      <w:r w:rsidRPr="008B372C" w:rsidR="008B372C">
        <w:t>81404944397</w:t>
      </w:r>
      <w:r w:rsidRPr="00BA61A3" w:rsidR="004417E4">
        <w:t xml:space="preserve">, u iznosu od </w:t>
      </w:r>
      <w:r w:rsidRPr="008B372C" w:rsidR="008B372C">
        <w:t xml:space="preserve">91.007,51 </w:t>
      </w:r>
      <w:r w:rsidRPr="00BA61A3" w:rsidR="004417E4">
        <w:t>kuna.</w:t>
      </w:r>
    </w:p>
    <w:p w:rsidRPr="00BA61A3" w:rsidR="004417E4" w:rsidP="004417E4" w:rsidRDefault="008D71DA">
      <w:pPr>
        <w:ind w:firstLine="708"/>
        <w:jc w:val="both"/>
      </w:pPr>
      <w:r>
        <w:t>74</w:t>
      </w:r>
      <w:r w:rsidRPr="00BA61A3" w:rsidR="004417E4">
        <w:t xml:space="preserve">. </w:t>
      </w:r>
      <w:r w:rsidRPr="008B372C" w:rsidR="008B372C">
        <w:t>MARIJAN PATAFTA</w:t>
      </w:r>
      <w:r w:rsidRPr="00BA61A3" w:rsidR="004417E4">
        <w:t xml:space="preserve">, </w:t>
      </w:r>
      <w:r w:rsidR="008B372C">
        <w:t>Vodnjan, Ul. S. Rocco 24</w:t>
      </w:r>
      <w:r w:rsidRPr="00BA61A3" w:rsidR="004417E4">
        <w:t xml:space="preserve">, OIB: </w:t>
      </w:r>
      <w:r w:rsidRPr="008B372C" w:rsidR="008B372C">
        <w:t>92431991695</w:t>
      </w:r>
      <w:r w:rsidRPr="00BA61A3" w:rsidR="004417E4">
        <w:t xml:space="preserve">, u iznosu od </w:t>
      </w:r>
      <w:r w:rsidRPr="008B372C" w:rsidR="008B372C">
        <w:t xml:space="preserve">65.219,37 </w:t>
      </w:r>
      <w:r w:rsidRPr="00BA61A3" w:rsidR="004417E4">
        <w:t>kuna.</w:t>
      </w:r>
    </w:p>
    <w:p w:rsidRPr="00BA61A3" w:rsidR="004417E4" w:rsidP="004417E4" w:rsidRDefault="008D71DA">
      <w:pPr>
        <w:ind w:firstLine="708"/>
        <w:jc w:val="both"/>
      </w:pPr>
      <w:r>
        <w:t>75</w:t>
      </w:r>
      <w:r w:rsidRPr="00BA61A3" w:rsidR="004417E4">
        <w:t xml:space="preserve">. </w:t>
      </w:r>
      <w:r w:rsidRPr="008B372C" w:rsidR="008B372C">
        <w:t>SMILJANA POPOVIĆ</w:t>
      </w:r>
      <w:r w:rsidRPr="00BA61A3" w:rsidR="004417E4">
        <w:t xml:space="preserve">, </w:t>
      </w:r>
      <w:r w:rsidR="008B372C">
        <w:t>Krnica, Ul. Mije Percana 50</w:t>
      </w:r>
      <w:r w:rsidRPr="00BA61A3" w:rsidR="000733AE">
        <w:t xml:space="preserve">, </w:t>
      </w:r>
      <w:r w:rsidRPr="00BA61A3" w:rsidR="004417E4">
        <w:t xml:space="preserve">OIB: </w:t>
      </w:r>
      <w:r w:rsidRPr="008B372C" w:rsidR="008B372C">
        <w:t>85443811239</w:t>
      </w:r>
      <w:r w:rsidRPr="00BA61A3" w:rsidR="004417E4">
        <w:t xml:space="preserve">, u iznosu od </w:t>
      </w:r>
      <w:r w:rsidRPr="008B372C" w:rsidR="008B372C">
        <w:t xml:space="preserve">81.673,17 </w:t>
      </w:r>
      <w:r w:rsidRPr="00BA61A3" w:rsidR="004417E4">
        <w:t xml:space="preserve">kuna, </w:t>
      </w:r>
    </w:p>
    <w:p w:rsidRPr="00BA61A3" w:rsidR="004417E4" w:rsidP="004417E4" w:rsidRDefault="008D71DA">
      <w:pPr>
        <w:ind w:firstLine="708"/>
        <w:jc w:val="both"/>
      </w:pPr>
      <w:r>
        <w:t>76</w:t>
      </w:r>
      <w:r w:rsidRPr="00BA61A3" w:rsidR="004417E4">
        <w:t xml:space="preserve">. </w:t>
      </w:r>
      <w:r w:rsidRPr="00801F30" w:rsidR="00801F30">
        <w:t>RADOVAN PERUŠKO</w:t>
      </w:r>
      <w:r w:rsidRPr="00BA61A3" w:rsidR="004417E4">
        <w:t xml:space="preserve">, </w:t>
      </w:r>
      <w:r w:rsidR="00801F30">
        <w:t>Krnica, Peruški 32</w:t>
      </w:r>
      <w:r w:rsidRPr="00BA61A3" w:rsidR="004417E4">
        <w:t xml:space="preserve">, OIB:  </w:t>
      </w:r>
      <w:r w:rsidRPr="00801F30" w:rsidR="00801F30">
        <w:t>87272703320</w:t>
      </w:r>
      <w:r w:rsidRPr="00BA61A3" w:rsidR="004417E4">
        <w:t xml:space="preserve">, u iznosu od </w:t>
      </w:r>
      <w:r w:rsidRPr="00801F30" w:rsidR="00801F30">
        <w:t xml:space="preserve">84.948,57 </w:t>
      </w:r>
      <w:r w:rsidRPr="00BA61A3" w:rsidR="004417E4">
        <w:t>kuna.</w:t>
      </w:r>
    </w:p>
    <w:p w:rsidRPr="00BA61A3" w:rsidR="004417E4" w:rsidP="004417E4" w:rsidRDefault="008D71DA">
      <w:pPr>
        <w:ind w:firstLine="708"/>
        <w:jc w:val="both"/>
      </w:pPr>
      <w:r>
        <w:t>77</w:t>
      </w:r>
      <w:r w:rsidRPr="00BA61A3" w:rsidR="004417E4">
        <w:t xml:space="preserve">. </w:t>
      </w:r>
      <w:r w:rsidRPr="00801F30" w:rsidR="00801F30">
        <w:t>ZORAN OBROVAC</w:t>
      </w:r>
      <w:r w:rsidRPr="00BA61A3" w:rsidR="004417E4">
        <w:t xml:space="preserve">, </w:t>
      </w:r>
      <w:r w:rsidR="00801F30">
        <w:t>Svetvinčenat, Smoljanci 12</w:t>
      </w:r>
      <w:r w:rsidRPr="00BA61A3" w:rsidR="004417E4">
        <w:t xml:space="preserve">, OIB: </w:t>
      </w:r>
      <w:r w:rsidRPr="00801F30" w:rsidR="00801F30">
        <w:t>10499643279</w:t>
      </w:r>
      <w:r w:rsidRPr="00BA61A3" w:rsidR="004417E4">
        <w:t xml:space="preserve">, u iznosu od </w:t>
      </w:r>
      <w:r w:rsidRPr="00801F30" w:rsidR="00801F30">
        <w:t xml:space="preserve">50.001,52 </w:t>
      </w:r>
      <w:r w:rsidRPr="00BA61A3" w:rsidR="004417E4">
        <w:t>kuna.</w:t>
      </w:r>
    </w:p>
    <w:p w:rsidRPr="00BA61A3" w:rsidR="004417E4" w:rsidP="000F5DE1" w:rsidRDefault="008D71DA">
      <w:pPr>
        <w:ind w:firstLine="708"/>
        <w:jc w:val="both"/>
      </w:pPr>
      <w:r>
        <w:t>78</w:t>
      </w:r>
      <w:r w:rsidRPr="00BA61A3" w:rsidR="004417E4">
        <w:t xml:space="preserve">. </w:t>
      </w:r>
      <w:r w:rsidRPr="00801F30" w:rsidR="00801F30">
        <w:t>ALDO PAČIĆ</w:t>
      </w:r>
      <w:r w:rsidRPr="00BA61A3" w:rsidR="004417E4">
        <w:t xml:space="preserve">, </w:t>
      </w:r>
      <w:r w:rsidRPr="00BA61A3" w:rsidR="000F5DE1">
        <w:t xml:space="preserve">Pula, </w:t>
      </w:r>
      <w:r w:rsidR="00801F30">
        <w:t>Ulica Katalinića Jeretova 9</w:t>
      </w:r>
      <w:r w:rsidRPr="00BA61A3" w:rsidR="004417E4">
        <w:t xml:space="preserve">, OIB: </w:t>
      </w:r>
      <w:r w:rsidRPr="00801F30" w:rsidR="00801F30">
        <w:t>24831240695</w:t>
      </w:r>
      <w:r w:rsidRPr="00BA61A3" w:rsidR="004417E4">
        <w:t xml:space="preserve">, u iznosu od </w:t>
      </w:r>
      <w:r w:rsidRPr="00801F30" w:rsidR="00801F30">
        <w:t xml:space="preserve">38.844,96 </w:t>
      </w:r>
      <w:r w:rsidRPr="00BA61A3" w:rsidR="004417E4">
        <w:t>kuna.</w:t>
      </w:r>
    </w:p>
    <w:p w:rsidRPr="00BA61A3" w:rsidR="004417E4" w:rsidP="004417E4" w:rsidRDefault="008D71DA">
      <w:pPr>
        <w:ind w:firstLine="708"/>
        <w:jc w:val="both"/>
      </w:pPr>
      <w:r>
        <w:t>79</w:t>
      </w:r>
      <w:r w:rsidRPr="00BA61A3" w:rsidR="004417E4">
        <w:t xml:space="preserve">. </w:t>
      </w:r>
      <w:r w:rsidRPr="00801F30" w:rsidR="00801F30">
        <w:t>DAVID PAULIŠIĆ</w:t>
      </w:r>
      <w:r w:rsidRPr="00BA61A3" w:rsidR="004417E4">
        <w:t xml:space="preserve">, </w:t>
      </w:r>
      <w:r w:rsidRPr="00BA61A3" w:rsidR="000F5DE1">
        <w:t xml:space="preserve">Pula, </w:t>
      </w:r>
      <w:r w:rsidR="00801F30">
        <w:t>Runjačica 33</w:t>
      </w:r>
      <w:r w:rsidRPr="00BA61A3" w:rsidR="004417E4">
        <w:t xml:space="preserve">, OIB: </w:t>
      </w:r>
      <w:r w:rsidRPr="00801F30" w:rsidR="00801F30">
        <w:t>42924209859</w:t>
      </w:r>
      <w:r w:rsidRPr="00BA61A3" w:rsidR="004417E4">
        <w:t xml:space="preserve">, u iznosu od </w:t>
      </w:r>
      <w:r w:rsidRPr="00801F30" w:rsidR="00801F30">
        <w:t xml:space="preserve">65.991,52 </w:t>
      </w:r>
      <w:r w:rsidRPr="00BA61A3" w:rsidR="004417E4">
        <w:t>kuna.</w:t>
      </w:r>
    </w:p>
    <w:p w:rsidRPr="00BA61A3" w:rsidR="004417E4" w:rsidP="004417E4" w:rsidRDefault="008D71DA">
      <w:pPr>
        <w:ind w:firstLine="708"/>
        <w:jc w:val="both"/>
      </w:pPr>
      <w:r>
        <w:t>80</w:t>
      </w:r>
      <w:r w:rsidRPr="00BA61A3" w:rsidR="004417E4">
        <w:t xml:space="preserve">. </w:t>
      </w:r>
      <w:r w:rsidRPr="00801F30" w:rsidR="00801F30">
        <w:t>IVAN PAULETIĆ</w:t>
      </w:r>
      <w:r w:rsidRPr="00BA61A3" w:rsidR="004417E4">
        <w:t xml:space="preserve">, </w:t>
      </w:r>
      <w:r w:rsidRPr="00BA61A3" w:rsidR="000F5DE1">
        <w:t xml:space="preserve">Pula, </w:t>
      </w:r>
      <w:r w:rsidR="00801F30">
        <w:t>Ulica Begovica 15</w:t>
      </w:r>
      <w:r w:rsidRPr="00BA61A3" w:rsidR="004417E4">
        <w:t xml:space="preserve">, OIB: </w:t>
      </w:r>
      <w:r w:rsidRPr="00801F30" w:rsidR="00801F30">
        <w:t>67923661564</w:t>
      </w:r>
      <w:r w:rsidRPr="00BA61A3" w:rsidR="004417E4">
        <w:t xml:space="preserve">, u iznosu od </w:t>
      </w:r>
      <w:r w:rsidRPr="00801F30" w:rsidR="00801F30">
        <w:t xml:space="preserve">46.908,78 </w:t>
      </w:r>
      <w:r w:rsidRPr="00BA61A3" w:rsidR="004417E4">
        <w:t xml:space="preserve">kuna. </w:t>
      </w:r>
    </w:p>
    <w:p w:rsidRPr="00BA61A3" w:rsidR="004417E4" w:rsidP="004417E4" w:rsidRDefault="008D71DA">
      <w:pPr>
        <w:ind w:firstLine="708"/>
        <w:jc w:val="both"/>
      </w:pPr>
      <w:r>
        <w:t>81</w:t>
      </w:r>
      <w:r w:rsidRPr="00BA61A3" w:rsidR="004417E4">
        <w:t xml:space="preserve">. </w:t>
      </w:r>
      <w:r w:rsidRPr="00801F30" w:rsidR="00801F30">
        <w:t>NASKO MAKAREVIĆ</w:t>
      </w:r>
      <w:r w:rsidRPr="00BA61A3" w:rsidR="004417E4">
        <w:t xml:space="preserve">, </w:t>
      </w:r>
      <w:r w:rsidRPr="00BA61A3" w:rsidR="000F5DE1">
        <w:t xml:space="preserve">Pula, </w:t>
      </w:r>
      <w:r w:rsidR="00801F30">
        <w:t>Mutilska ulica 8</w:t>
      </w:r>
      <w:r w:rsidRPr="00BA61A3" w:rsidR="000F5DE1">
        <w:t xml:space="preserve">, </w:t>
      </w:r>
      <w:r w:rsidRPr="00BA61A3" w:rsidR="004417E4">
        <w:t xml:space="preserve">OIB: </w:t>
      </w:r>
      <w:r w:rsidRPr="00801F30" w:rsidR="00801F30">
        <w:t>65465691721</w:t>
      </w:r>
      <w:r w:rsidRPr="00BA61A3" w:rsidR="004417E4">
        <w:t xml:space="preserve">, u iznosu od </w:t>
      </w:r>
      <w:r w:rsidRPr="00801F30" w:rsidR="00801F30">
        <w:t xml:space="preserve">85.464,76 </w:t>
      </w:r>
      <w:r w:rsidRPr="00BA61A3" w:rsidR="004417E4">
        <w:t>kuna.</w:t>
      </w:r>
    </w:p>
    <w:p w:rsidRPr="00BA61A3" w:rsidR="004417E4" w:rsidP="004417E4" w:rsidRDefault="008D71DA">
      <w:pPr>
        <w:ind w:firstLine="708"/>
        <w:jc w:val="both"/>
      </w:pPr>
      <w:r>
        <w:t>82</w:t>
      </w:r>
      <w:r w:rsidRPr="00BA61A3" w:rsidR="004417E4">
        <w:t xml:space="preserve">. </w:t>
      </w:r>
      <w:r w:rsidRPr="00801F30" w:rsidR="00801F30">
        <w:t>SINIŠA MAJSTOROVIĆ</w:t>
      </w:r>
      <w:r w:rsidRPr="00BA61A3" w:rsidR="004417E4">
        <w:t xml:space="preserve">, </w:t>
      </w:r>
      <w:r w:rsidRPr="00BA61A3" w:rsidR="000F5DE1">
        <w:t xml:space="preserve">Pula, </w:t>
      </w:r>
      <w:r w:rsidR="00801F30">
        <w:t>Osječka ulica 12</w:t>
      </w:r>
      <w:r w:rsidRPr="00BA61A3" w:rsidR="004417E4">
        <w:t xml:space="preserve">, OIB: </w:t>
      </w:r>
      <w:r w:rsidRPr="00801F30" w:rsidR="00801F30">
        <w:t>84825105203</w:t>
      </w:r>
      <w:r w:rsidRPr="00BA61A3" w:rsidR="004417E4">
        <w:t xml:space="preserve">, u iznosu od </w:t>
      </w:r>
      <w:r w:rsidRPr="00801F30" w:rsidR="00801F30">
        <w:t xml:space="preserve">101.144,86 </w:t>
      </w:r>
      <w:r w:rsidRPr="00BA61A3" w:rsidR="004417E4">
        <w:t>kuna.</w:t>
      </w:r>
    </w:p>
    <w:p w:rsidRPr="00BA61A3" w:rsidR="004417E4" w:rsidP="004417E4" w:rsidRDefault="00632F94">
      <w:pPr>
        <w:ind w:firstLine="708"/>
        <w:jc w:val="both"/>
      </w:pPr>
      <w:r w:rsidRPr="00BA61A3">
        <w:t>8</w:t>
      </w:r>
      <w:r w:rsidR="008D71DA">
        <w:t>3</w:t>
      </w:r>
      <w:r w:rsidRPr="00BA61A3" w:rsidR="004417E4">
        <w:t xml:space="preserve">. </w:t>
      </w:r>
      <w:r w:rsidRPr="00801F30" w:rsidR="00801F30">
        <w:t>DANE MORAVAC</w:t>
      </w:r>
      <w:r w:rsidRPr="00BA61A3" w:rsidR="004417E4">
        <w:t xml:space="preserve">, </w:t>
      </w:r>
      <w:r w:rsidRPr="00BA61A3" w:rsidR="00E604F5">
        <w:t xml:space="preserve">Pula, </w:t>
      </w:r>
      <w:r w:rsidR="00801F30">
        <w:t>Voltićeva ulica 18</w:t>
      </w:r>
      <w:r w:rsidRPr="00BA61A3" w:rsidR="004417E4">
        <w:t xml:space="preserve">, OIB: </w:t>
      </w:r>
      <w:r w:rsidRPr="00801F30" w:rsidR="00801F30">
        <w:t>68413501361</w:t>
      </w:r>
      <w:r w:rsidRPr="00BA61A3" w:rsidR="004417E4">
        <w:t xml:space="preserve">, u iznosu od </w:t>
      </w:r>
      <w:r w:rsidRPr="00801F30" w:rsidR="00801F30">
        <w:t xml:space="preserve">112.895,94 </w:t>
      </w:r>
      <w:r w:rsidRPr="00BA61A3" w:rsidR="004417E4">
        <w:t xml:space="preserve">kuna. </w:t>
      </w:r>
    </w:p>
    <w:p w:rsidRPr="00BA61A3" w:rsidR="004417E4" w:rsidP="004417E4" w:rsidRDefault="008D71DA">
      <w:pPr>
        <w:ind w:firstLine="708"/>
        <w:jc w:val="both"/>
      </w:pPr>
      <w:r>
        <w:t>84</w:t>
      </w:r>
      <w:r w:rsidRPr="00BA61A3" w:rsidR="004417E4">
        <w:t xml:space="preserve">. </w:t>
      </w:r>
      <w:r w:rsidRPr="00801F30" w:rsidR="00801F30">
        <w:t>SAŠA JERMAN</w:t>
      </w:r>
      <w:r w:rsidRPr="00BA61A3" w:rsidR="004417E4">
        <w:t xml:space="preserve">, </w:t>
      </w:r>
      <w:r w:rsidR="00801F30">
        <w:t>Pula, Rizzijeva ulica 28</w:t>
      </w:r>
      <w:r w:rsidRPr="00BA61A3" w:rsidR="004417E4">
        <w:t xml:space="preserve">, OIB: </w:t>
      </w:r>
      <w:r w:rsidRPr="00801F30" w:rsidR="00801F30">
        <w:t>71743296232</w:t>
      </w:r>
      <w:r w:rsidRPr="00BA61A3" w:rsidR="004417E4">
        <w:t xml:space="preserve">, u iznosu od </w:t>
      </w:r>
      <w:r w:rsidRPr="003C39F2" w:rsidR="003C39F2">
        <w:t xml:space="preserve">6.502,40 </w:t>
      </w:r>
      <w:r w:rsidRPr="00BA61A3" w:rsidR="004417E4">
        <w:t>kuna.</w:t>
      </w:r>
    </w:p>
    <w:p w:rsidR="004417E4" w:rsidP="004417E4" w:rsidRDefault="008D71DA">
      <w:pPr>
        <w:ind w:firstLine="708"/>
        <w:jc w:val="both"/>
      </w:pPr>
      <w:r>
        <w:t>85</w:t>
      </w:r>
      <w:r w:rsidRPr="00BA61A3" w:rsidR="004417E4">
        <w:t xml:space="preserve">. </w:t>
      </w:r>
      <w:r w:rsidRPr="003C39F2" w:rsidR="003C39F2">
        <w:t>JOVICA HADŽI - TONIĆ</w:t>
      </w:r>
      <w:r w:rsidRPr="00BA61A3" w:rsidR="004417E4">
        <w:t xml:space="preserve">, </w:t>
      </w:r>
      <w:r w:rsidR="003C39F2">
        <w:t>Pula, Ulica Kamenjak 7</w:t>
      </w:r>
      <w:r w:rsidRPr="00BA61A3" w:rsidR="004417E4">
        <w:t xml:space="preserve">, OIB: </w:t>
      </w:r>
      <w:r w:rsidRPr="003C39F2" w:rsidR="003C39F2">
        <w:t>94540974456</w:t>
      </w:r>
      <w:r w:rsidRPr="00BA61A3" w:rsidR="004417E4">
        <w:t xml:space="preserve">, u iznosu od </w:t>
      </w:r>
      <w:r w:rsidRPr="003C39F2" w:rsidR="003C39F2">
        <w:t xml:space="preserve">94.881,08 </w:t>
      </w:r>
      <w:r w:rsidRPr="00BA61A3" w:rsidR="004417E4">
        <w:t xml:space="preserve">kuna. </w:t>
      </w:r>
    </w:p>
    <w:p w:rsidRPr="00BA61A3" w:rsidR="004417E4" w:rsidP="004417E4" w:rsidRDefault="008D71DA">
      <w:pPr>
        <w:ind w:firstLine="708"/>
        <w:jc w:val="both"/>
      </w:pPr>
      <w:r>
        <w:t>86</w:t>
      </w:r>
      <w:r w:rsidR="00A9651F">
        <w:t>.</w:t>
      </w:r>
      <w:r w:rsidRPr="007A7978" w:rsidR="007A7978">
        <w:t xml:space="preserve"> IGOR HRŽIĆ</w:t>
      </w:r>
      <w:r w:rsidRPr="00BA61A3" w:rsidR="004417E4">
        <w:t xml:space="preserve">, </w:t>
      </w:r>
      <w:r w:rsidRPr="00BA61A3" w:rsidR="00E604F5">
        <w:t xml:space="preserve">Pula, </w:t>
      </w:r>
      <w:r w:rsidR="007A7978">
        <w:t>Ulica Veruda 16</w:t>
      </w:r>
      <w:r w:rsidRPr="00BA61A3" w:rsidR="004417E4">
        <w:t xml:space="preserve">, OIB: </w:t>
      </w:r>
      <w:r w:rsidRPr="007A7978" w:rsidR="007A7978">
        <w:t>92928602106</w:t>
      </w:r>
      <w:r w:rsidRPr="00BA61A3" w:rsidR="004417E4">
        <w:t xml:space="preserve">, u iznosu od </w:t>
      </w:r>
      <w:r w:rsidRPr="007A7978" w:rsidR="007A7978">
        <w:t xml:space="preserve">55.422,09 </w:t>
      </w:r>
      <w:r w:rsidRPr="00BA61A3" w:rsidR="004417E4">
        <w:t>kuna.</w:t>
      </w:r>
    </w:p>
    <w:p w:rsidRPr="00BA61A3" w:rsidR="004417E4" w:rsidP="004417E4" w:rsidRDefault="008D71DA">
      <w:pPr>
        <w:ind w:firstLine="708"/>
        <w:jc w:val="both"/>
      </w:pPr>
      <w:r>
        <w:t>87</w:t>
      </w:r>
      <w:r w:rsidRPr="00BA61A3" w:rsidR="004417E4">
        <w:t xml:space="preserve">. </w:t>
      </w:r>
      <w:r w:rsidRPr="007A7978" w:rsidR="007A7978">
        <w:t>LATIF HUREMOVIĆ</w:t>
      </w:r>
      <w:r w:rsidRPr="00BA61A3" w:rsidR="004417E4">
        <w:t xml:space="preserve">, </w:t>
      </w:r>
      <w:r w:rsidRPr="00BA61A3" w:rsidR="00E604F5">
        <w:t xml:space="preserve">Pula,  </w:t>
      </w:r>
      <w:r w:rsidR="007A7978">
        <w:t>Japodska ulica 66b</w:t>
      </w:r>
      <w:r w:rsidRPr="00BA61A3" w:rsidR="004417E4">
        <w:t xml:space="preserve">, OIB: </w:t>
      </w:r>
      <w:r w:rsidRPr="007A7978" w:rsidR="007A7978">
        <w:t>57184944154</w:t>
      </w:r>
      <w:r w:rsidRPr="00BA61A3" w:rsidR="004417E4">
        <w:t xml:space="preserve">, u iznosu od </w:t>
      </w:r>
      <w:r w:rsidRPr="007A7978" w:rsidR="007A7978">
        <w:t xml:space="preserve">68.740,96 </w:t>
      </w:r>
      <w:r w:rsidRPr="00BA61A3" w:rsidR="004417E4">
        <w:t>kuna.</w:t>
      </w:r>
    </w:p>
    <w:p w:rsidRPr="00BA61A3" w:rsidR="004417E4" w:rsidP="004417E4" w:rsidRDefault="008D71DA">
      <w:pPr>
        <w:ind w:firstLine="708"/>
        <w:jc w:val="both"/>
      </w:pPr>
      <w:r>
        <w:t>88</w:t>
      </w:r>
      <w:r w:rsidRPr="00BA61A3" w:rsidR="004417E4">
        <w:t xml:space="preserve">. </w:t>
      </w:r>
      <w:r w:rsidRPr="007A7978" w:rsidR="007A7978">
        <w:t>BOJAN IVANČIĆ</w:t>
      </w:r>
      <w:r w:rsidRPr="00BA61A3" w:rsidR="004417E4">
        <w:t xml:space="preserve">, </w:t>
      </w:r>
      <w:r w:rsidRPr="00BA61A3" w:rsidR="00E604F5">
        <w:t xml:space="preserve">Pula, </w:t>
      </w:r>
      <w:r w:rsidR="007A7978">
        <w:t>Zoranićeva ulica 17</w:t>
      </w:r>
      <w:r w:rsidRPr="00BA61A3" w:rsidR="00E604F5">
        <w:t xml:space="preserve">, </w:t>
      </w:r>
      <w:r w:rsidRPr="00BA61A3" w:rsidR="004417E4">
        <w:t xml:space="preserve">OIB: </w:t>
      </w:r>
      <w:r w:rsidRPr="007A7978" w:rsidR="007A7978">
        <w:t>71584404997</w:t>
      </w:r>
      <w:r w:rsidRPr="00BA61A3" w:rsidR="004417E4">
        <w:t xml:space="preserve">, u iznosu od </w:t>
      </w:r>
      <w:r w:rsidRPr="007A7978" w:rsidR="007A7978">
        <w:t xml:space="preserve">150.709,74 </w:t>
      </w:r>
      <w:r w:rsidRPr="00BA61A3" w:rsidR="004417E4">
        <w:t>kuna.</w:t>
      </w:r>
    </w:p>
    <w:p w:rsidRPr="00BA61A3" w:rsidR="004417E4" w:rsidP="004417E4" w:rsidRDefault="008D71DA">
      <w:pPr>
        <w:ind w:firstLine="708"/>
        <w:jc w:val="both"/>
      </w:pPr>
      <w:r>
        <w:t>89</w:t>
      </w:r>
      <w:r w:rsidRPr="00BA61A3" w:rsidR="004417E4">
        <w:t xml:space="preserve">. </w:t>
      </w:r>
      <w:r w:rsidRPr="007A7978" w:rsidR="007A7978">
        <w:t>SINIŠA IVKOVIĆ</w:t>
      </w:r>
      <w:r w:rsidRPr="00BA61A3" w:rsidR="004417E4">
        <w:t xml:space="preserve">, </w:t>
      </w:r>
      <w:r w:rsidRPr="00BA61A3" w:rsidR="00A538AE">
        <w:t xml:space="preserve">Pula, </w:t>
      </w:r>
      <w:r w:rsidR="007A7978">
        <w:t>Ulica Puntižela 69</w:t>
      </w:r>
      <w:r w:rsidRPr="00BA61A3" w:rsidR="004417E4">
        <w:t xml:space="preserve">, OIB: </w:t>
      </w:r>
      <w:r w:rsidRPr="007A7978" w:rsidR="007A7978">
        <w:t>25549212685</w:t>
      </w:r>
      <w:r w:rsidRPr="00BA61A3" w:rsidR="004417E4">
        <w:t xml:space="preserve">, u iznosu od </w:t>
      </w:r>
      <w:r w:rsidRPr="007A7978" w:rsidR="007A7978">
        <w:t xml:space="preserve">59.464,62 </w:t>
      </w:r>
      <w:r w:rsidRPr="00BA61A3" w:rsidR="004417E4">
        <w:t xml:space="preserve">kuna, </w:t>
      </w:r>
    </w:p>
    <w:p w:rsidRPr="00BA61A3" w:rsidR="004417E4" w:rsidP="004417E4" w:rsidRDefault="008D71DA">
      <w:pPr>
        <w:ind w:firstLine="708"/>
        <w:jc w:val="both"/>
      </w:pPr>
      <w:r>
        <w:t>90</w:t>
      </w:r>
      <w:r w:rsidRPr="00BA61A3" w:rsidR="004417E4">
        <w:t xml:space="preserve">. </w:t>
      </w:r>
      <w:r w:rsidRPr="007A7978" w:rsidR="007A7978">
        <w:t>REMIĐO JEROMELA</w:t>
      </w:r>
      <w:r w:rsidRPr="00BA61A3" w:rsidR="004417E4">
        <w:t xml:space="preserve">, </w:t>
      </w:r>
      <w:r w:rsidR="007A7978">
        <w:t>Pula, Zadarska 34</w:t>
      </w:r>
      <w:r w:rsidRPr="00BA61A3" w:rsidR="004417E4">
        <w:t xml:space="preserve">, OIB:  </w:t>
      </w:r>
      <w:r w:rsidRPr="007A7978" w:rsidR="007A7978">
        <w:t>31300548643</w:t>
      </w:r>
      <w:r w:rsidRPr="00BA61A3" w:rsidR="004417E4">
        <w:t xml:space="preserve">, u iznosu od </w:t>
      </w:r>
      <w:r w:rsidRPr="007A7978" w:rsidR="007A7978">
        <w:t xml:space="preserve">105.780,19 </w:t>
      </w:r>
      <w:r w:rsidRPr="00BA61A3" w:rsidR="004417E4">
        <w:t>kuna.</w:t>
      </w:r>
    </w:p>
    <w:p w:rsidRPr="00BA61A3" w:rsidR="004417E4" w:rsidP="004417E4" w:rsidRDefault="008D71DA">
      <w:pPr>
        <w:ind w:firstLine="708"/>
        <w:jc w:val="both"/>
      </w:pPr>
      <w:r>
        <w:lastRenderedPageBreak/>
        <w:t>91</w:t>
      </w:r>
      <w:r w:rsidRPr="00BA61A3" w:rsidR="004417E4">
        <w:t xml:space="preserve">. </w:t>
      </w:r>
      <w:r w:rsidRPr="007A7978" w:rsidR="007A7978">
        <w:t>DRAGAN JOVIĆ</w:t>
      </w:r>
      <w:r w:rsidRPr="00BA61A3" w:rsidR="004417E4">
        <w:t xml:space="preserve">, </w:t>
      </w:r>
      <w:r w:rsidRPr="00BA61A3" w:rsidR="00A538AE">
        <w:t>Pula</w:t>
      </w:r>
      <w:r w:rsidR="007A7978">
        <w:t>, Mutilska ulica 43</w:t>
      </w:r>
      <w:r w:rsidRPr="00BA61A3" w:rsidR="004417E4">
        <w:t xml:space="preserve">, OIB: </w:t>
      </w:r>
      <w:r w:rsidRPr="007A7978" w:rsidR="007A7978">
        <w:t>70743422359</w:t>
      </w:r>
      <w:r w:rsidRPr="00BA61A3" w:rsidR="004417E4">
        <w:t xml:space="preserve">, u iznosu od </w:t>
      </w:r>
      <w:r w:rsidRPr="007A7978" w:rsidR="007A7978">
        <w:t xml:space="preserve">88.736,64 </w:t>
      </w:r>
      <w:r w:rsidRPr="00BA61A3" w:rsidR="004417E4">
        <w:t>kuna.</w:t>
      </w:r>
    </w:p>
    <w:p w:rsidRPr="00BA61A3" w:rsidR="004417E4" w:rsidP="004417E4" w:rsidRDefault="008D71DA">
      <w:pPr>
        <w:ind w:firstLine="708"/>
        <w:jc w:val="both"/>
      </w:pPr>
      <w:r>
        <w:t>92</w:t>
      </w:r>
      <w:r w:rsidRPr="00BA61A3" w:rsidR="004417E4">
        <w:t xml:space="preserve">. </w:t>
      </w:r>
      <w:r w:rsidRPr="007A7978" w:rsidR="007A7978">
        <w:t>DENIS JURAŠIN</w:t>
      </w:r>
      <w:r w:rsidRPr="00BA61A3" w:rsidR="004417E4">
        <w:t xml:space="preserve">, </w:t>
      </w:r>
      <w:r w:rsidR="007A7978">
        <w:t>Pula, Akvilejski prilaz 13</w:t>
      </w:r>
      <w:r w:rsidRPr="00BA61A3" w:rsidR="004417E4">
        <w:t xml:space="preserve">, OIB: </w:t>
      </w:r>
      <w:r w:rsidRPr="007A7978" w:rsidR="007A7978">
        <w:t>78120746595</w:t>
      </w:r>
      <w:r w:rsidRPr="00BA61A3" w:rsidR="004417E4">
        <w:t xml:space="preserve">, u iznosu od </w:t>
      </w:r>
      <w:r w:rsidRPr="007A7978" w:rsidR="007A7978">
        <w:t xml:space="preserve">43.359,59 </w:t>
      </w:r>
      <w:r w:rsidRPr="00BA61A3" w:rsidR="004417E4">
        <w:t>kuna.</w:t>
      </w:r>
    </w:p>
    <w:p w:rsidRPr="00BA61A3" w:rsidR="004417E4" w:rsidP="004417E4" w:rsidRDefault="008D71DA">
      <w:pPr>
        <w:ind w:firstLine="708"/>
        <w:jc w:val="both"/>
      </w:pPr>
      <w:r>
        <w:t>93</w:t>
      </w:r>
      <w:r w:rsidRPr="00BA61A3" w:rsidR="004417E4">
        <w:t xml:space="preserve">. </w:t>
      </w:r>
      <w:r w:rsidRPr="007A7978" w:rsidR="007A7978">
        <w:t>VLADIMIR KIRAC</w:t>
      </w:r>
      <w:r w:rsidRPr="00BA61A3" w:rsidR="004417E4">
        <w:t xml:space="preserve">, </w:t>
      </w:r>
      <w:r w:rsidR="007A7978">
        <w:t>Medulin, Centar 234</w:t>
      </w:r>
      <w:r w:rsidRPr="00BA61A3" w:rsidR="004417E4">
        <w:t xml:space="preserve">, OIB: </w:t>
      </w:r>
      <w:r w:rsidRPr="007A7978" w:rsidR="007A7978">
        <w:t>71931159128</w:t>
      </w:r>
      <w:r w:rsidRPr="00BA61A3" w:rsidR="004417E4">
        <w:t xml:space="preserve">, u iznosu od </w:t>
      </w:r>
      <w:r w:rsidRPr="007A7978" w:rsidR="007A7978">
        <w:t xml:space="preserve">58.826,88 </w:t>
      </w:r>
      <w:r w:rsidRPr="00BA61A3" w:rsidR="004417E4">
        <w:t>kuna.</w:t>
      </w:r>
    </w:p>
    <w:p w:rsidRPr="00BA61A3" w:rsidR="004417E4" w:rsidP="004417E4" w:rsidRDefault="008D71DA">
      <w:pPr>
        <w:ind w:firstLine="708"/>
        <w:jc w:val="both"/>
      </w:pPr>
      <w:r>
        <w:t>94</w:t>
      </w:r>
      <w:r w:rsidRPr="00BA61A3" w:rsidR="004417E4">
        <w:t xml:space="preserve">. </w:t>
      </w:r>
      <w:r w:rsidRPr="007A7978" w:rsidR="007A7978">
        <w:t>ALČEO KLJUNIĆ</w:t>
      </w:r>
      <w:r w:rsidRPr="00BA61A3" w:rsidR="004417E4">
        <w:t xml:space="preserve">, </w:t>
      </w:r>
      <w:r w:rsidRPr="00BA61A3" w:rsidR="00A538AE">
        <w:t xml:space="preserve">Pula Ul. </w:t>
      </w:r>
      <w:r w:rsidR="007A7978">
        <w:t>Moncarnor 9</w:t>
      </w:r>
      <w:r w:rsidRPr="00BA61A3" w:rsidR="004417E4">
        <w:t xml:space="preserve">, OIB: </w:t>
      </w:r>
      <w:r w:rsidRPr="007A7978" w:rsidR="007A7978">
        <w:t>08710933263</w:t>
      </w:r>
      <w:r w:rsidRPr="00BA61A3" w:rsidR="004417E4">
        <w:t xml:space="preserve">, u iznosu od </w:t>
      </w:r>
      <w:r w:rsidRPr="00ED066F" w:rsidR="00ED066F">
        <w:t xml:space="preserve">78.357,28 </w:t>
      </w:r>
      <w:r w:rsidRPr="00BA61A3" w:rsidR="004417E4">
        <w:t xml:space="preserve">kuna. </w:t>
      </w:r>
    </w:p>
    <w:p w:rsidRPr="00BA61A3" w:rsidR="004417E4" w:rsidP="004417E4" w:rsidRDefault="008D71DA">
      <w:pPr>
        <w:ind w:firstLine="708"/>
        <w:jc w:val="both"/>
      </w:pPr>
      <w:r>
        <w:t>95</w:t>
      </w:r>
      <w:r w:rsidRPr="00BA61A3" w:rsidR="004417E4">
        <w:t xml:space="preserve">. </w:t>
      </w:r>
      <w:r w:rsidRPr="00ED066F" w:rsidR="00ED066F">
        <w:t>TIHOMIR KOLARIĆ</w:t>
      </w:r>
      <w:r w:rsidRPr="00BA61A3" w:rsidR="004417E4">
        <w:t xml:space="preserve">, </w:t>
      </w:r>
      <w:r w:rsidR="00ED066F">
        <w:t>Pula, Ulica Vidikovac 82</w:t>
      </w:r>
      <w:r w:rsidRPr="00BA61A3" w:rsidR="004417E4">
        <w:t xml:space="preserve">, OIB: </w:t>
      </w:r>
      <w:r w:rsidRPr="00ED066F" w:rsidR="00ED066F">
        <w:t>52416350263</w:t>
      </w:r>
      <w:r w:rsidRPr="00BA61A3" w:rsidR="004417E4">
        <w:t xml:space="preserve">, u iznosu od </w:t>
      </w:r>
      <w:r w:rsidRPr="00ED066F" w:rsidR="00ED066F">
        <w:t xml:space="preserve">169.448,28 </w:t>
      </w:r>
      <w:r w:rsidRPr="00BA61A3" w:rsidR="004417E4">
        <w:t>kuna.</w:t>
      </w:r>
    </w:p>
    <w:p w:rsidRPr="00BA61A3" w:rsidR="004417E4" w:rsidP="004417E4" w:rsidRDefault="008D71DA">
      <w:pPr>
        <w:ind w:firstLine="708"/>
        <w:jc w:val="both"/>
      </w:pPr>
      <w:r>
        <w:t>96</w:t>
      </w:r>
      <w:r w:rsidRPr="00BA61A3" w:rsidR="004417E4">
        <w:t xml:space="preserve">. </w:t>
      </w:r>
      <w:r w:rsidRPr="00ED066F" w:rsidR="00ED066F">
        <w:t>MARINO JURCAN</w:t>
      </w:r>
      <w:r w:rsidRPr="00BA61A3" w:rsidR="004417E4">
        <w:t xml:space="preserve">, </w:t>
      </w:r>
      <w:r w:rsidRPr="00BA61A3" w:rsidR="00A538AE">
        <w:t xml:space="preserve">Pula, </w:t>
      </w:r>
      <w:r w:rsidR="00ED066F">
        <w:t>Osječka ulica 8</w:t>
      </w:r>
      <w:r w:rsidRPr="00BA61A3" w:rsidR="004417E4">
        <w:t xml:space="preserve">, OIB: </w:t>
      </w:r>
      <w:r w:rsidRPr="00ED066F" w:rsidR="00ED066F">
        <w:t>92743880265</w:t>
      </w:r>
      <w:r w:rsidRPr="00BA61A3" w:rsidR="004417E4">
        <w:t xml:space="preserve">, u iznosu od </w:t>
      </w:r>
      <w:r w:rsidRPr="00ED066F" w:rsidR="00ED066F">
        <w:t xml:space="preserve">287.733,67 </w:t>
      </w:r>
      <w:r w:rsidRPr="00BA61A3" w:rsidR="004417E4">
        <w:t>kuna.</w:t>
      </w:r>
    </w:p>
    <w:p w:rsidRPr="00BA61A3" w:rsidR="004417E4" w:rsidP="004417E4" w:rsidRDefault="008D71DA">
      <w:pPr>
        <w:ind w:firstLine="708"/>
        <w:jc w:val="both"/>
      </w:pPr>
      <w:r>
        <w:t>97</w:t>
      </w:r>
      <w:r w:rsidRPr="00BA61A3" w:rsidR="004417E4">
        <w:t xml:space="preserve">. </w:t>
      </w:r>
      <w:r w:rsidRPr="00ED066F" w:rsidR="00ED066F">
        <w:t>STANKO JURKOVIĆ</w:t>
      </w:r>
      <w:r w:rsidRPr="00BA61A3" w:rsidR="004417E4">
        <w:t xml:space="preserve">, </w:t>
      </w:r>
      <w:r w:rsidR="00ED066F">
        <w:t>Pula, Ulica Gregovica 7</w:t>
      </w:r>
      <w:r w:rsidRPr="00BA61A3" w:rsidR="004417E4">
        <w:t xml:space="preserve">, OIB: </w:t>
      </w:r>
      <w:r w:rsidRPr="00ED066F" w:rsidR="00ED066F">
        <w:t>61980741154</w:t>
      </w:r>
      <w:r w:rsidRPr="00BA61A3" w:rsidR="004417E4">
        <w:t xml:space="preserve">, u iznosu od </w:t>
      </w:r>
      <w:r w:rsidRPr="00ED066F" w:rsidR="00ED066F">
        <w:t xml:space="preserve">114.391,31 </w:t>
      </w:r>
      <w:r w:rsidRPr="00BA61A3" w:rsidR="004417E4">
        <w:t xml:space="preserve">kuna. </w:t>
      </w:r>
    </w:p>
    <w:p w:rsidRPr="00BA61A3" w:rsidR="00632F94" w:rsidP="00632F94" w:rsidRDefault="008D71DA">
      <w:pPr>
        <w:ind w:firstLine="708"/>
        <w:jc w:val="both"/>
      </w:pPr>
      <w:r>
        <w:t>98</w:t>
      </w:r>
      <w:r w:rsidRPr="00BA61A3" w:rsidR="004417E4">
        <w:t xml:space="preserve">. </w:t>
      </w:r>
      <w:r w:rsidRPr="00ED066F" w:rsidR="00ED066F">
        <w:t>DAMIR KAUZLARIĆ</w:t>
      </w:r>
      <w:r w:rsidRPr="00BA61A3" w:rsidR="004417E4">
        <w:t xml:space="preserve">, </w:t>
      </w:r>
      <w:r w:rsidR="00ED066F">
        <w:t>Pula, Mušoga 4</w:t>
      </w:r>
      <w:r w:rsidRPr="00BA61A3" w:rsidR="004417E4">
        <w:t xml:space="preserve">, OIB: </w:t>
      </w:r>
      <w:r w:rsidRPr="00ED066F" w:rsidR="00ED066F">
        <w:t>93784939755</w:t>
      </w:r>
      <w:r w:rsidRPr="00BA61A3" w:rsidR="004417E4">
        <w:t xml:space="preserve">, u iznosu od </w:t>
      </w:r>
      <w:r w:rsidRPr="00ED066F" w:rsidR="00ED066F">
        <w:t xml:space="preserve">118.340,17 </w:t>
      </w:r>
      <w:r w:rsidRPr="00BA61A3" w:rsidR="004417E4">
        <w:t>kuna.</w:t>
      </w:r>
    </w:p>
    <w:p w:rsidRPr="00BA61A3" w:rsidR="004417E4" w:rsidP="004417E4" w:rsidRDefault="008D71DA">
      <w:pPr>
        <w:ind w:firstLine="708"/>
        <w:jc w:val="both"/>
      </w:pPr>
      <w:r>
        <w:t>99</w:t>
      </w:r>
      <w:r w:rsidRPr="00BA61A3" w:rsidR="004417E4">
        <w:t xml:space="preserve">. </w:t>
      </w:r>
      <w:r w:rsidRPr="00ED066F" w:rsidR="00ED066F">
        <w:t>NEVEN KIRAC</w:t>
      </w:r>
      <w:r w:rsidRPr="00BA61A3" w:rsidR="004417E4">
        <w:t xml:space="preserve">, </w:t>
      </w:r>
      <w:r w:rsidRPr="00BA61A3" w:rsidR="001F7E77">
        <w:t xml:space="preserve">Pula, </w:t>
      </w:r>
      <w:r w:rsidR="00ED066F">
        <w:t>Ulica Veruda 18</w:t>
      </w:r>
      <w:r w:rsidRPr="00BA61A3" w:rsidR="004417E4">
        <w:t xml:space="preserve">, OIB: </w:t>
      </w:r>
      <w:r w:rsidRPr="00ED066F" w:rsidR="00ED066F">
        <w:t>62313534623</w:t>
      </w:r>
      <w:r w:rsidRPr="00BA61A3" w:rsidR="004417E4">
        <w:t xml:space="preserve">, u iznosu od </w:t>
      </w:r>
      <w:r w:rsidRPr="00ED066F" w:rsidR="00ED066F">
        <w:t xml:space="preserve">109.379,27 </w:t>
      </w:r>
      <w:r w:rsidRPr="00BA61A3" w:rsidR="004417E4">
        <w:t xml:space="preserve">kuna. </w:t>
      </w:r>
    </w:p>
    <w:p w:rsidRPr="00BA61A3" w:rsidR="004417E4" w:rsidP="004417E4" w:rsidRDefault="008D71DA">
      <w:pPr>
        <w:ind w:firstLine="708"/>
        <w:jc w:val="both"/>
      </w:pPr>
      <w:r>
        <w:t>100</w:t>
      </w:r>
      <w:r w:rsidRPr="00BA61A3" w:rsidR="004417E4">
        <w:t xml:space="preserve">. </w:t>
      </w:r>
      <w:r w:rsidRPr="00ED066F" w:rsidR="00ED066F">
        <w:t>SINIŠA KOLIĆ</w:t>
      </w:r>
      <w:r w:rsidRPr="00BA61A3" w:rsidR="004417E4">
        <w:t xml:space="preserve">, </w:t>
      </w:r>
      <w:r w:rsidR="00ED066F">
        <w:t>Pula, Voltićeva ulica 8</w:t>
      </w:r>
      <w:r w:rsidRPr="00BA61A3" w:rsidR="004417E4">
        <w:t xml:space="preserve">, OIB: </w:t>
      </w:r>
      <w:r w:rsidRPr="00ED066F" w:rsidR="00ED066F">
        <w:t>22118347181</w:t>
      </w:r>
      <w:r w:rsidRPr="00BA61A3" w:rsidR="004417E4">
        <w:t xml:space="preserve">, u iznosu od </w:t>
      </w:r>
      <w:r w:rsidRPr="00ED066F" w:rsidR="00ED066F">
        <w:t xml:space="preserve">57.009,35 </w:t>
      </w:r>
      <w:r w:rsidRPr="00BA61A3" w:rsidR="004417E4">
        <w:t>kuna.</w:t>
      </w:r>
    </w:p>
    <w:p w:rsidRPr="00BA61A3" w:rsidR="004417E4" w:rsidP="004417E4" w:rsidRDefault="008D71DA">
      <w:pPr>
        <w:ind w:firstLine="708"/>
        <w:jc w:val="both"/>
      </w:pPr>
      <w:r>
        <w:t>101</w:t>
      </w:r>
      <w:r w:rsidRPr="00BA61A3" w:rsidR="004417E4">
        <w:t xml:space="preserve">. </w:t>
      </w:r>
      <w:r w:rsidRPr="00ED066F" w:rsidR="00ED066F">
        <w:t>SUVAD KOLJIĆ</w:t>
      </w:r>
      <w:r w:rsidRPr="00BA61A3" w:rsidR="004417E4">
        <w:t xml:space="preserve">, </w:t>
      </w:r>
      <w:r w:rsidR="00ED066F">
        <w:t>Medulin, Ševe 17a</w:t>
      </w:r>
      <w:r w:rsidRPr="00BA61A3" w:rsidR="004417E4">
        <w:t xml:space="preserve">, OIB: </w:t>
      </w:r>
      <w:r w:rsidRPr="00ED066F" w:rsidR="00ED066F">
        <w:t>47101043763</w:t>
      </w:r>
      <w:r w:rsidRPr="00BA61A3" w:rsidR="004417E4">
        <w:t xml:space="preserve">, u iznosu od </w:t>
      </w:r>
      <w:r w:rsidRPr="00ED066F" w:rsidR="00ED066F">
        <w:t xml:space="preserve">72.439,33 </w:t>
      </w:r>
      <w:r w:rsidRPr="00BA61A3" w:rsidR="004417E4">
        <w:t>kuna.</w:t>
      </w:r>
    </w:p>
    <w:p w:rsidRPr="00BA61A3" w:rsidR="004417E4" w:rsidP="004417E4" w:rsidRDefault="00632F94">
      <w:pPr>
        <w:ind w:firstLine="708"/>
        <w:jc w:val="both"/>
      </w:pPr>
      <w:r w:rsidRPr="00BA61A3">
        <w:t>10</w:t>
      </w:r>
      <w:r w:rsidR="008D71DA">
        <w:t>2</w:t>
      </w:r>
      <w:r w:rsidRPr="00BA61A3" w:rsidR="004417E4">
        <w:t xml:space="preserve">. </w:t>
      </w:r>
      <w:r w:rsidRPr="00955BA6" w:rsidR="00955BA6">
        <w:t>DRAGAN KOMAZEC</w:t>
      </w:r>
      <w:r w:rsidRPr="00BA61A3" w:rsidR="004417E4">
        <w:t xml:space="preserve">, </w:t>
      </w:r>
      <w:r w:rsidRPr="00BA61A3" w:rsidR="001F7E77">
        <w:t xml:space="preserve">Pula, </w:t>
      </w:r>
      <w:r w:rsidR="00955BA6">
        <w:t>Ulica Jasne Crnobori 111</w:t>
      </w:r>
      <w:r w:rsidRPr="00BA61A3" w:rsidR="004417E4">
        <w:t xml:space="preserve">, OIB: </w:t>
      </w:r>
      <w:r w:rsidRPr="00955BA6" w:rsidR="00955BA6">
        <w:t>75444689386</w:t>
      </w:r>
      <w:r w:rsidRPr="00BA61A3" w:rsidR="004417E4">
        <w:t xml:space="preserve">, u iznosu od </w:t>
      </w:r>
      <w:r w:rsidRPr="00955BA6" w:rsidR="00955BA6">
        <w:t xml:space="preserve">65.359,24 </w:t>
      </w:r>
      <w:r w:rsidRPr="00BA61A3" w:rsidR="004417E4">
        <w:t>kuna.</w:t>
      </w:r>
    </w:p>
    <w:p w:rsidR="004417E4" w:rsidP="004417E4" w:rsidRDefault="00632F94">
      <w:pPr>
        <w:ind w:firstLine="708"/>
        <w:jc w:val="both"/>
      </w:pPr>
      <w:r w:rsidRPr="00BA61A3">
        <w:t>10</w:t>
      </w:r>
      <w:r w:rsidR="008D71DA">
        <w:t>3</w:t>
      </w:r>
      <w:r w:rsidRPr="00BA61A3" w:rsidR="004417E4">
        <w:t xml:space="preserve">. </w:t>
      </w:r>
      <w:r w:rsidRPr="00955BA6" w:rsidR="00955BA6">
        <w:t>ĐURO KOPČALIĆ</w:t>
      </w:r>
      <w:r w:rsidRPr="00BA61A3" w:rsidR="004417E4">
        <w:t xml:space="preserve">, </w:t>
      </w:r>
      <w:r w:rsidRPr="00BA61A3" w:rsidR="00890A9F">
        <w:t xml:space="preserve">Pula, </w:t>
      </w:r>
      <w:r w:rsidR="00955BA6">
        <w:t>Valtura 117c</w:t>
      </w:r>
      <w:r w:rsidRPr="00BA61A3" w:rsidR="004417E4">
        <w:t xml:space="preserve">, OIB: </w:t>
      </w:r>
      <w:r w:rsidRPr="00955BA6" w:rsidR="00955BA6">
        <w:t>86844869402</w:t>
      </w:r>
      <w:r w:rsidRPr="00BA61A3" w:rsidR="004417E4">
        <w:t xml:space="preserve">, u iznosu od </w:t>
      </w:r>
      <w:r w:rsidRPr="00955BA6" w:rsidR="00955BA6">
        <w:t xml:space="preserve">74.661,33 </w:t>
      </w:r>
      <w:r w:rsidRPr="00BA61A3" w:rsidR="004417E4">
        <w:t xml:space="preserve">kuna, </w:t>
      </w:r>
    </w:p>
    <w:p w:rsidRPr="00BA61A3" w:rsidR="004417E4" w:rsidP="004417E4" w:rsidRDefault="00632F94">
      <w:pPr>
        <w:ind w:firstLine="708"/>
        <w:jc w:val="both"/>
      </w:pPr>
      <w:r w:rsidRPr="00BA61A3">
        <w:t>10</w:t>
      </w:r>
      <w:r w:rsidR="008D71DA">
        <w:t>4</w:t>
      </w:r>
      <w:r w:rsidRPr="00BA61A3" w:rsidR="004417E4">
        <w:t xml:space="preserve">. </w:t>
      </w:r>
      <w:r w:rsidRPr="00385667" w:rsidR="00385667">
        <w:t>PINO KUHAR</w:t>
      </w:r>
      <w:r w:rsidRPr="00BA61A3" w:rsidR="004417E4">
        <w:t xml:space="preserve">, </w:t>
      </w:r>
      <w:r w:rsidR="00385667">
        <w:t>Fažana, Put Sv. Elizeja 39</w:t>
      </w:r>
      <w:r w:rsidRPr="00BA61A3" w:rsidR="004417E4">
        <w:t xml:space="preserve">, OIB:  </w:t>
      </w:r>
      <w:r w:rsidRPr="00385667" w:rsidR="00385667">
        <w:t>28631001125</w:t>
      </w:r>
      <w:r w:rsidRPr="00BA61A3" w:rsidR="004417E4">
        <w:t xml:space="preserve">, u iznosu od </w:t>
      </w:r>
      <w:r w:rsidRPr="00385667" w:rsidR="00385667">
        <w:t xml:space="preserve">88.214,68 </w:t>
      </w:r>
      <w:r w:rsidRPr="00BA61A3" w:rsidR="004417E4">
        <w:t>kuna.</w:t>
      </w:r>
    </w:p>
    <w:p w:rsidRPr="00BA61A3" w:rsidR="004417E4" w:rsidP="004417E4" w:rsidRDefault="00632F94">
      <w:pPr>
        <w:ind w:firstLine="708"/>
        <w:jc w:val="both"/>
      </w:pPr>
      <w:r w:rsidRPr="00BA61A3">
        <w:t>10</w:t>
      </w:r>
      <w:r w:rsidR="008D71DA">
        <w:t>5</w:t>
      </w:r>
      <w:r w:rsidRPr="00BA61A3" w:rsidR="004417E4">
        <w:t xml:space="preserve">. </w:t>
      </w:r>
      <w:r w:rsidRPr="00385667" w:rsidR="00385667">
        <w:t>NERMIN KUPINIĆ</w:t>
      </w:r>
      <w:r w:rsidRPr="00BA61A3" w:rsidR="004417E4">
        <w:t xml:space="preserve">, </w:t>
      </w:r>
      <w:r w:rsidRPr="00BA61A3" w:rsidR="00890A9F">
        <w:t xml:space="preserve">Pula, </w:t>
      </w:r>
      <w:r w:rsidR="00385667">
        <w:t>Tršćanska</w:t>
      </w:r>
      <w:r w:rsidRPr="00BA61A3" w:rsidR="00890A9F">
        <w:t xml:space="preserve"> ulica </w:t>
      </w:r>
      <w:r w:rsidR="00385667">
        <w:t>1</w:t>
      </w:r>
      <w:r w:rsidRPr="00BA61A3" w:rsidR="004417E4">
        <w:t xml:space="preserve">, OIB: </w:t>
      </w:r>
      <w:r w:rsidRPr="00385667" w:rsidR="00385667">
        <w:t>62194956080</w:t>
      </w:r>
      <w:r w:rsidRPr="00BA61A3" w:rsidR="004417E4">
        <w:t xml:space="preserve">, u iznosu od </w:t>
      </w:r>
      <w:r w:rsidRPr="00385667" w:rsidR="00385667">
        <w:t xml:space="preserve">116.318,17 </w:t>
      </w:r>
      <w:r w:rsidRPr="00BA61A3" w:rsidR="004417E4">
        <w:t>kuna.</w:t>
      </w:r>
    </w:p>
    <w:p w:rsidRPr="00BA61A3" w:rsidR="004417E4" w:rsidP="004417E4" w:rsidRDefault="00632F94">
      <w:pPr>
        <w:ind w:firstLine="708"/>
        <w:jc w:val="both"/>
      </w:pPr>
      <w:r w:rsidRPr="00BA61A3">
        <w:t>10</w:t>
      </w:r>
      <w:r w:rsidR="008D71DA">
        <w:t>6</w:t>
      </w:r>
      <w:r w:rsidRPr="00BA61A3" w:rsidR="004417E4">
        <w:t xml:space="preserve">. </w:t>
      </w:r>
      <w:r w:rsidRPr="00385667" w:rsidR="00385667">
        <w:t>ORNELA LELIĆ</w:t>
      </w:r>
      <w:r w:rsidRPr="00BA61A3" w:rsidR="004417E4">
        <w:t xml:space="preserve">, </w:t>
      </w:r>
      <w:r w:rsidR="00385667">
        <w:t>Krnica, Peruški 97</w:t>
      </w:r>
      <w:r w:rsidRPr="00BA61A3" w:rsidR="004417E4">
        <w:t xml:space="preserve">, OIB: </w:t>
      </w:r>
      <w:r w:rsidRPr="00385667" w:rsidR="00385667">
        <w:t>90731659137</w:t>
      </w:r>
      <w:r w:rsidRPr="00BA61A3" w:rsidR="004417E4">
        <w:t xml:space="preserve">, u iznosu od </w:t>
      </w:r>
      <w:r w:rsidRPr="00385667" w:rsidR="00385667">
        <w:t xml:space="preserve">77.908,45 </w:t>
      </w:r>
      <w:r w:rsidRPr="00BA61A3" w:rsidR="004417E4">
        <w:t>kuna.</w:t>
      </w:r>
    </w:p>
    <w:p w:rsidRPr="00BA61A3" w:rsidR="004417E4" w:rsidP="004417E4" w:rsidRDefault="00632F94">
      <w:pPr>
        <w:ind w:firstLine="708"/>
        <w:jc w:val="both"/>
      </w:pPr>
      <w:r w:rsidRPr="00BA61A3">
        <w:t>10</w:t>
      </w:r>
      <w:r w:rsidR="008D71DA">
        <w:t>7</w:t>
      </w:r>
      <w:r w:rsidRPr="00BA61A3" w:rsidR="004417E4">
        <w:t xml:space="preserve">. </w:t>
      </w:r>
      <w:r w:rsidRPr="00385667" w:rsidR="00385667">
        <w:t>ŽAN LELIĆ</w:t>
      </w:r>
      <w:r w:rsidRPr="00BA61A3" w:rsidR="004417E4">
        <w:t xml:space="preserve">, </w:t>
      </w:r>
      <w:r w:rsidR="00385667">
        <w:t>Krnica, Peruški 97</w:t>
      </w:r>
      <w:r w:rsidRPr="00BA61A3" w:rsidR="004417E4">
        <w:t xml:space="preserve">, OIB: </w:t>
      </w:r>
      <w:r w:rsidRPr="00385667" w:rsidR="00385667">
        <w:t>07759497133</w:t>
      </w:r>
      <w:r w:rsidRPr="00BA61A3" w:rsidR="004417E4">
        <w:t xml:space="preserve">, u iznosu od </w:t>
      </w:r>
      <w:r w:rsidRPr="00385667" w:rsidR="00385667">
        <w:t xml:space="preserve">94.471,88 </w:t>
      </w:r>
      <w:r w:rsidRPr="00BA61A3" w:rsidR="004417E4">
        <w:t>kuna.</w:t>
      </w:r>
    </w:p>
    <w:p w:rsidR="00385667" w:rsidP="000B536D" w:rsidRDefault="008D71DA">
      <w:pPr>
        <w:ind w:firstLine="708"/>
        <w:jc w:val="both"/>
      </w:pPr>
      <w:r>
        <w:t>108</w:t>
      </w:r>
      <w:r w:rsidRPr="00BA61A3" w:rsidR="00632F94">
        <w:t xml:space="preserve">. </w:t>
      </w:r>
      <w:r w:rsidRPr="00385667" w:rsidR="00385667">
        <w:t>AMIR LIGONJA</w:t>
      </w:r>
      <w:r w:rsidRPr="00BA61A3" w:rsidR="00632F94">
        <w:t xml:space="preserve">, </w:t>
      </w:r>
      <w:r w:rsidR="00385667">
        <w:t>Labin, Mate Balote 2</w:t>
      </w:r>
      <w:r w:rsidRPr="00BA61A3" w:rsidR="00632F94">
        <w:t xml:space="preserve">, OIB: </w:t>
      </w:r>
      <w:r w:rsidRPr="00385667" w:rsidR="00385667">
        <w:t>75073655418</w:t>
      </w:r>
      <w:r w:rsidRPr="00BA61A3" w:rsidR="00632F94">
        <w:t xml:space="preserve">, u iznosu od </w:t>
      </w:r>
      <w:r w:rsidRPr="00385667" w:rsidR="00385667">
        <w:t xml:space="preserve">107.705,62 </w:t>
      </w:r>
      <w:r w:rsidRPr="00BA61A3" w:rsidR="00632F94">
        <w:t>kuna.</w:t>
      </w:r>
    </w:p>
    <w:p w:rsidRPr="00BA61A3" w:rsidR="00385667" w:rsidP="00385667" w:rsidRDefault="008D71DA">
      <w:pPr>
        <w:ind w:firstLine="708"/>
        <w:jc w:val="both"/>
      </w:pPr>
      <w:r>
        <w:t>109</w:t>
      </w:r>
      <w:r w:rsidRPr="00BA61A3" w:rsidR="00385667">
        <w:t xml:space="preserve">. </w:t>
      </w:r>
      <w:r w:rsidRPr="000B536D" w:rsidR="000B536D">
        <w:t>SABIN LIVAK</w:t>
      </w:r>
      <w:r w:rsidRPr="00BA61A3" w:rsidR="00385667">
        <w:t xml:space="preserve">, Pula, </w:t>
      </w:r>
      <w:r w:rsidR="000B536D">
        <w:t>Lussijeva ulica 1</w:t>
      </w:r>
      <w:r w:rsidRPr="00BA61A3" w:rsidR="00385667">
        <w:t xml:space="preserve">, OIB: </w:t>
      </w:r>
      <w:r w:rsidRPr="000B536D" w:rsidR="000B536D">
        <w:t>89932197247</w:t>
      </w:r>
      <w:r w:rsidRPr="00BA61A3" w:rsidR="00385667">
        <w:t xml:space="preserve">, u iznosu od </w:t>
      </w:r>
      <w:r w:rsidRPr="000B536D" w:rsidR="000B536D">
        <w:t xml:space="preserve">59.720,55 </w:t>
      </w:r>
      <w:r w:rsidRPr="00BA61A3" w:rsidR="00385667">
        <w:t xml:space="preserve">kuna. </w:t>
      </w:r>
    </w:p>
    <w:p w:rsidRPr="00BA61A3" w:rsidR="00385667" w:rsidP="00385667" w:rsidRDefault="008D71DA">
      <w:pPr>
        <w:ind w:firstLine="708"/>
        <w:jc w:val="both"/>
      </w:pPr>
      <w:r>
        <w:t>110</w:t>
      </w:r>
      <w:r w:rsidRPr="00BA61A3" w:rsidR="00385667">
        <w:t xml:space="preserve">. </w:t>
      </w:r>
      <w:r w:rsidRPr="000B536D" w:rsidR="000B536D">
        <w:t>ANDREA LONZAR</w:t>
      </w:r>
      <w:r w:rsidRPr="00BA61A3" w:rsidR="00385667">
        <w:t xml:space="preserve">, </w:t>
      </w:r>
      <w:r w:rsidR="00385667">
        <w:t xml:space="preserve">Pula, </w:t>
      </w:r>
      <w:r w:rsidR="000B536D">
        <w:t>Ginzkeyeva ulica 7</w:t>
      </w:r>
      <w:r w:rsidRPr="00BA61A3" w:rsidR="00385667">
        <w:t xml:space="preserve">, OIB: </w:t>
      </w:r>
      <w:r w:rsidRPr="000B536D" w:rsidR="000B536D">
        <w:t>26250679255</w:t>
      </w:r>
      <w:r w:rsidRPr="00BA61A3" w:rsidR="00385667">
        <w:t xml:space="preserve">, u iznosu od </w:t>
      </w:r>
      <w:r w:rsidRPr="000B536D" w:rsidR="000B536D">
        <w:t xml:space="preserve">51.615,38 </w:t>
      </w:r>
      <w:r w:rsidRPr="00BA61A3" w:rsidR="00385667">
        <w:t>kuna.</w:t>
      </w:r>
    </w:p>
    <w:p w:rsidRPr="00BA61A3" w:rsidR="00385667" w:rsidP="00385667" w:rsidRDefault="008D71DA">
      <w:pPr>
        <w:ind w:firstLine="708"/>
        <w:jc w:val="both"/>
      </w:pPr>
      <w:r>
        <w:t>111</w:t>
      </w:r>
      <w:r w:rsidRPr="00BA61A3" w:rsidR="00385667">
        <w:t xml:space="preserve">. </w:t>
      </w:r>
      <w:r w:rsidRPr="000B536D" w:rsidR="000B536D">
        <w:t>KRISTIJAN LORENZIN</w:t>
      </w:r>
      <w:r w:rsidRPr="00BA61A3" w:rsidR="00385667">
        <w:t xml:space="preserve">, </w:t>
      </w:r>
      <w:r w:rsidR="000B536D">
        <w:t>Medulin, Šaraje 24</w:t>
      </w:r>
      <w:r w:rsidRPr="00BA61A3" w:rsidR="00385667">
        <w:t xml:space="preserve">, OIB: </w:t>
      </w:r>
      <w:r w:rsidRPr="000B536D" w:rsidR="000B536D">
        <w:t>66719534787</w:t>
      </w:r>
      <w:r w:rsidRPr="00BA61A3" w:rsidR="00385667">
        <w:t xml:space="preserve">, u iznosu od </w:t>
      </w:r>
      <w:r w:rsidRPr="000B536D" w:rsidR="000B536D">
        <w:t xml:space="preserve">44.893,07 </w:t>
      </w:r>
      <w:r w:rsidRPr="00ED066F" w:rsidR="00385667">
        <w:t xml:space="preserve"> </w:t>
      </w:r>
      <w:r w:rsidRPr="00BA61A3" w:rsidR="00385667">
        <w:t>kuna.</w:t>
      </w:r>
    </w:p>
    <w:p w:rsidRPr="00BA61A3" w:rsidR="00385667" w:rsidP="00385667" w:rsidRDefault="008D71DA">
      <w:pPr>
        <w:ind w:firstLine="708"/>
        <w:jc w:val="both"/>
      </w:pPr>
      <w:r>
        <w:t>112</w:t>
      </w:r>
      <w:r w:rsidRPr="00BA61A3" w:rsidR="00385667">
        <w:t xml:space="preserve">. </w:t>
      </w:r>
      <w:r w:rsidRPr="000B536D" w:rsidR="000B536D">
        <w:t>DAMIR LUKEŽ</w:t>
      </w:r>
      <w:r w:rsidRPr="00BA61A3" w:rsidR="00385667">
        <w:t xml:space="preserve">, Pula, </w:t>
      </w:r>
      <w:r w:rsidR="000B536D">
        <w:t>Kraška ulica 13</w:t>
      </w:r>
      <w:r w:rsidRPr="00BA61A3" w:rsidR="00385667">
        <w:t xml:space="preserve">, OIB: </w:t>
      </w:r>
      <w:r w:rsidRPr="000B536D" w:rsidR="000B536D">
        <w:t>20027545169</w:t>
      </w:r>
      <w:r w:rsidRPr="00BA61A3" w:rsidR="00385667">
        <w:t xml:space="preserve">, u iznosu od </w:t>
      </w:r>
      <w:r w:rsidRPr="000B536D" w:rsidR="000B536D">
        <w:t xml:space="preserve">83.183,02 </w:t>
      </w:r>
      <w:r w:rsidRPr="00BA61A3" w:rsidR="00385667">
        <w:t>kuna.</w:t>
      </w:r>
    </w:p>
    <w:p w:rsidR="00385667" w:rsidP="00385667" w:rsidRDefault="008D71DA">
      <w:pPr>
        <w:ind w:firstLine="708"/>
        <w:jc w:val="both"/>
      </w:pPr>
      <w:r>
        <w:t>113</w:t>
      </w:r>
      <w:r w:rsidRPr="00BA61A3" w:rsidR="00385667">
        <w:t xml:space="preserve">. </w:t>
      </w:r>
      <w:r w:rsidRPr="000B536D" w:rsidR="000B536D">
        <w:t>ZORAN LUKIĆ</w:t>
      </w:r>
      <w:r w:rsidRPr="00BA61A3" w:rsidR="00385667">
        <w:t xml:space="preserve">, Pula, </w:t>
      </w:r>
      <w:r w:rsidR="00385667">
        <w:t>Valtur</w:t>
      </w:r>
      <w:r w:rsidR="000B536D">
        <w:t>ska ulica 78</w:t>
      </w:r>
      <w:r w:rsidRPr="00BA61A3" w:rsidR="00385667">
        <w:t xml:space="preserve">, OIB: </w:t>
      </w:r>
      <w:r w:rsidRPr="000B536D" w:rsidR="000B536D">
        <w:t>68992081527</w:t>
      </w:r>
      <w:r w:rsidRPr="00BA61A3" w:rsidR="00385667">
        <w:t xml:space="preserve">, u iznosu od </w:t>
      </w:r>
      <w:r w:rsidRPr="000B536D" w:rsidR="000B536D">
        <w:t>81.504,58</w:t>
      </w:r>
      <w:r w:rsidR="000B536D">
        <w:t xml:space="preserve"> </w:t>
      </w:r>
      <w:r w:rsidRPr="00BA61A3" w:rsidR="00385667">
        <w:t xml:space="preserve">kuna, </w:t>
      </w:r>
    </w:p>
    <w:p w:rsidRPr="00BA61A3" w:rsidR="00385667" w:rsidP="00385667" w:rsidRDefault="008D71DA">
      <w:pPr>
        <w:ind w:firstLine="708"/>
        <w:jc w:val="both"/>
      </w:pPr>
      <w:r>
        <w:t>114</w:t>
      </w:r>
      <w:r w:rsidRPr="00BA61A3" w:rsidR="00385667">
        <w:t xml:space="preserve">. </w:t>
      </w:r>
      <w:r w:rsidRPr="000B536D" w:rsidR="000B536D">
        <w:t>SANDI LIČEN</w:t>
      </w:r>
      <w:r w:rsidRPr="00BA61A3" w:rsidR="00385667">
        <w:t xml:space="preserve">, </w:t>
      </w:r>
      <w:r w:rsidR="000B536D">
        <w:t>Pula, Ulica Sv, Ivana 3</w:t>
      </w:r>
      <w:r w:rsidRPr="00BA61A3" w:rsidR="00385667">
        <w:t xml:space="preserve">, OIB: </w:t>
      </w:r>
      <w:r w:rsidRPr="000B536D" w:rsidR="000B536D">
        <w:t>54280910661</w:t>
      </w:r>
      <w:r w:rsidRPr="00BA61A3" w:rsidR="00385667">
        <w:t xml:space="preserve">, u iznosu od </w:t>
      </w:r>
      <w:r w:rsidRPr="000B536D" w:rsidR="000B536D">
        <w:t xml:space="preserve">3.948,05 </w:t>
      </w:r>
      <w:r w:rsidRPr="00BA61A3" w:rsidR="00385667">
        <w:t>kuna.</w:t>
      </w:r>
    </w:p>
    <w:p w:rsidRPr="00BA61A3" w:rsidR="00385667" w:rsidP="00385667" w:rsidRDefault="008D71DA">
      <w:pPr>
        <w:ind w:firstLine="708"/>
        <w:jc w:val="both"/>
      </w:pPr>
      <w:r>
        <w:t>115</w:t>
      </w:r>
      <w:r w:rsidRPr="00BA61A3" w:rsidR="00385667">
        <w:t xml:space="preserve">. </w:t>
      </w:r>
      <w:r w:rsidRPr="000B536D" w:rsidR="000B536D">
        <w:t>MILE KEVRIĆ</w:t>
      </w:r>
      <w:r w:rsidRPr="00BA61A3" w:rsidR="00385667">
        <w:t xml:space="preserve">, </w:t>
      </w:r>
      <w:r w:rsidR="000B536D">
        <w:t>Vodnjan, Ulica Vladimir Nazor 4</w:t>
      </w:r>
      <w:r w:rsidRPr="00BA61A3" w:rsidR="00385667">
        <w:t xml:space="preserve">, OIB: </w:t>
      </w:r>
      <w:r w:rsidRPr="000B536D" w:rsidR="000B536D">
        <w:t>41557419538</w:t>
      </w:r>
      <w:r w:rsidRPr="00BA61A3" w:rsidR="00385667">
        <w:t xml:space="preserve">, u iznosu od </w:t>
      </w:r>
      <w:r w:rsidRPr="000B536D" w:rsidR="000B536D">
        <w:t xml:space="preserve">30.285,04 </w:t>
      </w:r>
      <w:r w:rsidRPr="00BA61A3" w:rsidR="00385667">
        <w:t>kuna.</w:t>
      </w:r>
    </w:p>
    <w:p w:rsidRPr="00BA61A3" w:rsidR="00385667" w:rsidP="00385667" w:rsidRDefault="008D71DA">
      <w:pPr>
        <w:ind w:firstLine="708"/>
        <w:jc w:val="both"/>
      </w:pPr>
      <w:r>
        <w:lastRenderedPageBreak/>
        <w:t>116</w:t>
      </w:r>
      <w:r w:rsidRPr="00BA61A3" w:rsidR="00385667">
        <w:t xml:space="preserve">. </w:t>
      </w:r>
      <w:r w:rsidRPr="000B536D" w:rsidR="000B536D">
        <w:t>DRAGO IVEZIĆ</w:t>
      </w:r>
      <w:r w:rsidRPr="00BA61A3" w:rsidR="00385667">
        <w:t xml:space="preserve">, </w:t>
      </w:r>
      <w:r w:rsidR="000B536D">
        <w:t>Marčana, Radeki-Polje 63</w:t>
      </w:r>
      <w:r w:rsidRPr="00BA61A3" w:rsidR="00385667">
        <w:t xml:space="preserve">, OIB: </w:t>
      </w:r>
      <w:r w:rsidRPr="000B536D" w:rsidR="000B536D">
        <w:t>48839652551</w:t>
      </w:r>
      <w:r w:rsidRPr="00BA61A3" w:rsidR="00385667">
        <w:t xml:space="preserve">, u iznosu od </w:t>
      </w:r>
      <w:r w:rsidRPr="000B536D" w:rsidR="000B536D">
        <w:t xml:space="preserve">91.745,58 </w:t>
      </w:r>
      <w:r w:rsidRPr="00BA61A3" w:rsidR="00385667">
        <w:t>kuna.</w:t>
      </w:r>
    </w:p>
    <w:p w:rsidRPr="00BA61A3" w:rsidR="00385667" w:rsidP="00385667" w:rsidRDefault="008D71DA">
      <w:pPr>
        <w:ind w:firstLine="708"/>
        <w:jc w:val="both"/>
      </w:pPr>
      <w:r>
        <w:t>117</w:t>
      </w:r>
      <w:r w:rsidRPr="00BA61A3" w:rsidR="00385667">
        <w:t xml:space="preserve">. </w:t>
      </w:r>
      <w:r w:rsidRPr="007234CC" w:rsidR="007234CC">
        <w:t>SRĐAN KURUC</w:t>
      </w:r>
      <w:r w:rsidRPr="00BA61A3" w:rsidR="00385667">
        <w:t xml:space="preserve">, </w:t>
      </w:r>
      <w:r w:rsidR="007234CC">
        <w:t>Fažana, Ul. Braće Ilić 56</w:t>
      </w:r>
      <w:r w:rsidRPr="00BA61A3" w:rsidR="00385667">
        <w:t xml:space="preserve">, OIB: </w:t>
      </w:r>
      <w:r w:rsidRPr="007234CC" w:rsidR="007234CC">
        <w:t>51003692153</w:t>
      </w:r>
      <w:r w:rsidRPr="00BA61A3" w:rsidR="00385667">
        <w:t xml:space="preserve">, u iznosu od </w:t>
      </w:r>
      <w:r w:rsidRPr="007234CC" w:rsidR="007234CC">
        <w:t xml:space="preserve">12.512,12 </w:t>
      </w:r>
      <w:r w:rsidRPr="00BA61A3" w:rsidR="00385667">
        <w:t>kuna.</w:t>
      </w:r>
    </w:p>
    <w:p w:rsidR="00385667" w:rsidP="00385667" w:rsidRDefault="008D71DA">
      <w:pPr>
        <w:ind w:firstLine="708"/>
        <w:jc w:val="both"/>
      </w:pPr>
      <w:r>
        <w:t>118</w:t>
      </w:r>
      <w:r w:rsidRPr="00BA61A3" w:rsidR="00385667">
        <w:t xml:space="preserve">. </w:t>
      </w:r>
      <w:r w:rsidRPr="007234CC" w:rsidR="007234CC">
        <w:t>ANDREJ KAPUSTIĆ</w:t>
      </w:r>
      <w:r w:rsidRPr="00BA61A3" w:rsidR="00385667">
        <w:t xml:space="preserve">, </w:t>
      </w:r>
      <w:r w:rsidR="007234CC">
        <w:t>Pula, Nazorova ulica 62</w:t>
      </w:r>
      <w:r w:rsidRPr="00BA61A3" w:rsidR="00385667">
        <w:t xml:space="preserve">, OIB: </w:t>
      </w:r>
      <w:r w:rsidRPr="007234CC" w:rsidR="007234CC">
        <w:t>47838458664</w:t>
      </w:r>
      <w:r w:rsidRPr="00BA61A3" w:rsidR="00385667">
        <w:t xml:space="preserve">, u iznosu od </w:t>
      </w:r>
      <w:r w:rsidRPr="007234CC" w:rsidR="007234CC">
        <w:t>36.034,69</w:t>
      </w:r>
      <w:r w:rsidR="007234CC">
        <w:t xml:space="preserve"> </w:t>
      </w:r>
      <w:r w:rsidRPr="00BA61A3" w:rsidR="00385667">
        <w:t>kuna.</w:t>
      </w:r>
    </w:p>
    <w:p w:rsidRPr="00BA61A3" w:rsidR="00385667" w:rsidP="00385667" w:rsidRDefault="008D71DA">
      <w:pPr>
        <w:ind w:firstLine="708"/>
        <w:jc w:val="both"/>
      </w:pPr>
      <w:r>
        <w:t>119</w:t>
      </w:r>
      <w:r w:rsidRPr="00BA61A3" w:rsidR="00385667">
        <w:t xml:space="preserve">. </w:t>
      </w:r>
      <w:r w:rsidRPr="007234CC" w:rsidR="007234CC">
        <w:t>MIRANDA RADOLA</w:t>
      </w:r>
      <w:r w:rsidRPr="00BA61A3" w:rsidR="00385667">
        <w:t xml:space="preserve">, </w:t>
      </w:r>
      <w:r w:rsidR="007234CC">
        <w:t>Barban, Hrboki 12</w:t>
      </w:r>
      <w:r w:rsidRPr="00BA61A3" w:rsidR="00385667">
        <w:t xml:space="preserve">, OIB: </w:t>
      </w:r>
      <w:r w:rsidRPr="007234CC" w:rsidR="007234CC">
        <w:t>84236847809</w:t>
      </w:r>
      <w:r w:rsidRPr="00BA61A3" w:rsidR="00385667">
        <w:t xml:space="preserve">, u iznosu od </w:t>
      </w:r>
      <w:r w:rsidRPr="007234CC" w:rsidR="007234CC">
        <w:t xml:space="preserve">104.479,18 </w:t>
      </w:r>
      <w:r w:rsidRPr="00BA61A3" w:rsidR="00385667">
        <w:t xml:space="preserve">kuna. </w:t>
      </w:r>
    </w:p>
    <w:p w:rsidRPr="00BA61A3" w:rsidR="00385667" w:rsidP="00385667" w:rsidRDefault="008D71DA">
      <w:pPr>
        <w:ind w:firstLine="708"/>
        <w:jc w:val="both"/>
      </w:pPr>
      <w:r>
        <w:t>120</w:t>
      </w:r>
      <w:r w:rsidRPr="00BA61A3" w:rsidR="00385667">
        <w:t xml:space="preserve">. </w:t>
      </w:r>
      <w:r w:rsidRPr="007234CC" w:rsidR="007234CC">
        <w:t>ROLAND RASOL</w:t>
      </w:r>
      <w:r w:rsidRPr="00BA61A3" w:rsidR="00385667">
        <w:t xml:space="preserve">, </w:t>
      </w:r>
      <w:r w:rsidR="00385667">
        <w:t xml:space="preserve">Pula, </w:t>
      </w:r>
      <w:r w:rsidR="007234CC">
        <w:t>Ulica Katalinića Jeretova 33</w:t>
      </w:r>
      <w:r w:rsidRPr="00BA61A3" w:rsidR="00385667">
        <w:t xml:space="preserve">, OIB: </w:t>
      </w:r>
      <w:r w:rsidRPr="007234CC" w:rsidR="007234CC">
        <w:t>79207103558</w:t>
      </w:r>
      <w:r w:rsidRPr="00BA61A3" w:rsidR="00385667">
        <w:t xml:space="preserve">, u iznosu od </w:t>
      </w:r>
      <w:r w:rsidRPr="007234CC" w:rsidR="007234CC">
        <w:t xml:space="preserve">112.872,07 </w:t>
      </w:r>
      <w:r w:rsidRPr="00BA61A3" w:rsidR="00385667">
        <w:t>kuna.</w:t>
      </w:r>
    </w:p>
    <w:p w:rsidRPr="00BA61A3" w:rsidR="00385667" w:rsidP="00385667" w:rsidRDefault="008D71DA">
      <w:pPr>
        <w:ind w:firstLine="708"/>
        <w:jc w:val="both"/>
      </w:pPr>
      <w:r>
        <w:t>121</w:t>
      </w:r>
      <w:r w:rsidRPr="00BA61A3" w:rsidR="00385667">
        <w:t xml:space="preserve">. </w:t>
      </w:r>
      <w:r w:rsidRPr="007234CC" w:rsidR="007234CC">
        <w:t>ZLATKO RUŠNJAK</w:t>
      </w:r>
      <w:r w:rsidRPr="00BA61A3" w:rsidR="00385667">
        <w:t xml:space="preserve">, </w:t>
      </w:r>
      <w:r w:rsidR="007234CC">
        <w:t>Pula, Krležina ulica 27</w:t>
      </w:r>
      <w:r w:rsidRPr="00BA61A3" w:rsidR="00385667">
        <w:t xml:space="preserve">, OIB: </w:t>
      </w:r>
      <w:r w:rsidRPr="007234CC" w:rsidR="007234CC">
        <w:t>07341245274</w:t>
      </w:r>
      <w:r w:rsidRPr="00BA61A3" w:rsidR="00385667">
        <w:t xml:space="preserve">, u iznosu od </w:t>
      </w:r>
      <w:r w:rsidRPr="007234CC" w:rsidR="007234CC">
        <w:t xml:space="preserve">48.891,36 </w:t>
      </w:r>
      <w:r w:rsidRPr="00BA61A3" w:rsidR="00385667">
        <w:t>kuna.</w:t>
      </w:r>
    </w:p>
    <w:p w:rsidRPr="00BA61A3" w:rsidR="00385667" w:rsidP="00385667" w:rsidRDefault="008D71DA">
      <w:pPr>
        <w:ind w:firstLine="708"/>
        <w:jc w:val="both"/>
      </w:pPr>
      <w:r>
        <w:t>122</w:t>
      </w:r>
      <w:r w:rsidRPr="00BA61A3" w:rsidR="00385667">
        <w:t xml:space="preserve">. </w:t>
      </w:r>
      <w:r w:rsidRPr="007234CC" w:rsidR="007234CC">
        <w:t>MARINO RUŽIĆ</w:t>
      </w:r>
      <w:r w:rsidRPr="00BA61A3" w:rsidR="00385667">
        <w:t xml:space="preserve">, Pula, </w:t>
      </w:r>
      <w:r w:rsidR="007234CC">
        <w:t>Šijanska cesta 11</w:t>
      </w:r>
      <w:r w:rsidRPr="00BA61A3" w:rsidR="00385667">
        <w:t xml:space="preserve">, OIB: </w:t>
      </w:r>
      <w:r w:rsidRPr="007234CC" w:rsidR="007234CC">
        <w:t>70105503136</w:t>
      </w:r>
      <w:r w:rsidRPr="00BA61A3" w:rsidR="00385667">
        <w:t xml:space="preserve">, u iznosu od </w:t>
      </w:r>
      <w:r w:rsidRPr="007234CC" w:rsidR="007234CC">
        <w:t xml:space="preserve">75.685,90 </w:t>
      </w:r>
      <w:r w:rsidRPr="00BA61A3" w:rsidR="00385667">
        <w:t>kuna.</w:t>
      </w:r>
    </w:p>
    <w:p w:rsidR="00385667" w:rsidP="00385667" w:rsidRDefault="008D71DA">
      <w:pPr>
        <w:ind w:firstLine="708"/>
        <w:jc w:val="both"/>
      </w:pPr>
      <w:r>
        <w:t>123</w:t>
      </w:r>
      <w:r w:rsidRPr="00BA61A3" w:rsidR="00385667">
        <w:t xml:space="preserve">. </w:t>
      </w:r>
      <w:r w:rsidRPr="007234CC" w:rsidR="007234CC">
        <w:t>MIRSAD SALIHBAŠIĆ</w:t>
      </w:r>
      <w:r w:rsidRPr="00BA61A3" w:rsidR="00385667">
        <w:t xml:space="preserve">, Pula, </w:t>
      </w:r>
      <w:r w:rsidR="007234CC">
        <w:t>Pomer 571E</w:t>
      </w:r>
      <w:r w:rsidRPr="00BA61A3" w:rsidR="00385667">
        <w:t xml:space="preserve">, OIB: </w:t>
      </w:r>
      <w:r w:rsidRPr="007234CC" w:rsidR="007234CC">
        <w:t>63290238999</w:t>
      </w:r>
      <w:r w:rsidRPr="00BA61A3" w:rsidR="00385667">
        <w:t xml:space="preserve">, u iznosu od </w:t>
      </w:r>
      <w:r w:rsidRPr="007234CC" w:rsidR="007234CC">
        <w:t xml:space="preserve">60.976,03 </w:t>
      </w:r>
      <w:r w:rsidRPr="00BA61A3" w:rsidR="00385667">
        <w:t xml:space="preserve">kuna, </w:t>
      </w:r>
    </w:p>
    <w:p w:rsidRPr="00BA61A3" w:rsidR="00385667" w:rsidP="00385667" w:rsidRDefault="008D71DA">
      <w:pPr>
        <w:ind w:firstLine="708"/>
        <w:jc w:val="both"/>
      </w:pPr>
      <w:r>
        <w:t>124</w:t>
      </w:r>
      <w:r w:rsidRPr="00BA61A3" w:rsidR="00385667">
        <w:t xml:space="preserve">. </w:t>
      </w:r>
      <w:r w:rsidRPr="007234CC" w:rsidR="007234CC">
        <w:t>OLIVER SAVIĆ</w:t>
      </w:r>
      <w:r w:rsidRPr="00BA61A3" w:rsidR="00385667">
        <w:t xml:space="preserve">, </w:t>
      </w:r>
      <w:r w:rsidR="007234CC">
        <w:t>Pula, Vitasovićeva ulica 10</w:t>
      </w:r>
      <w:r w:rsidRPr="00BA61A3" w:rsidR="00385667">
        <w:t xml:space="preserve">, OIB:  </w:t>
      </w:r>
      <w:r w:rsidRPr="007234CC" w:rsidR="007234CC">
        <w:t>44535288425</w:t>
      </w:r>
      <w:r w:rsidRPr="00BA61A3" w:rsidR="00385667">
        <w:t xml:space="preserve">, u iznosu od </w:t>
      </w:r>
      <w:r w:rsidRPr="007234CC" w:rsidR="007234CC">
        <w:t xml:space="preserve">56.279,40 </w:t>
      </w:r>
      <w:r w:rsidRPr="00BA61A3" w:rsidR="00385667">
        <w:t>kuna.</w:t>
      </w:r>
    </w:p>
    <w:p w:rsidRPr="00BA61A3" w:rsidR="00385667" w:rsidP="00385667" w:rsidRDefault="008D71DA">
      <w:pPr>
        <w:ind w:firstLine="708"/>
        <w:jc w:val="both"/>
      </w:pPr>
      <w:r>
        <w:t>125</w:t>
      </w:r>
      <w:r w:rsidRPr="00BA61A3" w:rsidR="00385667">
        <w:t xml:space="preserve">. </w:t>
      </w:r>
      <w:r w:rsidRPr="007234CC" w:rsidR="007234CC">
        <w:t>TATJANA SAVIN BULEŠIĆ</w:t>
      </w:r>
      <w:r w:rsidRPr="00BA61A3" w:rsidR="00385667">
        <w:t xml:space="preserve">, Pula, </w:t>
      </w:r>
      <w:r w:rsidR="007234CC">
        <w:t>Koparsk</w:t>
      </w:r>
      <w:r w:rsidR="00385667">
        <w:t>a</w:t>
      </w:r>
      <w:r w:rsidRPr="00BA61A3" w:rsidR="00385667">
        <w:t xml:space="preserve"> ulica </w:t>
      </w:r>
      <w:r w:rsidR="007234CC">
        <w:t>37</w:t>
      </w:r>
      <w:r w:rsidRPr="00BA61A3" w:rsidR="00385667">
        <w:t xml:space="preserve">, OIB: </w:t>
      </w:r>
      <w:r w:rsidRPr="007234CC" w:rsidR="007234CC">
        <w:t>85645050142</w:t>
      </w:r>
      <w:r w:rsidRPr="00BA61A3" w:rsidR="00385667">
        <w:t xml:space="preserve">, u iznosu od </w:t>
      </w:r>
      <w:r w:rsidRPr="007234CC" w:rsidR="007234CC">
        <w:t xml:space="preserve">12.787,15 </w:t>
      </w:r>
      <w:r w:rsidRPr="00BA61A3" w:rsidR="00385667">
        <w:t>kuna.</w:t>
      </w:r>
    </w:p>
    <w:p w:rsidRPr="00BA61A3" w:rsidR="00385667" w:rsidP="00385667" w:rsidRDefault="008D71DA">
      <w:pPr>
        <w:ind w:firstLine="708"/>
        <w:jc w:val="both"/>
      </w:pPr>
      <w:r>
        <w:t>126</w:t>
      </w:r>
      <w:r w:rsidRPr="00BA61A3" w:rsidR="00385667">
        <w:t xml:space="preserve">. </w:t>
      </w:r>
      <w:r w:rsidRPr="007234CC" w:rsidR="007234CC">
        <w:t>SANDRO SILJAN</w:t>
      </w:r>
      <w:r w:rsidRPr="00BA61A3" w:rsidR="00385667">
        <w:t xml:space="preserve">, </w:t>
      </w:r>
      <w:r w:rsidR="007234CC">
        <w:t>Pula, Viška ulica 20</w:t>
      </w:r>
      <w:r w:rsidRPr="00BA61A3" w:rsidR="00385667">
        <w:t xml:space="preserve">, OIB: </w:t>
      </w:r>
      <w:r w:rsidRPr="007234CC" w:rsidR="007234CC">
        <w:t>98073682767</w:t>
      </w:r>
      <w:r w:rsidRPr="00BA61A3" w:rsidR="00385667">
        <w:t xml:space="preserve">, u iznosu od </w:t>
      </w:r>
      <w:r w:rsidRPr="00AA65A2" w:rsidR="00AA65A2">
        <w:t xml:space="preserve">313.955,19 </w:t>
      </w:r>
      <w:r w:rsidRPr="00BA61A3" w:rsidR="00385667">
        <w:t>kuna.</w:t>
      </w:r>
    </w:p>
    <w:p w:rsidRPr="00BA61A3" w:rsidR="00385667" w:rsidP="00385667" w:rsidRDefault="008D71DA">
      <w:pPr>
        <w:ind w:firstLine="708"/>
        <w:jc w:val="both"/>
      </w:pPr>
      <w:r>
        <w:t>127</w:t>
      </w:r>
      <w:r w:rsidRPr="00BA61A3" w:rsidR="00385667">
        <w:t xml:space="preserve">. </w:t>
      </w:r>
      <w:r w:rsidRPr="00AA65A2" w:rsidR="00AA65A2">
        <w:t>MLADEN SKITARELIĆ</w:t>
      </w:r>
      <w:r w:rsidRPr="00BA61A3" w:rsidR="00385667">
        <w:t xml:space="preserve">, </w:t>
      </w:r>
      <w:r w:rsidR="00AA65A2">
        <w:t>Pula, Divkovićeva ulica 8</w:t>
      </w:r>
      <w:r w:rsidRPr="00BA61A3" w:rsidR="00385667">
        <w:t xml:space="preserve">, OIB: </w:t>
      </w:r>
      <w:r w:rsidRPr="00AA65A2" w:rsidR="00AA65A2">
        <w:t>68058922291</w:t>
      </w:r>
      <w:r w:rsidRPr="00BA61A3" w:rsidR="00385667">
        <w:t xml:space="preserve">, u iznosu od </w:t>
      </w:r>
      <w:r w:rsidRPr="00AA65A2" w:rsidR="00AA65A2">
        <w:t xml:space="preserve">63.214,55 </w:t>
      </w:r>
      <w:r w:rsidRPr="00BA61A3" w:rsidR="00385667">
        <w:t>kuna.</w:t>
      </w:r>
    </w:p>
    <w:p w:rsidR="00385667" w:rsidP="00385667" w:rsidRDefault="008D71DA">
      <w:pPr>
        <w:ind w:firstLine="708"/>
        <w:jc w:val="both"/>
      </w:pPr>
      <w:r>
        <w:t>128</w:t>
      </w:r>
      <w:r w:rsidRPr="00BA61A3" w:rsidR="00385667">
        <w:t xml:space="preserve">. </w:t>
      </w:r>
      <w:r w:rsidRPr="00AA65A2" w:rsidR="00AA65A2">
        <w:t>GORAN SLADOJEVIĆ</w:t>
      </w:r>
      <w:r w:rsidRPr="00BA61A3" w:rsidR="00385667">
        <w:t xml:space="preserve">, </w:t>
      </w:r>
      <w:r w:rsidR="00AA65A2">
        <w:t>Pula, Fažanska cesta 10</w:t>
      </w:r>
      <w:r w:rsidRPr="00BA61A3" w:rsidR="00385667">
        <w:t xml:space="preserve">, OIB: </w:t>
      </w:r>
      <w:r w:rsidRPr="00AA65A2" w:rsidR="00AA65A2">
        <w:t>60431299539</w:t>
      </w:r>
      <w:r w:rsidRPr="00BA61A3" w:rsidR="00385667">
        <w:t xml:space="preserve">, u iznosu od </w:t>
      </w:r>
      <w:r w:rsidRPr="00AA65A2" w:rsidR="00AA65A2">
        <w:t xml:space="preserve">95.275,54 </w:t>
      </w:r>
      <w:r w:rsidRPr="00BA61A3" w:rsidR="00385667">
        <w:t>kuna.</w:t>
      </w:r>
    </w:p>
    <w:p w:rsidRPr="00BA61A3" w:rsidR="00385667" w:rsidP="00385667" w:rsidRDefault="008D71DA">
      <w:pPr>
        <w:ind w:firstLine="708"/>
        <w:jc w:val="both"/>
      </w:pPr>
      <w:r>
        <w:t>129</w:t>
      </w:r>
      <w:r w:rsidRPr="00BA61A3" w:rsidR="00385667">
        <w:t xml:space="preserve">. </w:t>
      </w:r>
      <w:r w:rsidRPr="00AA65A2" w:rsidR="00AA65A2">
        <w:t>SAŠA SMOLIĆ</w:t>
      </w:r>
      <w:r w:rsidRPr="00BA61A3" w:rsidR="00385667">
        <w:t xml:space="preserve">, </w:t>
      </w:r>
      <w:r w:rsidR="00AA65A2">
        <w:t>Svetvinčenat, Krančići 6</w:t>
      </w:r>
      <w:r w:rsidRPr="00BA61A3" w:rsidR="00385667">
        <w:t xml:space="preserve">, OIB: </w:t>
      </w:r>
      <w:r w:rsidRPr="00AA65A2" w:rsidR="00AA65A2">
        <w:t>18942764055</w:t>
      </w:r>
      <w:r w:rsidRPr="00BA61A3" w:rsidR="00385667">
        <w:t xml:space="preserve">, u iznosu od </w:t>
      </w:r>
      <w:r w:rsidRPr="00AA65A2" w:rsidR="00AA65A2">
        <w:t xml:space="preserve">86.598,82 </w:t>
      </w:r>
      <w:r w:rsidRPr="00BA61A3" w:rsidR="00385667">
        <w:t xml:space="preserve">kuna. </w:t>
      </w:r>
    </w:p>
    <w:p w:rsidRPr="00BA61A3" w:rsidR="00385667" w:rsidP="00385667" w:rsidRDefault="008D71DA">
      <w:pPr>
        <w:ind w:firstLine="708"/>
        <w:jc w:val="both"/>
      </w:pPr>
      <w:r>
        <w:t>130</w:t>
      </w:r>
      <w:r w:rsidRPr="00BA61A3" w:rsidR="00385667">
        <w:t xml:space="preserve">. </w:t>
      </w:r>
      <w:r w:rsidRPr="00AA65A2" w:rsidR="00AA65A2">
        <w:t>ILIJA STANIĆ</w:t>
      </w:r>
      <w:r w:rsidRPr="00BA61A3" w:rsidR="00385667">
        <w:t xml:space="preserve">, </w:t>
      </w:r>
      <w:r w:rsidR="00385667">
        <w:t xml:space="preserve">Pula, </w:t>
      </w:r>
      <w:r w:rsidR="00AA65A2">
        <w:t>Marianijeva ulica 7</w:t>
      </w:r>
      <w:r w:rsidRPr="00BA61A3" w:rsidR="00385667">
        <w:t xml:space="preserve">, OIB: </w:t>
      </w:r>
      <w:r w:rsidRPr="00AA65A2" w:rsidR="00AA65A2">
        <w:t>31858410921</w:t>
      </w:r>
      <w:r w:rsidRPr="00BA61A3" w:rsidR="00385667">
        <w:t xml:space="preserve">, u iznosu od </w:t>
      </w:r>
      <w:r w:rsidRPr="00AA65A2" w:rsidR="00AA65A2">
        <w:t xml:space="preserve">100.978,43 </w:t>
      </w:r>
      <w:r w:rsidRPr="00BA61A3" w:rsidR="00385667">
        <w:t>kuna.</w:t>
      </w:r>
    </w:p>
    <w:p w:rsidRPr="00BA61A3" w:rsidR="00385667" w:rsidP="00385667" w:rsidRDefault="008D71DA">
      <w:pPr>
        <w:ind w:firstLine="708"/>
        <w:jc w:val="both"/>
      </w:pPr>
      <w:r>
        <w:t>131</w:t>
      </w:r>
      <w:r w:rsidRPr="00BA61A3" w:rsidR="00385667">
        <w:t xml:space="preserve">. </w:t>
      </w:r>
      <w:r w:rsidRPr="00AA65A2" w:rsidR="00AA65A2">
        <w:t>ZORAN STANIĆ</w:t>
      </w:r>
      <w:r w:rsidRPr="00BA61A3" w:rsidR="00385667">
        <w:t xml:space="preserve">, </w:t>
      </w:r>
      <w:r w:rsidR="00AA65A2">
        <w:t>Pula, Partizanski put 140</w:t>
      </w:r>
      <w:r w:rsidRPr="00BA61A3" w:rsidR="00385667">
        <w:t xml:space="preserve">, OIB: </w:t>
      </w:r>
      <w:r w:rsidRPr="00AA65A2" w:rsidR="00AA65A2">
        <w:t>52724452302</w:t>
      </w:r>
      <w:r w:rsidRPr="00BA61A3" w:rsidR="00385667">
        <w:t xml:space="preserve">, u iznosu od </w:t>
      </w:r>
      <w:r w:rsidRPr="00AA65A2" w:rsidR="00AA65A2">
        <w:t xml:space="preserve">36.254,93 </w:t>
      </w:r>
      <w:r w:rsidRPr="00BA61A3" w:rsidR="00385667">
        <w:t>kuna.</w:t>
      </w:r>
    </w:p>
    <w:p w:rsidRPr="00BA61A3" w:rsidR="00385667" w:rsidP="00385667" w:rsidRDefault="008D71DA">
      <w:pPr>
        <w:ind w:firstLine="708"/>
        <w:jc w:val="both"/>
      </w:pPr>
      <w:r>
        <w:t>132</w:t>
      </w:r>
      <w:r w:rsidRPr="00BA61A3" w:rsidR="00385667">
        <w:t xml:space="preserve">. </w:t>
      </w:r>
      <w:r w:rsidRPr="00AA65A2" w:rsidR="00AA65A2">
        <w:t>DARIO STOCCO</w:t>
      </w:r>
      <w:r w:rsidRPr="00BA61A3" w:rsidR="00385667">
        <w:t xml:space="preserve">, </w:t>
      </w:r>
      <w:r w:rsidR="00AA65A2">
        <w:t>Fažana, Ul. Dragonja 69</w:t>
      </w:r>
      <w:r w:rsidRPr="00BA61A3" w:rsidR="00385667">
        <w:t xml:space="preserve">, OIB: </w:t>
      </w:r>
      <w:r w:rsidRPr="00AA65A2" w:rsidR="00AA65A2">
        <w:t>04585750282</w:t>
      </w:r>
      <w:r w:rsidRPr="00BA61A3" w:rsidR="00385667">
        <w:t xml:space="preserve">, u iznosu od </w:t>
      </w:r>
      <w:r w:rsidRPr="00AA65A2" w:rsidR="00AA65A2">
        <w:t xml:space="preserve">101.084,07 </w:t>
      </w:r>
      <w:r w:rsidRPr="00BA61A3" w:rsidR="00385667">
        <w:t>kuna.</w:t>
      </w:r>
    </w:p>
    <w:p w:rsidR="00385667" w:rsidP="00385667" w:rsidRDefault="008D71DA">
      <w:pPr>
        <w:ind w:firstLine="708"/>
        <w:jc w:val="both"/>
      </w:pPr>
      <w:r>
        <w:t>133</w:t>
      </w:r>
      <w:r w:rsidRPr="00BA61A3" w:rsidR="00385667">
        <w:t xml:space="preserve">. </w:t>
      </w:r>
      <w:r w:rsidRPr="00AA65A2" w:rsidR="00AA65A2">
        <w:t>RAUL STOMILOVIĆ</w:t>
      </w:r>
      <w:r w:rsidRPr="00BA61A3" w:rsidR="00385667">
        <w:t xml:space="preserve">, Pula, </w:t>
      </w:r>
      <w:r w:rsidR="00AA65A2">
        <w:t>Ulica Ljudevita Posavskog 21</w:t>
      </w:r>
      <w:r w:rsidRPr="00BA61A3" w:rsidR="00385667">
        <w:t xml:space="preserve">, OIB: </w:t>
      </w:r>
      <w:r w:rsidRPr="00AA65A2" w:rsidR="00AA65A2">
        <w:t>92840964758</w:t>
      </w:r>
      <w:r w:rsidRPr="00BA61A3" w:rsidR="00385667">
        <w:t xml:space="preserve">, u iznosu od </w:t>
      </w:r>
      <w:r w:rsidRPr="00AA65A2" w:rsidR="00AA65A2">
        <w:t xml:space="preserve">43.241,28 </w:t>
      </w:r>
      <w:r w:rsidRPr="00BA61A3" w:rsidR="00385667">
        <w:t xml:space="preserve">kuna, </w:t>
      </w:r>
    </w:p>
    <w:p w:rsidRPr="00BA61A3" w:rsidR="00385667" w:rsidP="00385667" w:rsidRDefault="008D71DA">
      <w:pPr>
        <w:ind w:firstLine="708"/>
        <w:jc w:val="both"/>
      </w:pPr>
      <w:r>
        <w:t>134</w:t>
      </w:r>
      <w:r w:rsidRPr="00BA61A3" w:rsidR="00385667">
        <w:t xml:space="preserve">. </w:t>
      </w:r>
      <w:r w:rsidRPr="00AA65A2" w:rsidR="00AA65A2">
        <w:t>BORIS SUTTIL</w:t>
      </w:r>
      <w:r w:rsidRPr="00BA61A3" w:rsidR="00385667">
        <w:t xml:space="preserve">, </w:t>
      </w:r>
      <w:r w:rsidR="00AA65A2">
        <w:t>Pula, Valvazorova ulica 20</w:t>
      </w:r>
      <w:r w:rsidRPr="00BA61A3" w:rsidR="00385667">
        <w:t xml:space="preserve">, OIB:  </w:t>
      </w:r>
      <w:r w:rsidRPr="00AA65A2" w:rsidR="00AA65A2">
        <w:t>27102206816</w:t>
      </w:r>
      <w:r w:rsidRPr="00BA61A3" w:rsidR="00385667">
        <w:t xml:space="preserve">, u iznosu od </w:t>
      </w:r>
      <w:r w:rsidRPr="00E14B66" w:rsidR="00E14B66">
        <w:t xml:space="preserve">80.807,30 </w:t>
      </w:r>
      <w:r w:rsidRPr="00BA61A3" w:rsidR="00385667">
        <w:t>kuna.</w:t>
      </w:r>
    </w:p>
    <w:p w:rsidRPr="00BA61A3" w:rsidR="00385667" w:rsidP="00385667" w:rsidRDefault="008D71DA">
      <w:pPr>
        <w:ind w:firstLine="708"/>
        <w:jc w:val="both"/>
      </w:pPr>
      <w:r>
        <w:t>135</w:t>
      </w:r>
      <w:r w:rsidRPr="00BA61A3" w:rsidR="00385667">
        <w:t xml:space="preserve">. </w:t>
      </w:r>
      <w:r w:rsidRPr="00E14B66" w:rsidR="00E14B66">
        <w:t>TONI ŠEGOTA</w:t>
      </w:r>
      <w:r w:rsidRPr="00BA61A3" w:rsidR="00385667">
        <w:t xml:space="preserve">, </w:t>
      </w:r>
      <w:r w:rsidR="00E14B66">
        <w:t>Krnica, Veliki Vareški 4</w:t>
      </w:r>
      <w:r w:rsidRPr="00BA61A3" w:rsidR="00385667">
        <w:t>, OIB:</w:t>
      </w:r>
      <w:r w:rsidR="00CC2414">
        <w:t xml:space="preserve"> </w:t>
      </w:r>
      <w:r w:rsidRPr="00CC2414" w:rsidR="00CC2414">
        <w:t>25273671004</w:t>
      </w:r>
      <w:r w:rsidRPr="00BA61A3" w:rsidR="00385667">
        <w:t xml:space="preserve">, u iznosu od </w:t>
      </w:r>
      <w:r w:rsidRPr="00CC2414" w:rsidR="00CC2414">
        <w:t xml:space="preserve">79.373,41 </w:t>
      </w:r>
      <w:r w:rsidRPr="00BA61A3" w:rsidR="00385667">
        <w:t>kuna.</w:t>
      </w:r>
    </w:p>
    <w:p w:rsidRPr="00BA61A3" w:rsidR="00385667" w:rsidP="00385667" w:rsidRDefault="008D71DA">
      <w:pPr>
        <w:ind w:firstLine="708"/>
        <w:jc w:val="both"/>
      </w:pPr>
      <w:r>
        <w:t>136</w:t>
      </w:r>
      <w:r w:rsidRPr="00BA61A3" w:rsidR="00385667">
        <w:t xml:space="preserve">. </w:t>
      </w:r>
      <w:r w:rsidRPr="00CC2414" w:rsidR="00CC2414">
        <w:t>ANA TONC</w:t>
      </w:r>
      <w:r w:rsidRPr="00BA61A3" w:rsidR="00385667">
        <w:t xml:space="preserve">, </w:t>
      </w:r>
      <w:r w:rsidR="00CC2414">
        <w:t>Pula, Ulica Vidikovac 7</w:t>
      </w:r>
      <w:r w:rsidRPr="00BA61A3" w:rsidR="00385667">
        <w:t xml:space="preserve">, OIB: </w:t>
      </w:r>
      <w:r w:rsidRPr="00CC2414" w:rsidR="00CC2414">
        <w:t>69856285697</w:t>
      </w:r>
      <w:r w:rsidRPr="00BA61A3" w:rsidR="00385667">
        <w:t xml:space="preserve">, u iznosu od </w:t>
      </w:r>
      <w:r w:rsidRPr="00CC2414" w:rsidR="00CC2414">
        <w:t xml:space="preserve">15.372,13 </w:t>
      </w:r>
      <w:r w:rsidRPr="00BA61A3" w:rsidR="00385667">
        <w:t>kuna.</w:t>
      </w:r>
    </w:p>
    <w:p w:rsidRPr="00BA61A3" w:rsidR="00385667" w:rsidP="00385667" w:rsidRDefault="008D71DA">
      <w:pPr>
        <w:ind w:firstLine="708"/>
        <w:jc w:val="both"/>
      </w:pPr>
      <w:r>
        <w:t>137</w:t>
      </w:r>
      <w:r w:rsidRPr="00BA61A3" w:rsidR="00385667">
        <w:t xml:space="preserve">. </w:t>
      </w:r>
      <w:r w:rsidRPr="00CC2414" w:rsidR="00CC2414">
        <w:t>IVICA TEŠIJA</w:t>
      </w:r>
      <w:r w:rsidRPr="00BA61A3" w:rsidR="00385667">
        <w:t xml:space="preserve">, </w:t>
      </w:r>
      <w:r w:rsidR="00CC2414">
        <w:t>Marčana, Marčana 473A</w:t>
      </w:r>
      <w:r w:rsidRPr="00BA61A3" w:rsidR="00385667">
        <w:t xml:space="preserve">, OIB: </w:t>
      </w:r>
      <w:r w:rsidRPr="00CC2414" w:rsidR="00CC2414">
        <w:t>36571147253</w:t>
      </w:r>
      <w:r w:rsidRPr="00BA61A3" w:rsidR="00385667">
        <w:t xml:space="preserve">, u iznosu od </w:t>
      </w:r>
      <w:r w:rsidRPr="00CC2414" w:rsidR="00CC2414">
        <w:t xml:space="preserve">203.535,15 </w:t>
      </w:r>
      <w:r w:rsidRPr="00BA61A3" w:rsidR="00385667">
        <w:t>kuna.</w:t>
      </w:r>
    </w:p>
    <w:p w:rsidR="00385667" w:rsidP="00385667" w:rsidRDefault="008D71DA">
      <w:pPr>
        <w:ind w:firstLine="708"/>
        <w:jc w:val="both"/>
      </w:pPr>
      <w:r>
        <w:t>138</w:t>
      </w:r>
      <w:r w:rsidRPr="00BA61A3" w:rsidR="00385667">
        <w:t xml:space="preserve">. </w:t>
      </w:r>
      <w:r w:rsidRPr="00CC2414" w:rsidR="00CC2414">
        <w:t>ČEDOMIR TRIVIĆ</w:t>
      </w:r>
      <w:r w:rsidRPr="00BA61A3" w:rsidR="00385667">
        <w:t xml:space="preserve">, </w:t>
      </w:r>
      <w:r w:rsidR="00CC2414">
        <w:t>Pula, Bastianova ulica 30</w:t>
      </w:r>
      <w:r w:rsidRPr="00BA61A3" w:rsidR="00385667">
        <w:t xml:space="preserve">, OIB: </w:t>
      </w:r>
      <w:r w:rsidRPr="00CC2414" w:rsidR="00CC2414">
        <w:t>30866871558</w:t>
      </w:r>
      <w:r w:rsidRPr="00BA61A3" w:rsidR="00385667">
        <w:t xml:space="preserve">, u iznosu od </w:t>
      </w:r>
      <w:r w:rsidRPr="00CC2414" w:rsidR="00CC2414">
        <w:t xml:space="preserve">61.785,24 </w:t>
      </w:r>
      <w:r w:rsidRPr="00BA61A3" w:rsidR="00385667">
        <w:t>kuna.</w:t>
      </w:r>
    </w:p>
    <w:p w:rsidRPr="00BA61A3" w:rsidR="00385667" w:rsidP="00385667" w:rsidRDefault="008D71DA">
      <w:pPr>
        <w:ind w:firstLine="708"/>
        <w:jc w:val="both"/>
      </w:pPr>
      <w:r>
        <w:t>139</w:t>
      </w:r>
      <w:r w:rsidRPr="00BA61A3" w:rsidR="00385667">
        <w:t xml:space="preserve">. </w:t>
      </w:r>
      <w:r w:rsidRPr="00CC2414" w:rsidR="00CC2414">
        <w:t>MLADEN TURK</w:t>
      </w:r>
      <w:r w:rsidRPr="00BA61A3" w:rsidR="00385667">
        <w:t xml:space="preserve">, Pula, </w:t>
      </w:r>
      <w:r w:rsidR="00CC2414">
        <w:t>Gervaisova ulica 8</w:t>
      </w:r>
      <w:r w:rsidRPr="00BA61A3" w:rsidR="00385667">
        <w:t xml:space="preserve">, OIB: </w:t>
      </w:r>
      <w:r w:rsidRPr="00CC2414" w:rsidR="00CC2414">
        <w:t>03322271744</w:t>
      </w:r>
      <w:r w:rsidRPr="00BA61A3" w:rsidR="00385667">
        <w:t xml:space="preserve">, u iznosu od </w:t>
      </w:r>
      <w:r w:rsidRPr="00CC2414" w:rsidR="00CC2414">
        <w:t xml:space="preserve">48.528,05 </w:t>
      </w:r>
      <w:r w:rsidRPr="00BA61A3" w:rsidR="00385667">
        <w:t xml:space="preserve">kuna. </w:t>
      </w:r>
    </w:p>
    <w:p w:rsidRPr="00BA61A3" w:rsidR="00385667" w:rsidP="00385667" w:rsidRDefault="008D71DA">
      <w:pPr>
        <w:ind w:firstLine="708"/>
        <w:jc w:val="both"/>
      </w:pPr>
      <w:r>
        <w:t>140</w:t>
      </w:r>
      <w:r w:rsidRPr="00BA61A3" w:rsidR="00385667">
        <w:t xml:space="preserve">. </w:t>
      </w:r>
      <w:r w:rsidRPr="00CC2414" w:rsidR="00CC2414">
        <w:t>MILORAD UČKAR</w:t>
      </w:r>
      <w:r w:rsidRPr="00BA61A3" w:rsidR="00385667">
        <w:t xml:space="preserve">, </w:t>
      </w:r>
      <w:r w:rsidR="00385667">
        <w:t xml:space="preserve">Pula, </w:t>
      </w:r>
      <w:r w:rsidR="00CC2414">
        <w:t>Kumičićeva ulica 6</w:t>
      </w:r>
      <w:r w:rsidRPr="00BA61A3" w:rsidR="00385667">
        <w:t xml:space="preserve">, OIB: </w:t>
      </w:r>
      <w:r w:rsidRPr="00CC2414" w:rsidR="00CC2414">
        <w:t>43377022431</w:t>
      </w:r>
      <w:r w:rsidRPr="00BA61A3" w:rsidR="00385667">
        <w:t xml:space="preserve">, u iznosu od </w:t>
      </w:r>
      <w:r w:rsidRPr="00CC2414" w:rsidR="00CC2414">
        <w:t xml:space="preserve">47.472,50 </w:t>
      </w:r>
      <w:r w:rsidRPr="00BA61A3" w:rsidR="00385667">
        <w:t>kuna.</w:t>
      </w:r>
    </w:p>
    <w:p w:rsidRPr="00BA61A3" w:rsidR="00385667" w:rsidP="00385667" w:rsidRDefault="008D71DA">
      <w:pPr>
        <w:ind w:firstLine="708"/>
        <w:jc w:val="both"/>
      </w:pPr>
      <w:r>
        <w:lastRenderedPageBreak/>
        <w:t>141</w:t>
      </w:r>
      <w:r w:rsidRPr="00BA61A3" w:rsidR="00385667">
        <w:t xml:space="preserve">. </w:t>
      </w:r>
      <w:r w:rsidRPr="00CC2414" w:rsidR="00CC2414">
        <w:t>LIVIO VERK</w:t>
      </w:r>
      <w:r w:rsidRPr="00BA61A3" w:rsidR="00385667">
        <w:t xml:space="preserve">, </w:t>
      </w:r>
      <w:r w:rsidR="00CC2414">
        <w:t>Galižana, Ulica Veli Vrh 8</w:t>
      </w:r>
      <w:r w:rsidRPr="00BA61A3" w:rsidR="00385667">
        <w:t xml:space="preserve">, OIB: </w:t>
      </w:r>
      <w:r w:rsidRPr="00CC2414" w:rsidR="00CC2414">
        <w:t>08562774294</w:t>
      </w:r>
      <w:r w:rsidRPr="00BA61A3" w:rsidR="00385667">
        <w:t xml:space="preserve">, u iznosu od </w:t>
      </w:r>
      <w:r w:rsidRPr="00CC2414" w:rsidR="00CC2414">
        <w:t xml:space="preserve">89.235,39 </w:t>
      </w:r>
      <w:r w:rsidRPr="00BA61A3" w:rsidR="00385667">
        <w:t>kuna.</w:t>
      </w:r>
    </w:p>
    <w:p w:rsidRPr="00BA61A3" w:rsidR="00385667" w:rsidP="00385667" w:rsidRDefault="008D71DA">
      <w:pPr>
        <w:ind w:firstLine="708"/>
        <w:jc w:val="both"/>
      </w:pPr>
      <w:r>
        <w:t>142</w:t>
      </w:r>
      <w:r w:rsidRPr="00BA61A3" w:rsidR="00385667">
        <w:t xml:space="preserve">. </w:t>
      </w:r>
      <w:r w:rsidRPr="00CC2414" w:rsidR="00CC2414">
        <w:t>SVETLANA VITASOVIĆ</w:t>
      </w:r>
      <w:r w:rsidRPr="00BA61A3" w:rsidR="00385667">
        <w:t xml:space="preserve">, </w:t>
      </w:r>
      <w:r w:rsidR="00CC2414">
        <w:t>Marčana, Filipana 7 A</w:t>
      </w:r>
      <w:r w:rsidRPr="00BA61A3" w:rsidR="00385667">
        <w:t xml:space="preserve">, OIB: </w:t>
      </w:r>
      <w:r w:rsidRPr="00CC2414" w:rsidR="00CC2414">
        <w:t>29210868615</w:t>
      </w:r>
      <w:r w:rsidRPr="00BA61A3" w:rsidR="00385667">
        <w:t xml:space="preserve">, u iznosu od </w:t>
      </w:r>
      <w:r w:rsidRPr="00CC2414" w:rsidR="00CC2414">
        <w:t xml:space="preserve">46.412,15 </w:t>
      </w:r>
      <w:r w:rsidRPr="00BA61A3" w:rsidR="00385667">
        <w:t>kuna.</w:t>
      </w:r>
    </w:p>
    <w:p w:rsidR="00385667" w:rsidP="00385667" w:rsidRDefault="008D71DA">
      <w:pPr>
        <w:ind w:firstLine="708"/>
        <w:jc w:val="both"/>
      </w:pPr>
      <w:r>
        <w:t>143</w:t>
      </w:r>
      <w:r w:rsidRPr="00BA61A3" w:rsidR="00385667">
        <w:t xml:space="preserve">. </w:t>
      </w:r>
      <w:r w:rsidRPr="00CC2414" w:rsidR="00CC2414">
        <w:t>RUDOLF VLAHOVIĆ</w:t>
      </w:r>
      <w:r w:rsidRPr="00BA61A3" w:rsidR="00385667">
        <w:t xml:space="preserve">, Pula, </w:t>
      </w:r>
      <w:r w:rsidR="00CC2414">
        <w:t>Rizzijeva ulica 30</w:t>
      </w:r>
      <w:r w:rsidRPr="00BA61A3" w:rsidR="00385667">
        <w:t xml:space="preserve">, OIB: </w:t>
      </w:r>
      <w:r w:rsidRPr="00CC2414" w:rsidR="00CC2414">
        <w:t>70347590419</w:t>
      </w:r>
      <w:r w:rsidRPr="00BA61A3" w:rsidR="00385667">
        <w:t xml:space="preserve">, u iznosu od </w:t>
      </w:r>
      <w:r w:rsidRPr="00CC2414" w:rsidR="00CC2414">
        <w:t xml:space="preserve">57.760,59 </w:t>
      </w:r>
      <w:r w:rsidRPr="00BA61A3" w:rsidR="00385667">
        <w:t xml:space="preserve">kuna, </w:t>
      </w:r>
    </w:p>
    <w:p w:rsidRPr="00BA61A3" w:rsidR="00385667" w:rsidP="00385667" w:rsidRDefault="008D71DA">
      <w:pPr>
        <w:ind w:firstLine="708"/>
        <w:jc w:val="both"/>
      </w:pPr>
      <w:r>
        <w:t>144</w:t>
      </w:r>
      <w:r w:rsidRPr="00BA61A3" w:rsidR="00385667">
        <w:t xml:space="preserve">. </w:t>
      </w:r>
      <w:r w:rsidRPr="00CC2414" w:rsidR="00CC2414">
        <w:t>ŽELJKO VUČETIĆ</w:t>
      </w:r>
      <w:r w:rsidRPr="00BA61A3" w:rsidR="00385667">
        <w:t xml:space="preserve">, </w:t>
      </w:r>
      <w:r w:rsidR="00CC2414">
        <w:t>Pula, Ulica Kamenjak 7</w:t>
      </w:r>
      <w:r w:rsidRPr="00BA61A3" w:rsidR="00385667">
        <w:t xml:space="preserve">, OIB:  </w:t>
      </w:r>
      <w:r w:rsidRPr="00CC2414" w:rsidR="00CC2414">
        <w:t>60543255202</w:t>
      </w:r>
      <w:r w:rsidRPr="00BA61A3" w:rsidR="00385667">
        <w:t xml:space="preserve">, u iznosu od </w:t>
      </w:r>
      <w:r w:rsidRPr="00F276B0" w:rsidR="00F276B0">
        <w:t xml:space="preserve">75.199,73 </w:t>
      </w:r>
      <w:r w:rsidRPr="00BA61A3" w:rsidR="00385667">
        <w:t>kuna.</w:t>
      </w:r>
    </w:p>
    <w:p w:rsidRPr="00BA61A3" w:rsidR="00385667" w:rsidP="00385667" w:rsidRDefault="008D71DA">
      <w:pPr>
        <w:ind w:firstLine="708"/>
        <w:jc w:val="both"/>
      </w:pPr>
      <w:r>
        <w:t>145</w:t>
      </w:r>
      <w:r w:rsidRPr="00BA61A3" w:rsidR="00385667">
        <w:t xml:space="preserve">. </w:t>
      </w:r>
      <w:r w:rsidRPr="00F276B0" w:rsidR="00F276B0">
        <w:t>BORIS VUKELIĆ</w:t>
      </w:r>
      <w:r w:rsidRPr="00BA61A3" w:rsidR="00385667">
        <w:t xml:space="preserve">, Pula, </w:t>
      </w:r>
      <w:r w:rsidR="00F276B0">
        <w:t>Ulica Ljudevita Posavskog 11</w:t>
      </w:r>
      <w:r w:rsidRPr="00BA61A3" w:rsidR="00385667">
        <w:t xml:space="preserve">, OIB: </w:t>
      </w:r>
      <w:r w:rsidRPr="00F276B0" w:rsidR="00F276B0">
        <w:t>96170134466</w:t>
      </w:r>
      <w:r w:rsidRPr="00BA61A3" w:rsidR="00385667">
        <w:t xml:space="preserve">, u iznosu od </w:t>
      </w:r>
      <w:r w:rsidRPr="00F276B0" w:rsidR="00F276B0">
        <w:t xml:space="preserve">56.159,13 </w:t>
      </w:r>
      <w:r w:rsidRPr="00BA61A3" w:rsidR="00385667">
        <w:t>kuna.</w:t>
      </w:r>
    </w:p>
    <w:p w:rsidRPr="00BA61A3" w:rsidR="00385667" w:rsidP="00385667" w:rsidRDefault="008D71DA">
      <w:pPr>
        <w:ind w:firstLine="708"/>
        <w:jc w:val="both"/>
      </w:pPr>
      <w:r>
        <w:t>146</w:t>
      </w:r>
      <w:r w:rsidRPr="00BA61A3" w:rsidR="00385667">
        <w:t xml:space="preserve">. </w:t>
      </w:r>
      <w:r w:rsidRPr="00F276B0" w:rsidR="00F276B0">
        <w:t>ANTONIO ZUPPICI</w:t>
      </w:r>
      <w:r w:rsidRPr="00BA61A3" w:rsidR="00385667">
        <w:t xml:space="preserve">, </w:t>
      </w:r>
      <w:r w:rsidR="00F276B0">
        <w:t>Vodnjan, Ul. 16. januara 22</w:t>
      </w:r>
      <w:r w:rsidRPr="00BA61A3" w:rsidR="00385667">
        <w:t xml:space="preserve">, OIB: </w:t>
      </w:r>
      <w:r w:rsidRPr="00F276B0" w:rsidR="00F276B0">
        <w:t>02175896732</w:t>
      </w:r>
      <w:r w:rsidRPr="00BA61A3" w:rsidR="00385667">
        <w:t xml:space="preserve">, u iznosu od </w:t>
      </w:r>
      <w:r w:rsidRPr="00F276B0" w:rsidR="00F276B0">
        <w:t xml:space="preserve">72.649,01 </w:t>
      </w:r>
      <w:r w:rsidRPr="00BA61A3" w:rsidR="00385667">
        <w:t>kuna.</w:t>
      </w:r>
    </w:p>
    <w:p w:rsidRPr="00BA61A3" w:rsidR="00385667" w:rsidP="00385667" w:rsidRDefault="008D71DA">
      <w:pPr>
        <w:ind w:firstLine="708"/>
        <w:jc w:val="both"/>
      </w:pPr>
      <w:r>
        <w:t>147</w:t>
      </w:r>
      <w:r w:rsidRPr="00BA61A3" w:rsidR="00385667">
        <w:t xml:space="preserve">. </w:t>
      </w:r>
      <w:r w:rsidRPr="00F276B0" w:rsidR="00F276B0">
        <w:t>DENIS ŽGRABLIĆ</w:t>
      </w:r>
      <w:r w:rsidRPr="00BA61A3" w:rsidR="00385667">
        <w:t xml:space="preserve">, </w:t>
      </w:r>
      <w:r w:rsidR="00F276B0">
        <w:t>Pula, Sponzina ulica 7</w:t>
      </w:r>
      <w:r w:rsidRPr="00BA61A3" w:rsidR="00385667">
        <w:t xml:space="preserve">, OIB: </w:t>
      </w:r>
      <w:r w:rsidRPr="00F276B0" w:rsidR="00F276B0">
        <w:t>61562981452</w:t>
      </w:r>
      <w:r w:rsidRPr="00BA61A3" w:rsidR="00385667">
        <w:t xml:space="preserve">, u iznosu od </w:t>
      </w:r>
      <w:r w:rsidRPr="00F276B0" w:rsidR="00F276B0">
        <w:t xml:space="preserve">83.544,13 </w:t>
      </w:r>
      <w:r w:rsidRPr="00BA61A3" w:rsidR="00385667">
        <w:t>kuna.</w:t>
      </w:r>
    </w:p>
    <w:p w:rsidR="00385667" w:rsidP="00385667" w:rsidRDefault="008D71DA">
      <w:pPr>
        <w:ind w:firstLine="708"/>
        <w:jc w:val="both"/>
      </w:pPr>
      <w:r>
        <w:t>148</w:t>
      </w:r>
      <w:r w:rsidRPr="00BA61A3" w:rsidR="00385667">
        <w:t xml:space="preserve">. </w:t>
      </w:r>
      <w:r w:rsidRPr="00F276B0" w:rsidR="00F276B0">
        <w:t>SVJETLANA VITASOVIĆ</w:t>
      </w:r>
      <w:r w:rsidRPr="00BA61A3" w:rsidR="00385667">
        <w:t xml:space="preserve">, </w:t>
      </w:r>
      <w:r w:rsidR="00F276B0">
        <w:t>Marčana, Marčana 471</w:t>
      </w:r>
      <w:r w:rsidRPr="00BA61A3" w:rsidR="00385667">
        <w:t xml:space="preserve">, OIB: </w:t>
      </w:r>
      <w:r w:rsidRPr="00F276B0" w:rsidR="00F276B0">
        <w:t>15728960926</w:t>
      </w:r>
      <w:r w:rsidRPr="00BA61A3" w:rsidR="00385667">
        <w:t xml:space="preserve">, u iznosu od </w:t>
      </w:r>
      <w:r w:rsidRPr="00F276B0" w:rsidR="00F276B0">
        <w:t xml:space="preserve">5.630,96 </w:t>
      </w:r>
      <w:r w:rsidRPr="00BA61A3" w:rsidR="00385667">
        <w:t>kuna.</w:t>
      </w:r>
    </w:p>
    <w:p w:rsidRPr="00BA61A3" w:rsidR="00385667" w:rsidP="00385667" w:rsidRDefault="008D71DA">
      <w:pPr>
        <w:ind w:firstLine="708"/>
        <w:jc w:val="both"/>
      </w:pPr>
      <w:r>
        <w:t>149</w:t>
      </w:r>
      <w:r w:rsidRPr="00BA61A3" w:rsidR="00385667">
        <w:t xml:space="preserve">. </w:t>
      </w:r>
      <w:r w:rsidRPr="00F276B0" w:rsidR="00F276B0">
        <w:t>IVICA TURK</w:t>
      </w:r>
      <w:r w:rsidRPr="00BA61A3" w:rsidR="00385667">
        <w:t xml:space="preserve">, Pula, </w:t>
      </w:r>
      <w:r w:rsidR="00F276B0">
        <w:t>Štrped 39</w:t>
      </w:r>
      <w:r w:rsidRPr="00BA61A3" w:rsidR="00385667">
        <w:t xml:space="preserve">, OIB: </w:t>
      </w:r>
      <w:r w:rsidRPr="00F276B0" w:rsidR="00F276B0">
        <w:t>63003282588</w:t>
      </w:r>
      <w:r w:rsidRPr="00BA61A3" w:rsidR="00385667">
        <w:t xml:space="preserve">, u iznosu od </w:t>
      </w:r>
      <w:r w:rsidRPr="00F276B0" w:rsidR="00F276B0">
        <w:t xml:space="preserve">156.218,16 </w:t>
      </w:r>
      <w:r w:rsidRPr="00BA61A3" w:rsidR="00385667">
        <w:t xml:space="preserve">kuna. </w:t>
      </w:r>
    </w:p>
    <w:p w:rsidRPr="00BA61A3" w:rsidR="00385667" w:rsidP="00385667" w:rsidRDefault="008D71DA">
      <w:pPr>
        <w:ind w:firstLine="708"/>
        <w:jc w:val="both"/>
      </w:pPr>
      <w:r>
        <w:t>150</w:t>
      </w:r>
      <w:r w:rsidRPr="00BA61A3" w:rsidR="00385667">
        <w:t xml:space="preserve">. </w:t>
      </w:r>
      <w:r w:rsidRPr="00F276B0" w:rsidR="00F276B0">
        <w:t>SINIŠA STOJANOVIĆ</w:t>
      </w:r>
      <w:r w:rsidRPr="00BA61A3" w:rsidR="00385667">
        <w:t xml:space="preserve">, </w:t>
      </w:r>
      <w:r w:rsidR="00385667">
        <w:t xml:space="preserve">Pula, </w:t>
      </w:r>
      <w:r w:rsidR="00F276B0">
        <w:t>Selo 59A</w:t>
      </w:r>
      <w:r w:rsidRPr="00BA61A3" w:rsidR="00385667">
        <w:t xml:space="preserve">, OIB: </w:t>
      </w:r>
      <w:r w:rsidRPr="00F276B0" w:rsidR="00F276B0">
        <w:t>49821408670</w:t>
      </w:r>
      <w:r w:rsidRPr="00BA61A3" w:rsidR="00385667">
        <w:t xml:space="preserve">, u iznosu od </w:t>
      </w:r>
      <w:r w:rsidRPr="00F276B0" w:rsidR="00F276B0">
        <w:t xml:space="preserve">60.148,54 </w:t>
      </w:r>
      <w:r w:rsidRPr="00BA61A3" w:rsidR="00385667">
        <w:t>kuna.</w:t>
      </w:r>
    </w:p>
    <w:p w:rsidRPr="00BA61A3" w:rsidR="00385667" w:rsidP="00385667" w:rsidRDefault="00385667">
      <w:pPr>
        <w:ind w:firstLine="708"/>
        <w:jc w:val="both"/>
      </w:pPr>
      <w:r w:rsidRPr="00BA61A3">
        <w:t>1</w:t>
      </w:r>
      <w:r>
        <w:t>5</w:t>
      </w:r>
      <w:r w:rsidR="008D71DA">
        <w:t>1</w:t>
      </w:r>
      <w:r w:rsidRPr="00BA61A3">
        <w:t xml:space="preserve">. </w:t>
      </w:r>
      <w:r w:rsidRPr="00F276B0" w:rsidR="00F276B0">
        <w:t>ŽELJKO VUJIČIĆ</w:t>
      </w:r>
      <w:r w:rsidRPr="00BA61A3">
        <w:t xml:space="preserve">, </w:t>
      </w:r>
      <w:r w:rsidR="00F276B0">
        <w:t>Pula, Ulica Viovica 18</w:t>
      </w:r>
      <w:r w:rsidRPr="00BA61A3">
        <w:t xml:space="preserve">, OIB: </w:t>
      </w:r>
      <w:r w:rsidRPr="00F276B0" w:rsidR="00F276B0">
        <w:t>72365343110</w:t>
      </w:r>
      <w:r w:rsidRPr="00BA61A3">
        <w:t xml:space="preserve">, u iznosu od </w:t>
      </w:r>
      <w:r w:rsidRPr="00F276B0" w:rsidR="00F276B0">
        <w:t xml:space="preserve">58.311,13 </w:t>
      </w:r>
      <w:r w:rsidRPr="00BA61A3">
        <w:t>kuna.</w:t>
      </w:r>
    </w:p>
    <w:p w:rsidRPr="00BA61A3" w:rsidR="00385667" w:rsidP="00385667" w:rsidRDefault="00385667">
      <w:pPr>
        <w:ind w:firstLine="708"/>
        <w:jc w:val="both"/>
      </w:pPr>
      <w:r w:rsidRPr="00BA61A3">
        <w:t>1</w:t>
      </w:r>
      <w:r>
        <w:t>5</w:t>
      </w:r>
      <w:r w:rsidR="008D71DA">
        <w:t>2</w:t>
      </w:r>
      <w:r w:rsidRPr="00BA61A3">
        <w:t xml:space="preserve">. </w:t>
      </w:r>
      <w:r w:rsidRPr="00F276B0" w:rsidR="00F276B0">
        <w:t>LUČANO SOŠIĆ</w:t>
      </w:r>
      <w:r w:rsidR="00F276B0">
        <w:t>, Fažana, Ul. Proštin 32A</w:t>
      </w:r>
      <w:r w:rsidRPr="00BA61A3">
        <w:t xml:space="preserve">, OIB: </w:t>
      </w:r>
      <w:r w:rsidRPr="00F276B0" w:rsidR="00F276B0">
        <w:t>09857136669</w:t>
      </w:r>
      <w:r w:rsidRPr="00BA61A3">
        <w:t xml:space="preserve">, u iznosu od </w:t>
      </w:r>
      <w:r w:rsidRPr="00F276B0" w:rsidR="00F276B0">
        <w:t xml:space="preserve">49.791,55 </w:t>
      </w:r>
      <w:r w:rsidRPr="00BA61A3">
        <w:t>kuna.</w:t>
      </w:r>
    </w:p>
    <w:p w:rsidR="00385667" w:rsidP="00385667" w:rsidRDefault="00385667">
      <w:pPr>
        <w:ind w:firstLine="708"/>
        <w:jc w:val="both"/>
      </w:pPr>
      <w:r w:rsidRPr="00BA61A3">
        <w:t>1</w:t>
      </w:r>
      <w:r>
        <w:t>5</w:t>
      </w:r>
      <w:r w:rsidR="008D71DA">
        <w:t>3</w:t>
      </w:r>
      <w:r w:rsidRPr="00BA61A3">
        <w:t xml:space="preserve">. </w:t>
      </w:r>
      <w:r w:rsidRPr="00F276B0" w:rsidR="00F276B0">
        <w:t>MIRIJAN ŠANTEKOVIĆ</w:t>
      </w:r>
      <w:r w:rsidRPr="00BA61A3">
        <w:t xml:space="preserve">, Pula, </w:t>
      </w:r>
      <w:r w:rsidR="00F276B0">
        <w:t>Ulica Lungera 10</w:t>
      </w:r>
      <w:r w:rsidRPr="00BA61A3">
        <w:t xml:space="preserve">, OIB: </w:t>
      </w:r>
      <w:r w:rsidRPr="00F276B0" w:rsidR="00F276B0">
        <w:t>85573944926</w:t>
      </w:r>
      <w:r w:rsidRPr="00BA61A3">
        <w:t xml:space="preserve">, u iznosu od </w:t>
      </w:r>
      <w:r w:rsidRPr="00F276B0" w:rsidR="00F276B0">
        <w:t xml:space="preserve">27.499,34 </w:t>
      </w:r>
      <w:r w:rsidRPr="00BA61A3">
        <w:t xml:space="preserve">kuna, </w:t>
      </w:r>
    </w:p>
    <w:p w:rsidRPr="00BA61A3" w:rsidR="00385667" w:rsidP="00385667" w:rsidRDefault="00385667">
      <w:pPr>
        <w:ind w:firstLine="708"/>
        <w:jc w:val="both"/>
      </w:pPr>
      <w:r w:rsidRPr="00BA61A3">
        <w:t>1</w:t>
      </w:r>
      <w:r>
        <w:t>5</w:t>
      </w:r>
      <w:r w:rsidR="008D71DA">
        <w:t>4</w:t>
      </w:r>
      <w:r w:rsidRPr="00BA61A3">
        <w:t xml:space="preserve">. </w:t>
      </w:r>
      <w:r w:rsidRPr="001141A9" w:rsidR="001141A9">
        <w:t>EMILIO UŠIĆ</w:t>
      </w:r>
      <w:r w:rsidRPr="00BA61A3">
        <w:t xml:space="preserve">, </w:t>
      </w:r>
      <w:r w:rsidR="001141A9">
        <w:t>Pula, Valtura 4 B</w:t>
      </w:r>
      <w:r w:rsidRPr="00BA61A3">
        <w:t xml:space="preserve">, OIB:  </w:t>
      </w:r>
      <w:r w:rsidRPr="001141A9" w:rsidR="001141A9">
        <w:t>04594636421</w:t>
      </w:r>
      <w:r w:rsidRPr="00BA61A3">
        <w:t xml:space="preserve">, u iznosu od </w:t>
      </w:r>
      <w:r w:rsidRPr="001141A9" w:rsidR="001141A9">
        <w:t xml:space="preserve">218.220,38 </w:t>
      </w:r>
      <w:r w:rsidRPr="00BA61A3">
        <w:t>kuna.</w:t>
      </w:r>
    </w:p>
    <w:p w:rsidRPr="00BA61A3" w:rsidR="00385667" w:rsidP="00385667" w:rsidRDefault="00385667">
      <w:pPr>
        <w:ind w:firstLine="708"/>
        <w:jc w:val="both"/>
      </w:pPr>
      <w:r w:rsidRPr="00BA61A3">
        <w:t>1</w:t>
      </w:r>
      <w:r>
        <w:t>5</w:t>
      </w:r>
      <w:r w:rsidR="008D71DA">
        <w:t>5</w:t>
      </w:r>
      <w:r w:rsidRPr="00BA61A3">
        <w:t xml:space="preserve">. </w:t>
      </w:r>
      <w:r w:rsidRPr="001141A9" w:rsidR="001141A9">
        <w:t>DONALD SMEH</w:t>
      </w:r>
      <w:r w:rsidRPr="00BA61A3">
        <w:t xml:space="preserve">, Pula, </w:t>
      </w:r>
      <w:r w:rsidR="001141A9">
        <w:t>Črnjina ulica 4</w:t>
      </w:r>
      <w:r w:rsidRPr="00BA61A3">
        <w:t xml:space="preserve">, OIB: </w:t>
      </w:r>
      <w:r w:rsidRPr="001141A9" w:rsidR="001141A9">
        <w:t>56866404825</w:t>
      </w:r>
      <w:r w:rsidRPr="00BA61A3">
        <w:t xml:space="preserve">, u iznosu od </w:t>
      </w:r>
      <w:r w:rsidRPr="001141A9" w:rsidR="001141A9">
        <w:t xml:space="preserve">110.800,00 </w:t>
      </w:r>
      <w:r w:rsidRPr="00BA61A3">
        <w:t>kuna.</w:t>
      </w:r>
    </w:p>
    <w:p w:rsidRPr="00BA61A3" w:rsidR="00385667" w:rsidP="00385667" w:rsidRDefault="00385667">
      <w:pPr>
        <w:ind w:firstLine="708"/>
        <w:jc w:val="both"/>
      </w:pPr>
      <w:r w:rsidRPr="00BA61A3">
        <w:t>1</w:t>
      </w:r>
      <w:r>
        <w:t>5</w:t>
      </w:r>
      <w:r w:rsidR="008D71DA">
        <w:t>6</w:t>
      </w:r>
      <w:r w:rsidRPr="00BA61A3">
        <w:t xml:space="preserve">. </w:t>
      </w:r>
      <w:r w:rsidRPr="001141A9" w:rsidR="001141A9">
        <w:t>BRANKO TRBOVIĆ</w:t>
      </w:r>
      <w:r w:rsidRPr="00BA61A3">
        <w:t xml:space="preserve">, </w:t>
      </w:r>
      <w:r w:rsidR="001141A9">
        <w:t>Pula, Ulica Dolinka 38</w:t>
      </w:r>
      <w:r w:rsidRPr="00BA61A3">
        <w:t xml:space="preserve">, OIB: </w:t>
      </w:r>
      <w:r w:rsidRPr="001141A9" w:rsidR="001141A9">
        <w:t>85156817601</w:t>
      </w:r>
      <w:r w:rsidRPr="00BA61A3">
        <w:t xml:space="preserve">, u iznosu od </w:t>
      </w:r>
      <w:r w:rsidRPr="001141A9" w:rsidR="001141A9">
        <w:t xml:space="preserve">107.131,23 </w:t>
      </w:r>
      <w:r w:rsidRPr="00BA61A3">
        <w:t>kuna.</w:t>
      </w:r>
    </w:p>
    <w:p w:rsidR="00385667" w:rsidP="00385667" w:rsidRDefault="00385667">
      <w:pPr>
        <w:ind w:firstLine="708"/>
        <w:jc w:val="both"/>
      </w:pPr>
      <w:r w:rsidRPr="00BA61A3">
        <w:t>1</w:t>
      </w:r>
      <w:r>
        <w:t>5</w:t>
      </w:r>
      <w:r w:rsidR="008D71DA">
        <w:t>7</w:t>
      </w:r>
      <w:r w:rsidRPr="00BA61A3">
        <w:t xml:space="preserve">. </w:t>
      </w:r>
      <w:r w:rsidRPr="001141A9" w:rsidR="001141A9">
        <w:t>DAVOR PLETIKOS</w:t>
      </w:r>
      <w:r w:rsidRPr="00BA61A3">
        <w:t xml:space="preserve">, </w:t>
      </w:r>
      <w:r w:rsidR="001141A9">
        <w:t>Marčana, Marčana 70</w:t>
      </w:r>
      <w:r w:rsidRPr="00BA61A3">
        <w:t xml:space="preserve">, OIB: </w:t>
      </w:r>
      <w:r w:rsidRPr="001141A9" w:rsidR="001141A9">
        <w:t>01436837208</w:t>
      </w:r>
      <w:r w:rsidRPr="00BA61A3">
        <w:t xml:space="preserve">, u iznosu od </w:t>
      </w:r>
      <w:r w:rsidRPr="001141A9" w:rsidR="001141A9">
        <w:t xml:space="preserve">91.928,98 </w:t>
      </w:r>
      <w:r w:rsidRPr="00BA61A3">
        <w:t>kuna.</w:t>
      </w:r>
    </w:p>
    <w:p w:rsidR="00385667" w:rsidP="001141A9" w:rsidRDefault="008D71DA">
      <w:pPr>
        <w:ind w:firstLine="708"/>
        <w:jc w:val="both"/>
      </w:pPr>
      <w:r>
        <w:t>158</w:t>
      </w:r>
      <w:r w:rsidRPr="00BA61A3" w:rsidR="00385667">
        <w:t xml:space="preserve">. </w:t>
      </w:r>
      <w:r w:rsidRPr="001141A9" w:rsidR="001141A9">
        <w:t>MARINO ZUBAN</w:t>
      </w:r>
      <w:r w:rsidRPr="00BA61A3" w:rsidR="00385667">
        <w:t xml:space="preserve">, </w:t>
      </w:r>
      <w:r w:rsidR="00E53F5B">
        <w:t>Pula, Akvilejski prilaz 1</w:t>
      </w:r>
      <w:r w:rsidRPr="00BA61A3" w:rsidR="00385667">
        <w:t xml:space="preserve">, OIB: </w:t>
      </w:r>
      <w:r w:rsidRPr="00E53F5B" w:rsidR="00E53F5B">
        <w:t>57628069503</w:t>
      </w:r>
      <w:r w:rsidRPr="00BA61A3" w:rsidR="00385667">
        <w:t xml:space="preserve">, u iznosu od </w:t>
      </w:r>
      <w:r w:rsidRPr="00E53F5B" w:rsidR="00E53F5B">
        <w:t xml:space="preserve">47.558,79 </w:t>
      </w:r>
      <w:r w:rsidRPr="00BA61A3" w:rsidR="00385667">
        <w:t>kuna.</w:t>
      </w:r>
    </w:p>
    <w:p w:rsidRPr="00BA61A3" w:rsidR="00385667" w:rsidP="00385667" w:rsidRDefault="008D71DA">
      <w:pPr>
        <w:ind w:firstLine="708"/>
        <w:jc w:val="both"/>
      </w:pPr>
      <w:r>
        <w:t>159</w:t>
      </w:r>
      <w:r w:rsidRPr="00BA61A3" w:rsidR="00385667">
        <w:t xml:space="preserve">. </w:t>
      </w:r>
      <w:r w:rsidRPr="00E53F5B" w:rsidR="00E53F5B">
        <w:t>ŽELJKO ZUBAJ</w:t>
      </w:r>
      <w:r w:rsidRPr="00BA61A3" w:rsidR="00385667">
        <w:t xml:space="preserve">, Pula, </w:t>
      </w:r>
      <w:r w:rsidR="00E53F5B">
        <w:t>Agronautska ulica 99</w:t>
      </w:r>
      <w:r w:rsidRPr="00BA61A3" w:rsidR="00385667">
        <w:t xml:space="preserve">, OIB: </w:t>
      </w:r>
      <w:r w:rsidRPr="00E53F5B" w:rsidR="00E53F5B">
        <w:t>29044976029</w:t>
      </w:r>
      <w:r w:rsidRPr="00BA61A3" w:rsidR="00385667">
        <w:t xml:space="preserve">, u iznosu od </w:t>
      </w:r>
      <w:r w:rsidRPr="00E53F5B" w:rsidR="00E53F5B">
        <w:t xml:space="preserve">82.618,66 </w:t>
      </w:r>
      <w:r w:rsidRPr="00BA61A3" w:rsidR="00385667">
        <w:t xml:space="preserve">kuna. </w:t>
      </w:r>
    </w:p>
    <w:p w:rsidRPr="00BA61A3" w:rsidR="00385667" w:rsidP="00385667" w:rsidRDefault="00385667">
      <w:pPr>
        <w:ind w:firstLine="708"/>
        <w:jc w:val="both"/>
      </w:pPr>
      <w:r w:rsidRPr="00BA61A3">
        <w:t>1</w:t>
      </w:r>
      <w:r>
        <w:t>6</w:t>
      </w:r>
      <w:r w:rsidR="008D71DA">
        <w:t>0</w:t>
      </w:r>
      <w:r w:rsidRPr="00BA61A3">
        <w:t xml:space="preserve">. </w:t>
      </w:r>
      <w:r w:rsidRPr="00E53F5B" w:rsidR="00E53F5B">
        <w:t>JOSIP UŠIĆ</w:t>
      </w:r>
      <w:r w:rsidRPr="00BA61A3">
        <w:t xml:space="preserve">, </w:t>
      </w:r>
      <w:r w:rsidR="00E53F5B">
        <w:t>Marčana, Muntić 43A</w:t>
      </w:r>
      <w:r w:rsidRPr="00BA61A3">
        <w:t xml:space="preserve">, OIB: </w:t>
      </w:r>
      <w:r w:rsidRPr="00E53F5B" w:rsidR="00E53F5B">
        <w:t>36224706490</w:t>
      </w:r>
      <w:r w:rsidRPr="00BA61A3">
        <w:t xml:space="preserve">, u iznosu od </w:t>
      </w:r>
      <w:r w:rsidRPr="00E53F5B" w:rsidR="00E53F5B">
        <w:t xml:space="preserve">81.165,63 </w:t>
      </w:r>
      <w:r w:rsidRPr="00BA61A3">
        <w:t>kuna.</w:t>
      </w:r>
    </w:p>
    <w:p w:rsidRPr="00BA61A3" w:rsidR="00385667" w:rsidP="00385667" w:rsidRDefault="00385667">
      <w:pPr>
        <w:ind w:firstLine="708"/>
        <w:jc w:val="both"/>
      </w:pPr>
      <w:r w:rsidRPr="00BA61A3">
        <w:t>1</w:t>
      </w:r>
      <w:r>
        <w:t>6</w:t>
      </w:r>
      <w:r w:rsidR="008D71DA">
        <w:t>1</w:t>
      </w:r>
      <w:r w:rsidRPr="00BA61A3">
        <w:t xml:space="preserve">. </w:t>
      </w:r>
      <w:r w:rsidRPr="00E53F5B" w:rsidR="00E53F5B">
        <w:t>MILAN ŠIMIĆ</w:t>
      </w:r>
      <w:r w:rsidRPr="00BA61A3">
        <w:t xml:space="preserve">, </w:t>
      </w:r>
      <w:r w:rsidR="00E53F5B">
        <w:t>Pula, Mihovilovićeva ulica 5</w:t>
      </w:r>
      <w:r w:rsidRPr="00BA61A3">
        <w:t xml:space="preserve">, OIB: </w:t>
      </w:r>
      <w:r w:rsidRPr="00E53F5B" w:rsidR="00E53F5B">
        <w:t>75718759419</w:t>
      </w:r>
      <w:r w:rsidRPr="00BA61A3">
        <w:t xml:space="preserve">, u iznosu od </w:t>
      </w:r>
      <w:r w:rsidRPr="00E53F5B" w:rsidR="00E53F5B">
        <w:t xml:space="preserve">177.783,23 </w:t>
      </w:r>
      <w:r w:rsidRPr="00BA61A3">
        <w:t>kuna.</w:t>
      </w:r>
    </w:p>
    <w:p w:rsidRPr="00BA61A3" w:rsidR="00385667" w:rsidP="00385667" w:rsidRDefault="00385667">
      <w:pPr>
        <w:ind w:firstLine="708"/>
        <w:jc w:val="both"/>
      </w:pPr>
      <w:r w:rsidRPr="00BA61A3">
        <w:t>1</w:t>
      </w:r>
      <w:r>
        <w:t>6</w:t>
      </w:r>
      <w:r w:rsidR="008D71DA">
        <w:t>2</w:t>
      </w:r>
      <w:r w:rsidRPr="00BA61A3">
        <w:t xml:space="preserve">. </w:t>
      </w:r>
      <w:r w:rsidRPr="00E53F5B" w:rsidR="00E53F5B">
        <w:t>ISMET ADROVIĆ</w:t>
      </w:r>
      <w:r w:rsidRPr="00BA61A3">
        <w:t xml:space="preserve">, </w:t>
      </w:r>
      <w:r w:rsidR="00E53F5B">
        <w:t>Pula, Da Vincijeva ulica 10</w:t>
      </w:r>
      <w:r w:rsidRPr="00BA61A3">
        <w:t xml:space="preserve">, OIB: </w:t>
      </w:r>
      <w:r w:rsidRPr="00E53F5B" w:rsidR="00E53F5B">
        <w:t>74324689680</w:t>
      </w:r>
      <w:r w:rsidRPr="00BA61A3">
        <w:t xml:space="preserve">, u iznosu od </w:t>
      </w:r>
      <w:r w:rsidRPr="00E53F5B" w:rsidR="00E53F5B">
        <w:t xml:space="preserve">5.010,01 </w:t>
      </w:r>
      <w:r w:rsidRPr="00BA61A3">
        <w:t>kuna.</w:t>
      </w:r>
    </w:p>
    <w:p w:rsidR="00385667" w:rsidP="00385667" w:rsidRDefault="00385667">
      <w:pPr>
        <w:ind w:firstLine="708"/>
        <w:jc w:val="both"/>
      </w:pPr>
      <w:r w:rsidRPr="00BA61A3">
        <w:t>1</w:t>
      </w:r>
      <w:r>
        <w:t>6</w:t>
      </w:r>
      <w:r w:rsidR="008D71DA">
        <w:t>3</w:t>
      </w:r>
      <w:r w:rsidRPr="00BA61A3">
        <w:t xml:space="preserve">. </w:t>
      </w:r>
      <w:r w:rsidRPr="00E53F5B" w:rsidR="00E53F5B">
        <w:t>VALTER CETINA</w:t>
      </w:r>
      <w:r w:rsidRPr="00BA61A3">
        <w:t xml:space="preserve">, </w:t>
      </w:r>
      <w:r w:rsidR="00E53F5B">
        <w:t>Marčana, Divšići 10</w:t>
      </w:r>
      <w:r w:rsidRPr="00BA61A3">
        <w:t xml:space="preserve">, OIB: </w:t>
      </w:r>
      <w:r w:rsidRPr="00E53F5B" w:rsidR="00E53F5B">
        <w:t>94129372886</w:t>
      </w:r>
      <w:r w:rsidRPr="00BA61A3">
        <w:t xml:space="preserve">, u iznosu od </w:t>
      </w:r>
      <w:r w:rsidRPr="00E53F5B" w:rsidR="00E53F5B">
        <w:t xml:space="preserve">1.740,84 </w:t>
      </w:r>
      <w:r w:rsidR="00E53F5B">
        <w:t>kuna.</w:t>
      </w:r>
    </w:p>
    <w:p w:rsidRPr="00BA61A3" w:rsidR="00385667" w:rsidP="00385667" w:rsidRDefault="00385667">
      <w:pPr>
        <w:ind w:firstLine="708"/>
        <w:jc w:val="both"/>
      </w:pPr>
      <w:r w:rsidRPr="00BA61A3">
        <w:t>1</w:t>
      </w:r>
      <w:r>
        <w:t>6</w:t>
      </w:r>
      <w:r w:rsidR="008D71DA">
        <w:t>4</w:t>
      </w:r>
      <w:r w:rsidRPr="00BA61A3">
        <w:t xml:space="preserve">. </w:t>
      </w:r>
      <w:r w:rsidRPr="00E53F5B" w:rsidR="00E53F5B">
        <w:t>ZVONIMIR DEVERNAY</w:t>
      </w:r>
      <w:r w:rsidRPr="00BA61A3">
        <w:t xml:space="preserve">, </w:t>
      </w:r>
      <w:r w:rsidR="00E53F5B">
        <w:t>Pula, Mutilska ulica 42C, OIB:</w:t>
      </w:r>
      <w:r w:rsidRPr="00BA61A3">
        <w:t xml:space="preserve"> </w:t>
      </w:r>
      <w:r w:rsidRPr="00E53F5B" w:rsidR="00E53F5B">
        <w:t>92427694148</w:t>
      </w:r>
      <w:r w:rsidRPr="00BA61A3">
        <w:t xml:space="preserve">, u iznosu od </w:t>
      </w:r>
      <w:r w:rsidRPr="00E53F5B" w:rsidR="00E53F5B">
        <w:t xml:space="preserve">49.456,10 </w:t>
      </w:r>
      <w:r w:rsidRPr="00BA61A3">
        <w:t>kuna.</w:t>
      </w:r>
    </w:p>
    <w:p w:rsidRPr="00BA61A3" w:rsidR="00385667" w:rsidP="00385667" w:rsidRDefault="00385667">
      <w:pPr>
        <w:ind w:firstLine="708"/>
        <w:jc w:val="both"/>
      </w:pPr>
      <w:r w:rsidRPr="00BA61A3">
        <w:t>1</w:t>
      </w:r>
      <w:r>
        <w:t>6</w:t>
      </w:r>
      <w:r w:rsidR="008D71DA">
        <w:t>5</w:t>
      </w:r>
      <w:r w:rsidRPr="00BA61A3">
        <w:t xml:space="preserve">. </w:t>
      </w:r>
      <w:r w:rsidRPr="00E53F5B" w:rsidR="00E53F5B">
        <w:t>DJANFRANKO KREŠINA</w:t>
      </w:r>
      <w:r w:rsidRPr="00BA61A3">
        <w:t xml:space="preserve">, Pula, </w:t>
      </w:r>
      <w:r w:rsidR="00E53F5B">
        <w:t>Mutilska</w:t>
      </w:r>
      <w:r w:rsidRPr="00BA61A3">
        <w:t xml:space="preserve"> ulica </w:t>
      </w:r>
      <w:r>
        <w:t>1</w:t>
      </w:r>
      <w:r w:rsidR="00E53F5B">
        <w:t>01</w:t>
      </w:r>
      <w:r w:rsidRPr="00BA61A3">
        <w:t xml:space="preserve">, OIB: </w:t>
      </w:r>
      <w:r w:rsidRPr="00E53F5B" w:rsidR="00E53F5B">
        <w:t>73606368828</w:t>
      </w:r>
      <w:r w:rsidRPr="00BA61A3">
        <w:t xml:space="preserve">, u iznosu od </w:t>
      </w:r>
      <w:r w:rsidRPr="00E53F5B" w:rsidR="00E53F5B">
        <w:t xml:space="preserve">7.108,15 </w:t>
      </w:r>
      <w:r w:rsidRPr="00BA61A3">
        <w:t>kuna.</w:t>
      </w:r>
    </w:p>
    <w:p w:rsidRPr="00BA61A3" w:rsidR="00385667" w:rsidP="00385667" w:rsidRDefault="00385667">
      <w:pPr>
        <w:ind w:firstLine="708"/>
        <w:jc w:val="both"/>
      </w:pPr>
      <w:r w:rsidRPr="00BA61A3">
        <w:lastRenderedPageBreak/>
        <w:t>1</w:t>
      </w:r>
      <w:r>
        <w:t>6</w:t>
      </w:r>
      <w:r w:rsidR="008D71DA">
        <w:t>6</w:t>
      </w:r>
      <w:r w:rsidRPr="00BA61A3">
        <w:t xml:space="preserve">. </w:t>
      </w:r>
      <w:r w:rsidRPr="00E53F5B" w:rsidR="00E53F5B">
        <w:t>JOVANKA KROG</w:t>
      </w:r>
      <w:r w:rsidRPr="00BA61A3">
        <w:t xml:space="preserve">, </w:t>
      </w:r>
      <w:r w:rsidR="00E53F5B">
        <w:t>Pula, Mihovilovićeva ulica 7</w:t>
      </w:r>
      <w:r w:rsidRPr="00BA61A3">
        <w:t xml:space="preserve">, OIB: </w:t>
      </w:r>
      <w:r w:rsidRPr="00E53F5B" w:rsidR="00E53F5B">
        <w:t>91330429561</w:t>
      </w:r>
      <w:r w:rsidRPr="00BA61A3">
        <w:t xml:space="preserve">, u iznosu od </w:t>
      </w:r>
      <w:r w:rsidRPr="00E53F5B" w:rsidR="00E53F5B">
        <w:t xml:space="preserve">2.100,17 </w:t>
      </w:r>
      <w:r w:rsidRPr="00BA61A3">
        <w:t>kuna.</w:t>
      </w:r>
    </w:p>
    <w:p w:rsidRPr="00BA61A3" w:rsidR="00385667" w:rsidP="00385667" w:rsidRDefault="00385667">
      <w:pPr>
        <w:ind w:firstLine="708"/>
        <w:jc w:val="both"/>
      </w:pPr>
      <w:r w:rsidRPr="00BA61A3">
        <w:t>1</w:t>
      </w:r>
      <w:r>
        <w:t>6</w:t>
      </w:r>
      <w:r w:rsidR="008D71DA">
        <w:t>7</w:t>
      </w:r>
      <w:r w:rsidRPr="00BA61A3">
        <w:t xml:space="preserve">. </w:t>
      </w:r>
      <w:r w:rsidRPr="00486270" w:rsidR="00486270">
        <w:t>GAIA LADAVAC</w:t>
      </w:r>
      <w:r w:rsidRPr="00BA61A3">
        <w:t xml:space="preserve">, </w:t>
      </w:r>
      <w:r w:rsidR="00486270">
        <w:t>Pula, Kochova ulica 9</w:t>
      </w:r>
      <w:r w:rsidRPr="00BA61A3">
        <w:t xml:space="preserve">, OIB: </w:t>
      </w:r>
      <w:r w:rsidRPr="00486270" w:rsidR="00486270">
        <w:t>92306193260</w:t>
      </w:r>
      <w:r w:rsidRPr="00BA61A3">
        <w:t xml:space="preserve">, u iznosu od </w:t>
      </w:r>
      <w:r w:rsidRPr="00486270" w:rsidR="00486270">
        <w:t>14.676,72</w:t>
      </w:r>
      <w:r w:rsidR="00486270">
        <w:t xml:space="preserve"> </w:t>
      </w:r>
      <w:r w:rsidRPr="00BA61A3">
        <w:t>kuna.</w:t>
      </w:r>
    </w:p>
    <w:p w:rsidR="00385667" w:rsidP="00385667" w:rsidRDefault="008D71DA">
      <w:pPr>
        <w:ind w:firstLine="708"/>
        <w:jc w:val="both"/>
      </w:pPr>
      <w:r>
        <w:t>168</w:t>
      </w:r>
      <w:r w:rsidRPr="00BA61A3" w:rsidR="00385667">
        <w:t xml:space="preserve">. </w:t>
      </w:r>
      <w:r w:rsidRPr="00486270" w:rsidR="00486270">
        <w:t>DONČE MANEV</w:t>
      </w:r>
      <w:r w:rsidRPr="00BA61A3" w:rsidR="00385667">
        <w:t xml:space="preserve">, </w:t>
      </w:r>
      <w:r w:rsidR="00486270">
        <w:t>Pula, Ulica Katalinića Jeretova 1</w:t>
      </w:r>
      <w:r w:rsidRPr="00BA61A3" w:rsidR="00385667">
        <w:t xml:space="preserve">, OIB: </w:t>
      </w:r>
      <w:r w:rsidRPr="00486270" w:rsidR="00486270">
        <w:t>87377310962</w:t>
      </w:r>
      <w:r w:rsidRPr="00BA61A3" w:rsidR="00385667">
        <w:t xml:space="preserve">, u iznosu od </w:t>
      </w:r>
      <w:r w:rsidRPr="00486270" w:rsidR="00486270">
        <w:t xml:space="preserve">249,59 </w:t>
      </w:r>
      <w:r w:rsidRPr="00BA61A3" w:rsidR="00385667">
        <w:t>kuna.</w:t>
      </w:r>
    </w:p>
    <w:p w:rsidRPr="00BA61A3" w:rsidR="00385667" w:rsidP="00385667" w:rsidRDefault="008D71DA">
      <w:pPr>
        <w:ind w:firstLine="708"/>
        <w:jc w:val="both"/>
      </w:pPr>
      <w:r>
        <w:t>169</w:t>
      </w:r>
      <w:r w:rsidRPr="00BA61A3" w:rsidR="00385667">
        <w:t xml:space="preserve">. </w:t>
      </w:r>
      <w:r w:rsidRPr="00486270" w:rsidR="00486270">
        <w:t>ANA MIKULIĆ</w:t>
      </w:r>
      <w:r w:rsidRPr="00BA61A3" w:rsidR="00385667">
        <w:t xml:space="preserve">, Pula, </w:t>
      </w:r>
      <w:r w:rsidR="00486270">
        <w:t>Voltićeva ulica 6</w:t>
      </w:r>
      <w:r w:rsidRPr="00BA61A3" w:rsidR="00385667">
        <w:t xml:space="preserve">, OIB: </w:t>
      </w:r>
      <w:r w:rsidRPr="00486270" w:rsidR="00486270">
        <w:t>69123395641</w:t>
      </w:r>
      <w:r w:rsidRPr="00BA61A3" w:rsidR="00385667">
        <w:t xml:space="preserve">, u iznosu od </w:t>
      </w:r>
      <w:r w:rsidRPr="00486270" w:rsidR="00486270">
        <w:t xml:space="preserve">3.252,00 </w:t>
      </w:r>
      <w:r w:rsidRPr="00BA61A3" w:rsidR="00385667">
        <w:t xml:space="preserve">kuna. </w:t>
      </w:r>
    </w:p>
    <w:p w:rsidRPr="00BA61A3" w:rsidR="00385667" w:rsidP="00385667" w:rsidRDefault="008D71DA">
      <w:pPr>
        <w:ind w:firstLine="708"/>
        <w:jc w:val="both"/>
      </w:pPr>
      <w:r>
        <w:t>170</w:t>
      </w:r>
      <w:r w:rsidRPr="00BA61A3" w:rsidR="00385667">
        <w:t xml:space="preserve">. </w:t>
      </w:r>
      <w:r w:rsidRPr="00486270" w:rsidR="00486270">
        <w:t>VOJISLAV MIROSAVLJEVIĆ</w:t>
      </w:r>
      <w:r w:rsidRPr="00BA61A3" w:rsidR="00385667">
        <w:t xml:space="preserve">, </w:t>
      </w:r>
      <w:r w:rsidR="00486270">
        <w:t>Pula, Vrsarski prilaz 4</w:t>
      </w:r>
      <w:r w:rsidRPr="00BA61A3" w:rsidR="00385667">
        <w:t xml:space="preserve">, OIB: </w:t>
      </w:r>
      <w:r w:rsidRPr="00486270" w:rsidR="00486270">
        <w:t>47276565676</w:t>
      </w:r>
      <w:r w:rsidRPr="00BA61A3" w:rsidR="00385667">
        <w:t xml:space="preserve">, u iznosu od </w:t>
      </w:r>
      <w:r w:rsidRPr="00486270" w:rsidR="00486270">
        <w:t xml:space="preserve">44.672,98 </w:t>
      </w:r>
      <w:r w:rsidRPr="00BA61A3" w:rsidR="00385667">
        <w:t>kuna.</w:t>
      </w:r>
    </w:p>
    <w:p w:rsidRPr="00BA61A3" w:rsidR="00486270" w:rsidP="00486270" w:rsidRDefault="00385667">
      <w:pPr>
        <w:ind w:firstLine="708"/>
        <w:jc w:val="both"/>
      </w:pPr>
      <w:r w:rsidRPr="00BA61A3">
        <w:t>1</w:t>
      </w:r>
      <w:r>
        <w:t>7</w:t>
      </w:r>
      <w:r w:rsidR="008D71DA">
        <w:t>1</w:t>
      </w:r>
      <w:r w:rsidRPr="00BA61A3">
        <w:t xml:space="preserve">. </w:t>
      </w:r>
      <w:r w:rsidRPr="00486270" w:rsidR="00486270">
        <w:t>ŽIVKO ROJNIĆ</w:t>
      </w:r>
      <w:r w:rsidRPr="00BA61A3">
        <w:t xml:space="preserve">, </w:t>
      </w:r>
      <w:r w:rsidR="00486270">
        <w:t>Marčana, Loborika 81</w:t>
      </w:r>
      <w:r w:rsidRPr="00BA61A3">
        <w:t xml:space="preserve">, OIB: </w:t>
      </w:r>
      <w:r w:rsidRPr="00486270" w:rsidR="00486270">
        <w:t>35856914629</w:t>
      </w:r>
      <w:r w:rsidRPr="00BA61A3">
        <w:t xml:space="preserve">, u iznosu od </w:t>
      </w:r>
      <w:r w:rsidRPr="00486270" w:rsidR="00486270">
        <w:t xml:space="preserve">9.674,80 </w:t>
      </w:r>
      <w:r w:rsidRPr="00BA61A3">
        <w:t>kuna.</w:t>
      </w:r>
    </w:p>
    <w:p w:rsidRPr="00BA61A3" w:rsidR="00385667" w:rsidP="00DA480D" w:rsidRDefault="00385667">
      <w:pPr>
        <w:ind w:firstLine="708"/>
        <w:jc w:val="both"/>
      </w:pPr>
      <w:r w:rsidRPr="00BA61A3">
        <w:t>1</w:t>
      </w:r>
      <w:r>
        <w:t>7</w:t>
      </w:r>
      <w:r w:rsidR="008D71DA">
        <w:t>2</w:t>
      </w:r>
      <w:r w:rsidRPr="00BA61A3">
        <w:t xml:space="preserve">. </w:t>
      </w:r>
      <w:r w:rsidRPr="00DA480D" w:rsidR="00DA480D">
        <w:t>JOŽE RUMAC</w:t>
      </w:r>
      <w:r w:rsidRPr="00BA61A3">
        <w:t xml:space="preserve">, Pula, </w:t>
      </w:r>
      <w:r>
        <w:t xml:space="preserve">Ulica </w:t>
      </w:r>
      <w:r w:rsidR="00DA480D">
        <w:t>Valdenaga 4</w:t>
      </w:r>
      <w:r w:rsidRPr="00BA61A3">
        <w:t xml:space="preserve">, OIB: </w:t>
      </w:r>
      <w:r w:rsidRPr="00DA480D" w:rsidR="00DA480D">
        <w:t>24113642760</w:t>
      </w:r>
      <w:r w:rsidRPr="00BA61A3">
        <w:t xml:space="preserve">, u iznosu od </w:t>
      </w:r>
      <w:r w:rsidRPr="00DA480D" w:rsidR="00DA480D">
        <w:t xml:space="preserve">1.740,84 </w:t>
      </w:r>
      <w:r w:rsidRPr="00BA61A3">
        <w:t>kuna.</w:t>
      </w:r>
    </w:p>
    <w:p w:rsidR="00385667" w:rsidP="00385667" w:rsidRDefault="00385667">
      <w:pPr>
        <w:ind w:firstLine="708"/>
        <w:jc w:val="both"/>
      </w:pPr>
      <w:r w:rsidRPr="00BA61A3">
        <w:t>1</w:t>
      </w:r>
      <w:r>
        <w:t>7</w:t>
      </w:r>
      <w:r w:rsidR="008D71DA">
        <w:t>3</w:t>
      </w:r>
      <w:r w:rsidRPr="00BA61A3">
        <w:t xml:space="preserve">. </w:t>
      </w:r>
      <w:r w:rsidRPr="00DA480D" w:rsidR="00DA480D">
        <w:t>DENIS RUSGNACH</w:t>
      </w:r>
      <w:r w:rsidRPr="00BA61A3">
        <w:t xml:space="preserve">, Pula, </w:t>
      </w:r>
      <w:r w:rsidR="00DA480D">
        <w:t>Boškovićev uspon 4</w:t>
      </w:r>
      <w:r w:rsidRPr="00BA61A3">
        <w:t xml:space="preserve">, OIB: </w:t>
      </w:r>
      <w:r w:rsidRPr="00DA480D" w:rsidR="00DA480D">
        <w:t>38771743896</w:t>
      </w:r>
      <w:r w:rsidRPr="00BA61A3">
        <w:t xml:space="preserve">, u iznosu od </w:t>
      </w:r>
      <w:r w:rsidRPr="00DA480D" w:rsidR="00DA480D">
        <w:t xml:space="preserve">7.884,93 </w:t>
      </w:r>
      <w:r w:rsidR="00554D94">
        <w:t>kuna.</w:t>
      </w:r>
    </w:p>
    <w:p w:rsidRPr="00BA61A3" w:rsidR="00385667" w:rsidP="00385667" w:rsidRDefault="00385667">
      <w:pPr>
        <w:ind w:firstLine="708"/>
        <w:jc w:val="both"/>
      </w:pPr>
      <w:r w:rsidRPr="00BA61A3">
        <w:t>1</w:t>
      </w:r>
      <w:r>
        <w:t>7</w:t>
      </w:r>
      <w:r w:rsidR="008D71DA">
        <w:t>4</w:t>
      </w:r>
      <w:r w:rsidRPr="00BA61A3">
        <w:t xml:space="preserve">. </w:t>
      </w:r>
      <w:r w:rsidRPr="00554D94" w:rsidR="00554D94">
        <w:t>ZORAN ŠTIMAC</w:t>
      </w:r>
      <w:r w:rsidRPr="00BA61A3">
        <w:t xml:space="preserve">, </w:t>
      </w:r>
      <w:r w:rsidR="00554D94">
        <w:t xml:space="preserve">Ližnjan, Dražice-Zidine 25, OIB: </w:t>
      </w:r>
      <w:r w:rsidRPr="00554D94" w:rsidR="00554D94">
        <w:t>31153630260</w:t>
      </w:r>
      <w:r w:rsidRPr="00BA61A3">
        <w:t xml:space="preserve">, u iznosu od </w:t>
      </w:r>
      <w:r w:rsidRPr="00554D94" w:rsidR="00554D94">
        <w:t xml:space="preserve">4.833,12 </w:t>
      </w:r>
      <w:r w:rsidRPr="00BA61A3">
        <w:t>kuna.</w:t>
      </w:r>
    </w:p>
    <w:p w:rsidRPr="00BA61A3" w:rsidR="00385667" w:rsidP="00385667" w:rsidRDefault="00385667">
      <w:pPr>
        <w:ind w:firstLine="708"/>
        <w:jc w:val="both"/>
      </w:pPr>
      <w:r w:rsidRPr="00BA61A3">
        <w:t>1</w:t>
      </w:r>
      <w:r>
        <w:t>7</w:t>
      </w:r>
      <w:r w:rsidR="008D71DA">
        <w:t>5</w:t>
      </w:r>
      <w:r w:rsidRPr="00BA61A3">
        <w:t xml:space="preserve">. </w:t>
      </w:r>
      <w:r w:rsidRPr="00554D94" w:rsidR="00554D94">
        <w:t>ANDREA ŠUGAR</w:t>
      </w:r>
      <w:r w:rsidRPr="00BA61A3">
        <w:t xml:space="preserve">, </w:t>
      </w:r>
      <w:r w:rsidR="00554D94">
        <w:t>Pula, Uskočka ulica 20</w:t>
      </w:r>
      <w:r w:rsidRPr="00BA61A3">
        <w:t xml:space="preserve">, OIB: </w:t>
      </w:r>
      <w:r w:rsidRPr="00554D94" w:rsidR="00554D94">
        <w:t>57134759703</w:t>
      </w:r>
      <w:r w:rsidRPr="00BA61A3">
        <w:t xml:space="preserve">, u iznosu od </w:t>
      </w:r>
      <w:r w:rsidRPr="00554D94" w:rsidR="00554D94">
        <w:t xml:space="preserve">3.800,24 </w:t>
      </w:r>
      <w:r w:rsidRPr="00BA61A3">
        <w:t>kuna.</w:t>
      </w:r>
    </w:p>
    <w:p w:rsidRPr="00BA61A3" w:rsidR="00385667" w:rsidP="00385667" w:rsidRDefault="00385667">
      <w:pPr>
        <w:ind w:firstLine="708"/>
        <w:jc w:val="both"/>
      </w:pPr>
      <w:r w:rsidRPr="00BA61A3">
        <w:t>1</w:t>
      </w:r>
      <w:r>
        <w:t>7</w:t>
      </w:r>
      <w:r w:rsidR="008D71DA">
        <w:t>6</w:t>
      </w:r>
      <w:r w:rsidRPr="00BA61A3">
        <w:t xml:space="preserve">. </w:t>
      </w:r>
      <w:r w:rsidRPr="00554D94" w:rsidR="00554D94">
        <w:t>MILAN VUKELIĆ</w:t>
      </w:r>
      <w:r w:rsidRPr="00BA61A3">
        <w:t xml:space="preserve">, </w:t>
      </w:r>
      <w:r w:rsidR="00554D94">
        <w:t>Vodnjan, Trg statuta 38</w:t>
      </w:r>
      <w:r w:rsidRPr="00BA61A3">
        <w:t xml:space="preserve">, OIB: </w:t>
      </w:r>
      <w:r w:rsidRPr="00554D94" w:rsidR="00554D94">
        <w:t>59055006048</w:t>
      </w:r>
      <w:r w:rsidRPr="00BA61A3">
        <w:t xml:space="preserve">, u iznosu od </w:t>
      </w:r>
      <w:r w:rsidRPr="00554D94" w:rsidR="00554D94">
        <w:t xml:space="preserve">59.807,87 </w:t>
      </w:r>
      <w:r w:rsidRPr="00BA61A3">
        <w:t>kuna.</w:t>
      </w:r>
    </w:p>
    <w:p w:rsidRPr="00BA61A3" w:rsidR="00385667" w:rsidP="00385667" w:rsidRDefault="00385667">
      <w:pPr>
        <w:ind w:firstLine="708"/>
        <w:jc w:val="both"/>
      </w:pPr>
      <w:r w:rsidRPr="00BA61A3">
        <w:t>1</w:t>
      </w:r>
      <w:r>
        <w:t>7</w:t>
      </w:r>
      <w:r w:rsidR="008D71DA">
        <w:t>7</w:t>
      </w:r>
      <w:r w:rsidRPr="00BA61A3">
        <w:t xml:space="preserve">. </w:t>
      </w:r>
      <w:r w:rsidRPr="00554D94" w:rsidR="00554D94">
        <w:t>DRAGUTIN BUTKOVIĆ</w:t>
      </w:r>
      <w:r w:rsidRPr="00BA61A3">
        <w:t xml:space="preserve">, </w:t>
      </w:r>
      <w:r w:rsidR="00554D94">
        <w:t>Pula, R. Petrović 5</w:t>
      </w:r>
      <w:r w:rsidRPr="00BA61A3">
        <w:t xml:space="preserve">, OIB: </w:t>
      </w:r>
      <w:r w:rsidRPr="00554D94" w:rsidR="00554D94">
        <w:t>37516046274</w:t>
      </w:r>
      <w:r w:rsidRPr="00BA61A3">
        <w:t xml:space="preserve">, u iznosu od </w:t>
      </w:r>
      <w:r w:rsidRPr="00554D94" w:rsidR="00554D94">
        <w:t xml:space="preserve">13.323,26 </w:t>
      </w:r>
      <w:r w:rsidR="00554D94">
        <w:t xml:space="preserve"> </w:t>
      </w:r>
      <w:r w:rsidRPr="00BA61A3">
        <w:t>kuna.</w:t>
      </w:r>
    </w:p>
    <w:p w:rsidR="00385667" w:rsidP="00385667" w:rsidRDefault="008D71DA">
      <w:pPr>
        <w:ind w:firstLine="708"/>
        <w:jc w:val="both"/>
      </w:pPr>
      <w:r>
        <w:t>178</w:t>
      </w:r>
      <w:r w:rsidRPr="00BA61A3" w:rsidR="00385667">
        <w:t xml:space="preserve">. </w:t>
      </w:r>
      <w:r w:rsidRPr="00554D94" w:rsidR="00554D94">
        <w:t>VELIMIR KOLJEVIĆ</w:t>
      </w:r>
      <w:r w:rsidRPr="00BA61A3" w:rsidR="00385667">
        <w:t xml:space="preserve">, </w:t>
      </w:r>
      <w:r w:rsidR="00554D94">
        <w:t>Fažana, Ul. Pineta 152</w:t>
      </w:r>
      <w:r w:rsidRPr="00BA61A3" w:rsidR="00385667">
        <w:t xml:space="preserve">, OIB: </w:t>
      </w:r>
      <w:r w:rsidRPr="00554D94" w:rsidR="00554D94">
        <w:t>62803685956</w:t>
      </w:r>
      <w:r w:rsidRPr="00BA61A3" w:rsidR="00385667">
        <w:t xml:space="preserve">, u iznosu od </w:t>
      </w:r>
      <w:r w:rsidRPr="00554D94" w:rsidR="00554D94">
        <w:t xml:space="preserve">70.604,06 </w:t>
      </w:r>
      <w:r w:rsidRPr="00BA61A3" w:rsidR="00385667">
        <w:t>kuna.</w:t>
      </w:r>
    </w:p>
    <w:p w:rsidRPr="00BA61A3" w:rsidR="00385667" w:rsidP="00385667" w:rsidRDefault="008D71DA">
      <w:pPr>
        <w:ind w:firstLine="708"/>
        <w:jc w:val="both"/>
      </w:pPr>
      <w:r>
        <w:t>179</w:t>
      </w:r>
      <w:r w:rsidRPr="00BA61A3" w:rsidR="00385667">
        <w:t xml:space="preserve">. </w:t>
      </w:r>
      <w:r w:rsidRPr="00554D94" w:rsidR="00554D94">
        <w:t>DAMIR VALE</w:t>
      </w:r>
      <w:r w:rsidRPr="00BA61A3" w:rsidR="00385667">
        <w:t xml:space="preserve">, Pula, </w:t>
      </w:r>
      <w:r w:rsidR="00554D94">
        <w:t>Keršovanijeva ulica 9</w:t>
      </w:r>
      <w:r w:rsidRPr="00BA61A3" w:rsidR="00385667">
        <w:t xml:space="preserve">, OIB: </w:t>
      </w:r>
      <w:r w:rsidRPr="00554D94" w:rsidR="00554D94">
        <w:t>96596492164</w:t>
      </w:r>
      <w:r w:rsidRPr="00BA61A3" w:rsidR="00385667">
        <w:t xml:space="preserve">, u iznosu od </w:t>
      </w:r>
      <w:r w:rsidRPr="00554D94" w:rsidR="00554D94">
        <w:t xml:space="preserve">77.111,21 </w:t>
      </w:r>
      <w:r w:rsidRPr="00BA61A3" w:rsidR="00385667">
        <w:t xml:space="preserve">kuna. </w:t>
      </w:r>
    </w:p>
    <w:p w:rsidRPr="00BA61A3" w:rsidR="00385667" w:rsidP="00385667" w:rsidRDefault="008D71DA">
      <w:pPr>
        <w:ind w:firstLine="708"/>
        <w:jc w:val="both"/>
      </w:pPr>
      <w:r>
        <w:t>180</w:t>
      </w:r>
      <w:r w:rsidRPr="00BA61A3" w:rsidR="00385667">
        <w:t xml:space="preserve">. </w:t>
      </w:r>
      <w:r w:rsidRPr="00554D94" w:rsidR="00554D94">
        <w:t>EMIL RADOLA</w:t>
      </w:r>
      <w:r w:rsidRPr="00BA61A3" w:rsidR="00385667">
        <w:t xml:space="preserve">, </w:t>
      </w:r>
      <w:r w:rsidR="006667B9">
        <w:t>Barban, Hrboki 12</w:t>
      </w:r>
      <w:r w:rsidRPr="00BA61A3" w:rsidR="00385667">
        <w:t xml:space="preserve">, OIB: </w:t>
      </w:r>
      <w:r w:rsidRPr="006667B9" w:rsidR="006667B9">
        <w:t>63834089303</w:t>
      </w:r>
      <w:r w:rsidRPr="00BA61A3" w:rsidR="00385667">
        <w:t xml:space="preserve">, u iznosu od </w:t>
      </w:r>
      <w:r w:rsidRPr="006667B9" w:rsidR="006667B9">
        <w:t xml:space="preserve">102.564,59 </w:t>
      </w:r>
      <w:r w:rsidRPr="00BA61A3" w:rsidR="00385667">
        <w:t>kuna.</w:t>
      </w:r>
    </w:p>
    <w:p w:rsidRPr="00BA61A3" w:rsidR="00385667" w:rsidP="00385667" w:rsidRDefault="00385667">
      <w:pPr>
        <w:ind w:firstLine="708"/>
        <w:jc w:val="both"/>
      </w:pPr>
      <w:r w:rsidRPr="00BA61A3">
        <w:t>1</w:t>
      </w:r>
      <w:r>
        <w:t>8</w:t>
      </w:r>
      <w:r w:rsidR="008D71DA">
        <w:t>1</w:t>
      </w:r>
      <w:r w:rsidRPr="00BA61A3">
        <w:t xml:space="preserve">. </w:t>
      </w:r>
      <w:r w:rsidRPr="006667B9" w:rsidR="006667B9">
        <w:t>SERĐO PERUŠKO</w:t>
      </w:r>
      <w:r w:rsidRPr="00BA61A3">
        <w:t xml:space="preserve">, </w:t>
      </w:r>
      <w:r w:rsidR="006667B9">
        <w:t>Pula, Facchinettijeva ulica 49</w:t>
      </w:r>
      <w:r w:rsidRPr="00BA61A3">
        <w:t xml:space="preserve">, OIB: </w:t>
      </w:r>
      <w:r w:rsidRPr="006667B9" w:rsidR="006667B9">
        <w:t>02529545223</w:t>
      </w:r>
      <w:r w:rsidRPr="00BA61A3">
        <w:t xml:space="preserve">, u iznosu od </w:t>
      </w:r>
      <w:r w:rsidRPr="006667B9" w:rsidR="006667B9">
        <w:t xml:space="preserve">28.009,92 </w:t>
      </w:r>
      <w:r w:rsidRPr="00BA61A3">
        <w:t>kuna.</w:t>
      </w:r>
    </w:p>
    <w:p w:rsidRPr="00BA61A3" w:rsidR="00385667" w:rsidP="00385667" w:rsidRDefault="00385667">
      <w:pPr>
        <w:ind w:firstLine="708"/>
        <w:jc w:val="both"/>
      </w:pPr>
      <w:r w:rsidRPr="00BA61A3">
        <w:t>1</w:t>
      </w:r>
      <w:r>
        <w:t>8</w:t>
      </w:r>
      <w:r w:rsidR="008D71DA">
        <w:t>2</w:t>
      </w:r>
      <w:r w:rsidRPr="00BA61A3">
        <w:t xml:space="preserve">. </w:t>
      </w:r>
      <w:r w:rsidRPr="006667B9" w:rsidR="006667B9">
        <w:t>IVICA BANOVIĆ</w:t>
      </w:r>
      <w:r w:rsidR="006667B9">
        <w:t>, Rijeka, Budičinova 3</w:t>
      </w:r>
      <w:r w:rsidRPr="00BA61A3">
        <w:t xml:space="preserve">, OIB: </w:t>
      </w:r>
      <w:r w:rsidRPr="006667B9" w:rsidR="006667B9">
        <w:t>66204908235</w:t>
      </w:r>
      <w:r w:rsidRPr="00BA61A3">
        <w:t xml:space="preserve">, u iznosu od </w:t>
      </w:r>
      <w:r w:rsidRPr="006667B9" w:rsidR="006667B9">
        <w:t xml:space="preserve">77.336,89 </w:t>
      </w:r>
      <w:r w:rsidRPr="00BA61A3">
        <w:t>kuna.</w:t>
      </w:r>
    </w:p>
    <w:p w:rsidR="00385667" w:rsidP="00385667" w:rsidRDefault="00385667">
      <w:pPr>
        <w:ind w:firstLine="708"/>
        <w:jc w:val="both"/>
      </w:pPr>
      <w:r w:rsidRPr="00BA61A3">
        <w:t>1</w:t>
      </w:r>
      <w:r>
        <w:t>8</w:t>
      </w:r>
      <w:r w:rsidR="008D71DA">
        <w:t>3</w:t>
      </w:r>
      <w:r w:rsidRPr="00BA61A3">
        <w:t xml:space="preserve">. </w:t>
      </w:r>
      <w:r w:rsidRPr="006667B9" w:rsidR="006667B9">
        <w:t>MATO GABRIĆ</w:t>
      </w:r>
      <w:r w:rsidRPr="00BA61A3">
        <w:t xml:space="preserve">, </w:t>
      </w:r>
      <w:r w:rsidR="006667B9">
        <w:t>Rijeka, Bujska 10</w:t>
      </w:r>
      <w:r w:rsidRPr="00BA61A3">
        <w:t xml:space="preserve">, OIB: </w:t>
      </w:r>
      <w:r w:rsidRPr="006667B9" w:rsidR="006667B9">
        <w:t>32500466365</w:t>
      </w:r>
      <w:r w:rsidRPr="00BA61A3">
        <w:t xml:space="preserve">, u iznosu od </w:t>
      </w:r>
      <w:r w:rsidRPr="006667B9" w:rsidR="006667B9">
        <w:t xml:space="preserve">63.498,47 </w:t>
      </w:r>
      <w:r w:rsidR="006667B9">
        <w:t>kuna.</w:t>
      </w:r>
      <w:r w:rsidRPr="00BA61A3">
        <w:t xml:space="preserve"> </w:t>
      </w:r>
    </w:p>
    <w:p w:rsidRPr="00BA61A3" w:rsidR="00385667" w:rsidP="00385667" w:rsidRDefault="00385667">
      <w:pPr>
        <w:ind w:firstLine="708"/>
        <w:jc w:val="both"/>
      </w:pPr>
      <w:r w:rsidRPr="00BA61A3">
        <w:t>1</w:t>
      </w:r>
      <w:r>
        <w:t>8</w:t>
      </w:r>
      <w:r w:rsidR="008D71DA">
        <w:t>4</w:t>
      </w:r>
      <w:r w:rsidRPr="00BA61A3">
        <w:t xml:space="preserve">. </w:t>
      </w:r>
      <w:r w:rsidRPr="006667B9" w:rsidR="006667B9">
        <w:t>JOSO NJEGOVAN</w:t>
      </w:r>
      <w:r w:rsidRPr="00BA61A3">
        <w:t xml:space="preserve">, </w:t>
      </w:r>
      <w:r w:rsidR="006667B9">
        <w:t>Rijeka, Riva boduli 7</w:t>
      </w:r>
      <w:r w:rsidRPr="00BA61A3">
        <w:t xml:space="preserve">, OIB: </w:t>
      </w:r>
      <w:r w:rsidRPr="006667B9" w:rsidR="006667B9">
        <w:t>51696786175</w:t>
      </w:r>
      <w:r w:rsidRPr="00BA61A3">
        <w:t xml:space="preserve">, u iznosu od </w:t>
      </w:r>
      <w:r w:rsidRPr="006667B9" w:rsidR="006667B9">
        <w:t xml:space="preserve">112.556,72 </w:t>
      </w:r>
      <w:r w:rsidRPr="00BA61A3">
        <w:t>kuna.</w:t>
      </w:r>
    </w:p>
    <w:p w:rsidRPr="00BA61A3" w:rsidR="00385667" w:rsidP="00385667" w:rsidRDefault="00385667">
      <w:pPr>
        <w:ind w:firstLine="708"/>
        <w:jc w:val="both"/>
      </w:pPr>
      <w:r w:rsidRPr="00BA61A3">
        <w:t>1</w:t>
      </w:r>
      <w:r>
        <w:t>8</w:t>
      </w:r>
      <w:r w:rsidR="008D71DA">
        <w:t>5</w:t>
      </w:r>
      <w:r w:rsidRPr="00BA61A3">
        <w:t xml:space="preserve">. </w:t>
      </w:r>
      <w:r w:rsidRPr="006667B9" w:rsidR="006667B9">
        <w:t>TOMO MARKOVIĆ</w:t>
      </w:r>
      <w:r w:rsidRPr="00BA61A3">
        <w:t xml:space="preserve">, </w:t>
      </w:r>
      <w:r w:rsidR="006667B9">
        <w:t>Rijeka, Laginjina 27</w:t>
      </w:r>
      <w:r w:rsidRPr="00BA61A3">
        <w:t xml:space="preserve">, OIB: </w:t>
      </w:r>
      <w:r w:rsidRPr="006667B9" w:rsidR="006667B9">
        <w:t>21920040659</w:t>
      </w:r>
      <w:r w:rsidRPr="00BA61A3">
        <w:t xml:space="preserve">, u iznosu od </w:t>
      </w:r>
      <w:r w:rsidRPr="006667B9" w:rsidR="006667B9">
        <w:t xml:space="preserve">65.909,40 </w:t>
      </w:r>
      <w:r w:rsidRPr="00BA61A3">
        <w:t>kuna.</w:t>
      </w:r>
    </w:p>
    <w:p w:rsidRPr="00BA61A3" w:rsidR="00385667" w:rsidP="00385667" w:rsidRDefault="00385667">
      <w:pPr>
        <w:ind w:firstLine="708"/>
        <w:jc w:val="both"/>
      </w:pPr>
      <w:r w:rsidRPr="00BA61A3">
        <w:t>1</w:t>
      </w:r>
      <w:r>
        <w:t>8</w:t>
      </w:r>
      <w:r w:rsidR="008D71DA">
        <w:t>6</w:t>
      </w:r>
      <w:r w:rsidRPr="00BA61A3">
        <w:t xml:space="preserve">. </w:t>
      </w:r>
      <w:r w:rsidRPr="006667B9" w:rsidR="006667B9">
        <w:t>IVAN MIRKOVIĆ</w:t>
      </w:r>
      <w:r w:rsidRPr="00BA61A3">
        <w:t xml:space="preserve">, </w:t>
      </w:r>
      <w:r w:rsidR="006667B9">
        <w:t>Rijeka, Ljudevita Matešića 19</w:t>
      </w:r>
      <w:r w:rsidRPr="00BA61A3">
        <w:t xml:space="preserve">, OIB: </w:t>
      </w:r>
      <w:r w:rsidRPr="006667B9" w:rsidR="006667B9">
        <w:t>97689360941</w:t>
      </w:r>
      <w:r w:rsidRPr="00BA61A3">
        <w:t xml:space="preserve">, u iznosu od </w:t>
      </w:r>
      <w:r w:rsidRPr="006667B9" w:rsidR="006667B9">
        <w:t xml:space="preserve">78.364,05 </w:t>
      </w:r>
      <w:r w:rsidRPr="00BA61A3">
        <w:t>kuna.</w:t>
      </w:r>
    </w:p>
    <w:p w:rsidRPr="00BA61A3" w:rsidR="00385667" w:rsidP="00385667" w:rsidRDefault="00385667">
      <w:pPr>
        <w:ind w:firstLine="708"/>
        <w:jc w:val="both"/>
      </w:pPr>
      <w:r w:rsidRPr="00BA61A3">
        <w:t>1</w:t>
      </w:r>
      <w:r>
        <w:t>8</w:t>
      </w:r>
      <w:r w:rsidR="008D71DA">
        <w:t>7</w:t>
      </w:r>
      <w:r w:rsidRPr="00BA61A3">
        <w:t xml:space="preserve">. </w:t>
      </w:r>
      <w:r w:rsidRPr="006667B9" w:rsidR="006667B9">
        <w:t>STJEPAN PODNAR</w:t>
      </w:r>
      <w:r w:rsidRPr="00BA61A3">
        <w:t xml:space="preserve">, </w:t>
      </w:r>
      <w:r w:rsidR="006667B9">
        <w:t>Viškovo, Vrtače 44</w:t>
      </w:r>
      <w:r w:rsidRPr="00BA61A3">
        <w:t xml:space="preserve">, OIB: </w:t>
      </w:r>
      <w:r w:rsidRPr="006667B9" w:rsidR="006667B9">
        <w:t>94159134749</w:t>
      </w:r>
      <w:r w:rsidRPr="00BA61A3">
        <w:t xml:space="preserve">, u iznosu od </w:t>
      </w:r>
      <w:r w:rsidRPr="006667B9" w:rsidR="006667B9">
        <w:t xml:space="preserve">79.089,65 </w:t>
      </w:r>
      <w:r w:rsidRPr="00BA61A3">
        <w:t>kuna.</w:t>
      </w:r>
    </w:p>
    <w:p w:rsidR="00385667" w:rsidP="00385667" w:rsidRDefault="008D71DA">
      <w:pPr>
        <w:ind w:firstLine="708"/>
        <w:jc w:val="both"/>
      </w:pPr>
      <w:r>
        <w:t>188</w:t>
      </w:r>
      <w:r w:rsidRPr="00BA61A3" w:rsidR="00385667">
        <w:t xml:space="preserve">. </w:t>
      </w:r>
      <w:r w:rsidRPr="006667B9" w:rsidR="006667B9">
        <w:t>FRANKO MARČENIĆ</w:t>
      </w:r>
      <w:r w:rsidRPr="00BA61A3" w:rsidR="00385667">
        <w:t xml:space="preserve">, </w:t>
      </w:r>
      <w:r w:rsidR="001B2F99">
        <w:t>Ičići, Antona Brubnjaka 18</w:t>
      </w:r>
      <w:r w:rsidRPr="00BA61A3" w:rsidR="00385667">
        <w:t xml:space="preserve">, OIB: </w:t>
      </w:r>
      <w:r w:rsidRPr="001B2F99" w:rsidR="001B2F99">
        <w:t>76005521837</w:t>
      </w:r>
      <w:r w:rsidRPr="00BA61A3" w:rsidR="00385667">
        <w:t xml:space="preserve">, u iznosu od </w:t>
      </w:r>
      <w:r w:rsidRPr="001B2F99" w:rsidR="001B2F99">
        <w:t xml:space="preserve">86.670,75 </w:t>
      </w:r>
      <w:r w:rsidRPr="00BA61A3" w:rsidR="00385667">
        <w:t>kuna.</w:t>
      </w:r>
    </w:p>
    <w:p w:rsidRPr="00BA61A3" w:rsidR="00385667" w:rsidP="00385667" w:rsidRDefault="008D71DA">
      <w:pPr>
        <w:ind w:firstLine="708"/>
        <w:jc w:val="both"/>
      </w:pPr>
      <w:r>
        <w:t>189</w:t>
      </w:r>
      <w:r w:rsidRPr="00BA61A3" w:rsidR="00385667">
        <w:t xml:space="preserve">. </w:t>
      </w:r>
      <w:r w:rsidRPr="002B6ADA" w:rsidR="002B6ADA">
        <w:t>ERNEST PERKOVIĆ</w:t>
      </w:r>
      <w:r w:rsidRPr="00BA61A3" w:rsidR="00385667">
        <w:t xml:space="preserve">, </w:t>
      </w:r>
      <w:r w:rsidR="002B6ADA">
        <w:t>Rijeka, Bože Starca Jurićeva 43</w:t>
      </w:r>
      <w:r w:rsidRPr="00BA61A3" w:rsidR="00385667">
        <w:t xml:space="preserve">, OIB: </w:t>
      </w:r>
      <w:r w:rsidRPr="002B6ADA" w:rsidR="002B6ADA">
        <w:t>57217050326</w:t>
      </w:r>
      <w:r w:rsidRPr="00BA61A3" w:rsidR="00385667">
        <w:t xml:space="preserve">, u iznosu od </w:t>
      </w:r>
      <w:r w:rsidRPr="002B6ADA" w:rsidR="002B6ADA">
        <w:t xml:space="preserve">14.725,46 </w:t>
      </w:r>
      <w:r w:rsidRPr="00BA61A3" w:rsidR="00385667">
        <w:t xml:space="preserve">kuna. </w:t>
      </w:r>
    </w:p>
    <w:p w:rsidRPr="00BA61A3" w:rsidR="00385667" w:rsidP="00385667" w:rsidRDefault="00385667">
      <w:pPr>
        <w:ind w:firstLine="708"/>
        <w:jc w:val="both"/>
      </w:pPr>
      <w:r w:rsidRPr="00BA61A3">
        <w:t>1</w:t>
      </w:r>
      <w:r>
        <w:t>9</w:t>
      </w:r>
      <w:r w:rsidR="008D71DA">
        <w:t>0</w:t>
      </w:r>
      <w:r w:rsidRPr="00BA61A3">
        <w:t xml:space="preserve">. </w:t>
      </w:r>
      <w:r w:rsidRPr="002B6ADA" w:rsidR="002B6ADA">
        <w:t>SINIŠA MIRKOVIĆ</w:t>
      </w:r>
      <w:r w:rsidRPr="00BA61A3">
        <w:t xml:space="preserve">, </w:t>
      </w:r>
      <w:r w:rsidR="002B6ADA">
        <w:t>Rijeka, Hahlić 23</w:t>
      </w:r>
      <w:r w:rsidRPr="00BA61A3">
        <w:t xml:space="preserve">, OIB: </w:t>
      </w:r>
      <w:r w:rsidRPr="002B6ADA" w:rsidR="002B6ADA">
        <w:t>25190268061</w:t>
      </w:r>
      <w:r w:rsidRPr="00BA61A3">
        <w:t xml:space="preserve">, u iznosu od </w:t>
      </w:r>
      <w:r w:rsidRPr="002B6ADA" w:rsidR="002B6ADA">
        <w:t xml:space="preserve">88.004,55 </w:t>
      </w:r>
      <w:r w:rsidRPr="00BA61A3">
        <w:t>kuna.</w:t>
      </w:r>
    </w:p>
    <w:p w:rsidRPr="00BA61A3" w:rsidR="00385667" w:rsidP="00385667" w:rsidRDefault="00385667">
      <w:pPr>
        <w:ind w:firstLine="708"/>
        <w:jc w:val="both"/>
      </w:pPr>
      <w:r w:rsidRPr="00BA61A3">
        <w:lastRenderedPageBreak/>
        <w:t>1</w:t>
      </w:r>
      <w:r>
        <w:t>9</w:t>
      </w:r>
      <w:r w:rsidR="008D71DA">
        <w:t>1</w:t>
      </w:r>
      <w:r w:rsidRPr="00BA61A3">
        <w:t xml:space="preserve">. </w:t>
      </w:r>
      <w:r w:rsidRPr="002B6ADA" w:rsidR="002B6ADA">
        <w:t>ZORAN NOJKOVIĆ</w:t>
      </w:r>
      <w:r w:rsidRPr="00BA61A3">
        <w:t xml:space="preserve">, </w:t>
      </w:r>
      <w:r w:rsidR="002B6ADA">
        <w:t>Rijeka, Viktora Cara Emina 31</w:t>
      </w:r>
      <w:r w:rsidRPr="00BA61A3">
        <w:t xml:space="preserve">, OIB: </w:t>
      </w:r>
      <w:r w:rsidRPr="002B6ADA" w:rsidR="002B6ADA">
        <w:t>80629250903</w:t>
      </w:r>
      <w:r w:rsidRPr="00BA61A3">
        <w:t xml:space="preserve">, u iznosu od </w:t>
      </w:r>
      <w:r w:rsidRPr="002B6ADA" w:rsidR="002B6ADA">
        <w:t xml:space="preserve">141.074,88 </w:t>
      </w:r>
      <w:r w:rsidRPr="00BA61A3">
        <w:t>kuna.</w:t>
      </w:r>
    </w:p>
    <w:p w:rsidRPr="00BA61A3" w:rsidR="00385667" w:rsidP="00385667" w:rsidRDefault="00385667">
      <w:pPr>
        <w:ind w:firstLine="708"/>
        <w:jc w:val="both"/>
      </w:pPr>
      <w:r w:rsidRPr="00BA61A3">
        <w:t>1</w:t>
      </w:r>
      <w:r>
        <w:t>9</w:t>
      </w:r>
      <w:r w:rsidR="008D71DA">
        <w:t>2</w:t>
      </w:r>
      <w:r w:rsidRPr="00BA61A3">
        <w:t xml:space="preserve">. </w:t>
      </w:r>
      <w:r w:rsidRPr="002B6ADA" w:rsidR="002B6ADA">
        <w:t>ALEN MAROHNIĆ</w:t>
      </w:r>
      <w:r w:rsidRPr="00BA61A3">
        <w:t xml:space="preserve">, </w:t>
      </w:r>
      <w:r w:rsidR="002B6ADA">
        <w:t>Rijeka, Braće Bačuć 6</w:t>
      </w:r>
      <w:r w:rsidRPr="00BA61A3">
        <w:t xml:space="preserve">, OIB: </w:t>
      </w:r>
      <w:r w:rsidRPr="002B6ADA" w:rsidR="002B6ADA">
        <w:t>02777506004</w:t>
      </w:r>
      <w:r w:rsidRPr="00BA61A3">
        <w:t xml:space="preserve">, u iznosu od </w:t>
      </w:r>
      <w:r w:rsidRPr="002B6ADA" w:rsidR="002B6ADA">
        <w:t xml:space="preserve">83.190,45 </w:t>
      </w:r>
      <w:r w:rsidRPr="00BA61A3">
        <w:t>kuna.</w:t>
      </w:r>
    </w:p>
    <w:p w:rsidR="00385667" w:rsidP="00385667" w:rsidRDefault="00385667">
      <w:pPr>
        <w:ind w:firstLine="708"/>
        <w:jc w:val="both"/>
      </w:pPr>
      <w:r w:rsidRPr="00BA61A3">
        <w:t>1</w:t>
      </w:r>
      <w:r>
        <w:t>9</w:t>
      </w:r>
      <w:r w:rsidR="008D71DA">
        <w:t>3</w:t>
      </w:r>
      <w:r w:rsidRPr="00BA61A3">
        <w:t xml:space="preserve">. </w:t>
      </w:r>
      <w:r w:rsidRPr="002B6ADA" w:rsidR="002B6ADA">
        <w:t>NATALIA ŠTIGLIĆ</w:t>
      </w:r>
      <w:r w:rsidRPr="00BA61A3">
        <w:t xml:space="preserve">, </w:t>
      </w:r>
      <w:r w:rsidR="002B6ADA">
        <w:t>Rijeka, Tizianova 5</w:t>
      </w:r>
      <w:r w:rsidRPr="00BA61A3">
        <w:t xml:space="preserve">, OIB: </w:t>
      </w:r>
      <w:r w:rsidRPr="002B6ADA" w:rsidR="002B6ADA">
        <w:t>51404560429</w:t>
      </w:r>
      <w:r w:rsidRPr="00BA61A3">
        <w:t xml:space="preserve">, u iznosu od </w:t>
      </w:r>
      <w:r w:rsidRPr="002B6ADA" w:rsidR="002B6ADA">
        <w:t xml:space="preserve">145.383,70 </w:t>
      </w:r>
      <w:r w:rsidRPr="00BA61A3">
        <w:t xml:space="preserve">kuna, </w:t>
      </w:r>
    </w:p>
    <w:p w:rsidRPr="00BA61A3" w:rsidR="00385667" w:rsidP="001C5ECE" w:rsidRDefault="00385667">
      <w:pPr>
        <w:ind w:firstLine="708"/>
        <w:jc w:val="both"/>
      </w:pPr>
      <w:r w:rsidRPr="00BA61A3">
        <w:t>1</w:t>
      </w:r>
      <w:r>
        <w:t>9</w:t>
      </w:r>
      <w:r w:rsidR="008D71DA">
        <w:t>4</w:t>
      </w:r>
      <w:r w:rsidRPr="00BA61A3">
        <w:t xml:space="preserve">. </w:t>
      </w:r>
      <w:r w:rsidRPr="002B6ADA" w:rsidR="002B6ADA">
        <w:t>ŠTEFAN MARKOVIĆ</w:t>
      </w:r>
      <w:r w:rsidRPr="00BA61A3">
        <w:t xml:space="preserve">, </w:t>
      </w:r>
      <w:r w:rsidR="002B6ADA">
        <w:t xml:space="preserve">Rijeka, </w:t>
      </w:r>
      <w:r w:rsidR="001C5ECE">
        <w:t xml:space="preserve">Zdravka Kučića 43, OIB: </w:t>
      </w:r>
      <w:r w:rsidRPr="001C5ECE" w:rsidR="001C5ECE">
        <w:t>75860475979</w:t>
      </w:r>
      <w:r w:rsidRPr="00BA61A3">
        <w:t xml:space="preserve">, u iznosu od </w:t>
      </w:r>
      <w:r w:rsidRPr="001C5ECE" w:rsidR="001C5ECE">
        <w:t xml:space="preserve">116.863,48 </w:t>
      </w:r>
      <w:r w:rsidRPr="00BA61A3">
        <w:t>kuna.</w:t>
      </w:r>
    </w:p>
    <w:p w:rsidRPr="00BA61A3" w:rsidR="00385667" w:rsidP="00385667" w:rsidRDefault="00385667">
      <w:pPr>
        <w:ind w:firstLine="708"/>
        <w:jc w:val="both"/>
      </w:pPr>
      <w:r w:rsidRPr="00BA61A3">
        <w:t>1</w:t>
      </w:r>
      <w:r>
        <w:t>9</w:t>
      </w:r>
      <w:r w:rsidR="008D71DA">
        <w:t>5</w:t>
      </w:r>
      <w:r w:rsidRPr="00BA61A3">
        <w:t xml:space="preserve">. </w:t>
      </w:r>
      <w:r w:rsidRPr="001C5ECE" w:rsidR="001C5ECE">
        <w:t>VALTER POROPAT</w:t>
      </w:r>
      <w:r w:rsidRPr="00BA61A3">
        <w:t xml:space="preserve">, </w:t>
      </w:r>
      <w:r w:rsidR="001C5ECE">
        <w:t>Kastav, Ćikovići Novo Naselje 81</w:t>
      </w:r>
      <w:r w:rsidRPr="00BA61A3">
        <w:t xml:space="preserve">, OIB: </w:t>
      </w:r>
      <w:r w:rsidRPr="001C5ECE" w:rsidR="001C5ECE">
        <w:t>54256673172</w:t>
      </w:r>
      <w:r w:rsidRPr="00BA61A3">
        <w:t xml:space="preserve">, u iznosu od </w:t>
      </w:r>
      <w:r w:rsidRPr="001C5ECE" w:rsidR="001C5ECE">
        <w:t xml:space="preserve">93.538,97 </w:t>
      </w:r>
      <w:r w:rsidRPr="00BA61A3">
        <w:t>kuna.</w:t>
      </w:r>
    </w:p>
    <w:p w:rsidRPr="00BA61A3" w:rsidR="00385667" w:rsidP="00385667" w:rsidRDefault="00385667">
      <w:pPr>
        <w:ind w:firstLine="708"/>
        <w:jc w:val="both"/>
      </w:pPr>
      <w:r w:rsidRPr="00BA61A3">
        <w:t>1</w:t>
      </w:r>
      <w:r>
        <w:t>9</w:t>
      </w:r>
      <w:r w:rsidR="008D71DA">
        <w:t>6</w:t>
      </w:r>
      <w:r w:rsidRPr="00BA61A3">
        <w:t xml:space="preserve">. </w:t>
      </w:r>
      <w:r w:rsidRPr="001C5ECE" w:rsidR="001C5ECE">
        <w:t>SVETLAN MATKOVIĆ</w:t>
      </w:r>
      <w:r w:rsidRPr="00BA61A3">
        <w:t xml:space="preserve">, </w:t>
      </w:r>
      <w:r w:rsidR="001C5ECE">
        <w:t>Rijeka, Baredice 4</w:t>
      </w:r>
      <w:r w:rsidRPr="00BA61A3">
        <w:t xml:space="preserve">, OIB: </w:t>
      </w:r>
      <w:r w:rsidRPr="001C5ECE" w:rsidR="001C5ECE">
        <w:t>63789570347</w:t>
      </w:r>
      <w:r w:rsidRPr="00BA61A3">
        <w:t xml:space="preserve">, u iznosu od </w:t>
      </w:r>
      <w:r w:rsidRPr="001C5ECE" w:rsidR="001C5ECE">
        <w:t xml:space="preserve">88.401,43 </w:t>
      </w:r>
      <w:r w:rsidRPr="00BA61A3">
        <w:t>kuna.</w:t>
      </w:r>
    </w:p>
    <w:p w:rsidRPr="00BA61A3" w:rsidR="00385667" w:rsidP="00385667" w:rsidRDefault="00385667">
      <w:pPr>
        <w:ind w:firstLine="708"/>
        <w:jc w:val="both"/>
      </w:pPr>
      <w:r w:rsidRPr="00BA61A3">
        <w:t>1</w:t>
      </w:r>
      <w:r>
        <w:t>9</w:t>
      </w:r>
      <w:r w:rsidR="008D71DA">
        <w:t>7</w:t>
      </w:r>
      <w:r w:rsidRPr="00BA61A3">
        <w:t xml:space="preserve">. </w:t>
      </w:r>
      <w:r w:rsidRPr="001C5ECE" w:rsidR="001C5ECE">
        <w:t>ANDREJ MAJER</w:t>
      </w:r>
      <w:r w:rsidRPr="00BA61A3">
        <w:t xml:space="preserve">, </w:t>
      </w:r>
      <w:r w:rsidR="001C5ECE">
        <w:t>Čavle, Rakovo selo 20</w:t>
      </w:r>
      <w:r w:rsidRPr="00BA61A3">
        <w:t xml:space="preserve">, OIB: </w:t>
      </w:r>
      <w:r w:rsidRPr="001C5ECE" w:rsidR="001C5ECE">
        <w:t>38546604824</w:t>
      </w:r>
      <w:r w:rsidRPr="00BA61A3">
        <w:t xml:space="preserve">, u iznosu od </w:t>
      </w:r>
      <w:r w:rsidRPr="001C5ECE" w:rsidR="001C5ECE">
        <w:t xml:space="preserve">71.764,32 </w:t>
      </w:r>
      <w:r w:rsidRPr="00BA61A3">
        <w:t>kuna.</w:t>
      </w:r>
    </w:p>
    <w:p w:rsidR="00385667" w:rsidP="00385667" w:rsidRDefault="008D71DA">
      <w:pPr>
        <w:ind w:firstLine="708"/>
        <w:jc w:val="both"/>
      </w:pPr>
      <w:r>
        <w:t>198</w:t>
      </w:r>
      <w:r w:rsidRPr="00BA61A3" w:rsidR="00385667">
        <w:t xml:space="preserve">. </w:t>
      </w:r>
      <w:r w:rsidRPr="001C5ECE" w:rsidR="001C5ECE">
        <w:t>DORA ŽIVKOVIĆ</w:t>
      </w:r>
      <w:r w:rsidRPr="00BA61A3" w:rsidR="00385667">
        <w:t xml:space="preserve">, </w:t>
      </w:r>
      <w:r w:rsidR="001C5ECE">
        <w:t>Rijeka, Brašćine 16</w:t>
      </w:r>
      <w:r w:rsidRPr="00BA61A3" w:rsidR="00385667">
        <w:t xml:space="preserve">, OIB: </w:t>
      </w:r>
      <w:r w:rsidRPr="001C5ECE" w:rsidR="001C5ECE">
        <w:t>32805107107</w:t>
      </w:r>
      <w:r w:rsidRPr="00BA61A3" w:rsidR="00385667">
        <w:t xml:space="preserve">, u iznosu od </w:t>
      </w:r>
      <w:r w:rsidRPr="001C5ECE" w:rsidR="001C5ECE">
        <w:t xml:space="preserve">106.349,06 </w:t>
      </w:r>
      <w:r w:rsidRPr="00BA61A3" w:rsidR="00385667">
        <w:t>kuna.</w:t>
      </w:r>
    </w:p>
    <w:p w:rsidRPr="00BA61A3" w:rsidR="00385667" w:rsidP="00385667" w:rsidRDefault="008D71DA">
      <w:pPr>
        <w:ind w:firstLine="708"/>
        <w:jc w:val="both"/>
      </w:pPr>
      <w:r>
        <w:t>199</w:t>
      </w:r>
      <w:r w:rsidRPr="00BA61A3" w:rsidR="00385667">
        <w:t xml:space="preserve">. </w:t>
      </w:r>
      <w:r w:rsidRPr="00AD567D" w:rsidR="00AD567D">
        <w:t>ROBI STOJAKOVIĆ</w:t>
      </w:r>
      <w:r w:rsidRPr="00BA61A3" w:rsidR="00385667">
        <w:t xml:space="preserve">, </w:t>
      </w:r>
      <w:r w:rsidR="00AD567D">
        <w:t>Lovran, Zaheji 18a</w:t>
      </w:r>
      <w:r w:rsidRPr="00BA61A3" w:rsidR="00385667">
        <w:t xml:space="preserve">, OIB: </w:t>
      </w:r>
      <w:r w:rsidRPr="00AD567D" w:rsidR="00AD567D">
        <w:t>42540911835</w:t>
      </w:r>
      <w:r w:rsidRPr="00BA61A3" w:rsidR="00385667">
        <w:t xml:space="preserve">, u iznosu od </w:t>
      </w:r>
      <w:r w:rsidRPr="00AD567D" w:rsidR="00AD567D">
        <w:t xml:space="preserve">109.957,09 </w:t>
      </w:r>
      <w:r w:rsidRPr="00BA61A3" w:rsidR="00385667">
        <w:t xml:space="preserve">kuna. </w:t>
      </w:r>
    </w:p>
    <w:p w:rsidRPr="00BA61A3" w:rsidR="00385667" w:rsidP="00385667" w:rsidRDefault="008D71DA">
      <w:pPr>
        <w:ind w:firstLine="708"/>
        <w:jc w:val="both"/>
      </w:pPr>
      <w:r>
        <w:t>200</w:t>
      </w:r>
      <w:r w:rsidRPr="00BA61A3" w:rsidR="00385667">
        <w:t xml:space="preserve">. </w:t>
      </w:r>
      <w:r w:rsidRPr="00AD567D" w:rsidR="00AD567D">
        <w:t>MARKO VRLJIĆ</w:t>
      </w:r>
      <w:r w:rsidRPr="00BA61A3" w:rsidR="00385667">
        <w:t xml:space="preserve">, </w:t>
      </w:r>
      <w:r w:rsidR="00AD567D">
        <w:t>Rijeka, Antuna Kosića Rika 12a</w:t>
      </w:r>
      <w:r w:rsidRPr="00BA61A3" w:rsidR="00385667">
        <w:t xml:space="preserve">, OIB: </w:t>
      </w:r>
      <w:r w:rsidRPr="00AD567D" w:rsidR="00AD567D">
        <w:t>54151563331</w:t>
      </w:r>
      <w:r w:rsidRPr="00BA61A3" w:rsidR="00385667">
        <w:t xml:space="preserve">, u iznosu od </w:t>
      </w:r>
      <w:r w:rsidRPr="00AD567D" w:rsidR="00AD567D">
        <w:t xml:space="preserve">188.863,75 </w:t>
      </w:r>
      <w:r w:rsidRPr="00BA61A3" w:rsidR="00385667">
        <w:t>kuna.</w:t>
      </w:r>
    </w:p>
    <w:p w:rsidRPr="00BA61A3" w:rsidR="00385667" w:rsidP="00385667" w:rsidRDefault="00385667">
      <w:pPr>
        <w:ind w:firstLine="708"/>
        <w:jc w:val="both"/>
      </w:pPr>
      <w:r>
        <w:t>2</w:t>
      </w:r>
      <w:r w:rsidRPr="00BA61A3">
        <w:t>0</w:t>
      </w:r>
      <w:r w:rsidR="008D71DA">
        <w:t>1</w:t>
      </w:r>
      <w:r w:rsidRPr="00BA61A3">
        <w:t xml:space="preserve">. </w:t>
      </w:r>
      <w:r w:rsidRPr="00AD567D" w:rsidR="00AD567D">
        <w:t>BOŠKO FABLE</w:t>
      </w:r>
      <w:r w:rsidRPr="00BA61A3">
        <w:t xml:space="preserve">, </w:t>
      </w:r>
      <w:r w:rsidR="00AD567D">
        <w:t>Rijeka, Pašac 18</w:t>
      </w:r>
      <w:r w:rsidRPr="00BA61A3">
        <w:t xml:space="preserve">, OIB: </w:t>
      </w:r>
      <w:r w:rsidRPr="00AD567D" w:rsidR="00AD567D">
        <w:t>45590938949</w:t>
      </w:r>
      <w:r w:rsidRPr="00BA61A3">
        <w:t xml:space="preserve">, u iznosu od </w:t>
      </w:r>
      <w:r w:rsidRPr="00AD567D" w:rsidR="00AD567D">
        <w:t xml:space="preserve">47.652,71 </w:t>
      </w:r>
      <w:r w:rsidRPr="00BA61A3">
        <w:t>kuna.</w:t>
      </w:r>
    </w:p>
    <w:p w:rsidRPr="00BA61A3" w:rsidR="00385667" w:rsidP="00385667" w:rsidRDefault="00385667">
      <w:pPr>
        <w:ind w:firstLine="708"/>
        <w:jc w:val="both"/>
      </w:pPr>
      <w:r>
        <w:t>2</w:t>
      </w:r>
      <w:r w:rsidRPr="00BA61A3">
        <w:t>0</w:t>
      </w:r>
      <w:r w:rsidR="008D71DA">
        <w:t>2</w:t>
      </w:r>
      <w:r w:rsidRPr="00BA61A3">
        <w:t xml:space="preserve">. </w:t>
      </w:r>
      <w:r w:rsidRPr="00AD567D" w:rsidR="00AD567D">
        <w:t>HAMDIJA MUZAFEROVIĆ</w:t>
      </w:r>
      <w:r w:rsidRPr="00BA61A3">
        <w:t xml:space="preserve">, </w:t>
      </w:r>
      <w:r w:rsidR="00AD567D">
        <w:t>Rijeka, Marije Grbac 25</w:t>
      </w:r>
      <w:r w:rsidRPr="00BA61A3">
        <w:t xml:space="preserve">, OIB: </w:t>
      </w:r>
      <w:r w:rsidRPr="00AD567D" w:rsidR="00AD567D">
        <w:t>26434091171</w:t>
      </w:r>
      <w:r w:rsidRPr="00BA61A3">
        <w:t xml:space="preserve">, u iznosu od </w:t>
      </w:r>
      <w:r w:rsidRPr="00AD567D" w:rsidR="00AD567D">
        <w:t xml:space="preserve">63.493,31 </w:t>
      </w:r>
      <w:r w:rsidRPr="00BA61A3">
        <w:t>kuna.</w:t>
      </w:r>
    </w:p>
    <w:p w:rsidR="00385667" w:rsidP="00385667" w:rsidRDefault="00385667">
      <w:pPr>
        <w:ind w:firstLine="708"/>
        <w:jc w:val="both"/>
      </w:pPr>
      <w:r>
        <w:t>2</w:t>
      </w:r>
      <w:r w:rsidRPr="00BA61A3">
        <w:t>0</w:t>
      </w:r>
      <w:r w:rsidR="008D71DA">
        <w:t>3</w:t>
      </w:r>
      <w:r w:rsidRPr="00BA61A3">
        <w:t xml:space="preserve">. </w:t>
      </w:r>
      <w:r w:rsidRPr="00AD567D" w:rsidR="00AD567D">
        <w:t>ZVONKO OSTRUGNJAJ</w:t>
      </w:r>
      <w:r w:rsidRPr="00BA61A3">
        <w:t xml:space="preserve">, </w:t>
      </w:r>
      <w:r w:rsidR="00AD567D">
        <w:t>Rijeka, Martina Kontuša 22</w:t>
      </w:r>
      <w:r w:rsidRPr="00BA61A3">
        <w:t xml:space="preserve">, OIB: </w:t>
      </w:r>
      <w:r w:rsidRPr="00AD567D" w:rsidR="00AD567D">
        <w:t>09955102775</w:t>
      </w:r>
      <w:r w:rsidRPr="00BA61A3">
        <w:t xml:space="preserve">, u iznosu od </w:t>
      </w:r>
      <w:r w:rsidRPr="00AD567D" w:rsidR="00AD567D">
        <w:t xml:space="preserve">104.002,82 </w:t>
      </w:r>
      <w:r w:rsidRPr="00BA61A3">
        <w:t xml:space="preserve">kuna, </w:t>
      </w:r>
    </w:p>
    <w:p w:rsidRPr="00BA61A3" w:rsidR="00AD567D" w:rsidP="002535B8" w:rsidRDefault="00385667">
      <w:pPr>
        <w:ind w:firstLine="708"/>
        <w:jc w:val="both"/>
      </w:pPr>
      <w:r w:rsidRPr="002535B8">
        <w:t>20</w:t>
      </w:r>
      <w:r w:rsidR="008D71DA">
        <w:t>4</w:t>
      </w:r>
      <w:r w:rsidRPr="002535B8">
        <w:t xml:space="preserve">. </w:t>
      </w:r>
      <w:r w:rsidRPr="002535B8" w:rsidR="00AD567D">
        <w:t>SANJIN RELJIĆ</w:t>
      </w:r>
      <w:r w:rsidRPr="002535B8">
        <w:t xml:space="preserve">, </w:t>
      </w:r>
      <w:r w:rsidRPr="002535B8" w:rsidR="00AD567D">
        <w:t>Rijeka, Mate Lovraka 22</w:t>
      </w:r>
      <w:r w:rsidRPr="002535B8">
        <w:t xml:space="preserve">, OIB: </w:t>
      </w:r>
      <w:r w:rsidRPr="002535B8" w:rsidR="00AD567D">
        <w:t>16977453369</w:t>
      </w:r>
      <w:r w:rsidRPr="002535B8">
        <w:t xml:space="preserve">, u iznosu od </w:t>
      </w:r>
      <w:r w:rsidRPr="002535B8" w:rsidR="00AD567D">
        <w:t xml:space="preserve">101.722,14 </w:t>
      </w:r>
      <w:r w:rsidRPr="002535B8">
        <w:t>kuna.</w:t>
      </w:r>
    </w:p>
    <w:p w:rsidRPr="00BA61A3" w:rsidR="00385667" w:rsidP="00385667" w:rsidRDefault="00385667">
      <w:pPr>
        <w:ind w:firstLine="708"/>
        <w:jc w:val="both"/>
      </w:pPr>
      <w:r>
        <w:t>2</w:t>
      </w:r>
      <w:r w:rsidRPr="00BA61A3">
        <w:t>0</w:t>
      </w:r>
      <w:r w:rsidR="008D71DA">
        <w:t>5</w:t>
      </w:r>
      <w:r w:rsidRPr="00BA61A3">
        <w:t xml:space="preserve">. </w:t>
      </w:r>
      <w:r w:rsidRPr="002535B8" w:rsidR="002535B8">
        <w:t>DENIS MARCHINI</w:t>
      </w:r>
      <w:r w:rsidRPr="00BA61A3">
        <w:t xml:space="preserve">, </w:t>
      </w:r>
      <w:r w:rsidR="002535B8">
        <w:t>Rijeka, Ante Kovačića 17</w:t>
      </w:r>
      <w:r w:rsidRPr="00BA61A3">
        <w:t xml:space="preserve">, OIB: </w:t>
      </w:r>
      <w:r w:rsidRPr="002535B8" w:rsidR="002535B8">
        <w:t>36511554990</w:t>
      </w:r>
      <w:r w:rsidRPr="00BA61A3">
        <w:t xml:space="preserve">, u iznosu od </w:t>
      </w:r>
      <w:r w:rsidRPr="002535B8" w:rsidR="002535B8">
        <w:t xml:space="preserve">81.616,84 </w:t>
      </w:r>
      <w:r w:rsidRPr="00BA61A3">
        <w:t>kuna.</w:t>
      </w:r>
    </w:p>
    <w:p w:rsidRPr="00BA61A3" w:rsidR="00385667" w:rsidP="00385667" w:rsidRDefault="00385667">
      <w:pPr>
        <w:ind w:firstLine="708"/>
        <w:jc w:val="both"/>
      </w:pPr>
      <w:r>
        <w:t>2</w:t>
      </w:r>
      <w:r w:rsidRPr="00BA61A3">
        <w:t>0</w:t>
      </w:r>
      <w:r w:rsidR="008D71DA">
        <w:t>6</w:t>
      </w:r>
      <w:r w:rsidRPr="00BA61A3">
        <w:t xml:space="preserve">. </w:t>
      </w:r>
      <w:r w:rsidRPr="002535B8" w:rsidR="002535B8">
        <w:t>DRAŽENKO OSTOJIĆ</w:t>
      </w:r>
      <w:r w:rsidRPr="00BA61A3">
        <w:t xml:space="preserve">, </w:t>
      </w:r>
      <w:r w:rsidR="002535B8">
        <w:t>Rijeka, Braće Bačića 34</w:t>
      </w:r>
      <w:r w:rsidRPr="00BA61A3">
        <w:t xml:space="preserve">, OIB: </w:t>
      </w:r>
      <w:r w:rsidRPr="002535B8" w:rsidR="002535B8">
        <w:t>12186462332</w:t>
      </w:r>
      <w:r w:rsidRPr="00BA61A3">
        <w:t xml:space="preserve">, u iznosu od </w:t>
      </w:r>
      <w:r w:rsidRPr="002535B8" w:rsidR="002535B8">
        <w:t xml:space="preserve">62.216,37 </w:t>
      </w:r>
      <w:r w:rsidRPr="00BA61A3">
        <w:t>kuna.</w:t>
      </w:r>
    </w:p>
    <w:p w:rsidRPr="00BA61A3" w:rsidR="00385667" w:rsidP="00385667" w:rsidRDefault="00385667">
      <w:pPr>
        <w:ind w:firstLine="708"/>
        <w:jc w:val="both"/>
      </w:pPr>
      <w:r>
        <w:t>2</w:t>
      </w:r>
      <w:r w:rsidRPr="00BA61A3">
        <w:t>0</w:t>
      </w:r>
      <w:r w:rsidR="008D71DA">
        <w:t>7</w:t>
      </w:r>
      <w:r w:rsidRPr="00BA61A3">
        <w:t xml:space="preserve">. </w:t>
      </w:r>
      <w:r w:rsidRPr="002535B8" w:rsidR="002535B8">
        <w:t>TIHOMIR POLJAK</w:t>
      </w:r>
      <w:r w:rsidRPr="00BA61A3">
        <w:t xml:space="preserve">, </w:t>
      </w:r>
      <w:r w:rsidR="002535B8">
        <w:t>Lovran, Dobreć 35a</w:t>
      </w:r>
      <w:r w:rsidRPr="00BA61A3">
        <w:t xml:space="preserve">, OIB: </w:t>
      </w:r>
      <w:r w:rsidRPr="002535B8" w:rsidR="002535B8">
        <w:t>84835201099</w:t>
      </w:r>
      <w:r w:rsidRPr="00BA61A3">
        <w:t xml:space="preserve">, u iznosu od </w:t>
      </w:r>
      <w:r w:rsidRPr="002535B8" w:rsidR="002535B8">
        <w:t xml:space="preserve">98.259,24 </w:t>
      </w:r>
      <w:r w:rsidRPr="00BA61A3">
        <w:t>kuna.</w:t>
      </w:r>
    </w:p>
    <w:p w:rsidR="00385667" w:rsidP="00AD567D" w:rsidRDefault="008D71DA">
      <w:pPr>
        <w:ind w:firstLine="708"/>
        <w:jc w:val="both"/>
      </w:pPr>
      <w:r>
        <w:t>208</w:t>
      </w:r>
      <w:r w:rsidRPr="00BA61A3" w:rsidR="00385667">
        <w:t xml:space="preserve">. </w:t>
      </w:r>
      <w:r w:rsidRPr="002535B8" w:rsidR="002535B8">
        <w:t>RUŽICA OŽBOLT</w:t>
      </w:r>
      <w:r w:rsidRPr="00BA61A3" w:rsidR="00385667">
        <w:t xml:space="preserve">, </w:t>
      </w:r>
      <w:r w:rsidR="002535B8">
        <w:t>Rijeka, Cvjetna 10</w:t>
      </w:r>
      <w:r w:rsidRPr="00BA61A3" w:rsidR="00385667">
        <w:t xml:space="preserve">, OIB: </w:t>
      </w:r>
      <w:r w:rsidRPr="002535B8" w:rsidR="002535B8">
        <w:t>80726947638</w:t>
      </w:r>
      <w:r w:rsidRPr="00BA61A3" w:rsidR="00385667">
        <w:t xml:space="preserve">, u iznosu od </w:t>
      </w:r>
      <w:r w:rsidRPr="002535B8" w:rsidR="002535B8">
        <w:t xml:space="preserve">86.446,98 </w:t>
      </w:r>
      <w:r w:rsidRPr="00BA61A3" w:rsidR="00385667">
        <w:t>kuna.</w:t>
      </w:r>
    </w:p>
    <w:p w:rsidRPr="00BA61A3" w:rsidR="00385667" w:rsidP="00385667" w:rsidRDefault="00AD567D">
      <w:pPr>
        <w:ind w:firstLine="708"/>
        <w:jc w:val="both"/>
      </w:pPr>
      <w:r>
        <w:t>2</w:t>
      </w:r>
      <w:r w:rsidR="008D71DA">
        <w:t>09</w:t>
      </w:r>
      <w:r w:rsidRPr="00BA61A3" w:rsidR="00385667">
        <w:t xml:space="preserve">. </w:t>
      </w:r>
      <w:r w:rsidRPr="002535B8" w:rsidR="002535B8">
        <w:t>LJILJANA MATEK</w:t>
      </w:r>
      <w:r w:rsidRPr="00BA61A3" w:rsidR="00385667">
        <w:t xml:space="preserve">, </w:t>
      </w:r>
      <w:r w:rsidR="002535B8">
        <w:t>Rijeka, Antuna Raspora Španca 3</w:t>
      </w:r>
      <w:r w:rsidRPr="00BA61A3" w:rsidR="00385667">
        <w:t xml:space="preserve">, OIB: </w:t>
      </w:r>
      <w:r w:rsidRPr="002535B8" w:rsidR="002535B8">
        <w:t>31139204780</w:t>
      </w:r>
      <w:r w:rsidRPr="00BA61A3" w:rsidR="00385667">
        <w:t xml:space="preserve">, u iznosu od </w:t>
      </w:r>
      <w:r w:rsidRPr="002535B8" w:rsidR="002535B8">
        <w:t xml:space="preserve">134.145,21 </w:t>
      </w:r>
      <w:r w:rsidRPr="00BA61A3" w:rsidR="00385667">
        <w:t xml:space="preserve">kuna. </w:t>
      </w:r>
    </w:p>
    <w:p w:rsidRPr="00BA61A3" w:rsidR="002535B8" w:rsidP="00876478" w:rsidRDefault="008D71DA">
      <w:pPr>
        <w:ind w:firstLine="708"/>
        <w:jc w:val="both"/>
      </w:pPr>
      <w:r>
        <w:t>210</w:t>
      </w:r>
      <w:r w:rsidRPr="00BA61A3" w:rsidR="00385667">
        <w:t xml:space="preserve">. </w:t>
      </w:r>
      <w:r w:rsidRPr="002535B8" w:rsidR="002535B8">
        <w:t>KLAUDIO MARGAN</w:t>
      </w:r>
      <w:r w:rsidRPr="00BA61A3" w:rsidR="00385667">
        <w:t xml:space="preserve">, </w:t>
      </w:r>
      <w:r w:rsidR="002535B8">
        <w:t>Rijeka, Mihovilići 28</w:t>
      </w:r>
      <w:r w:rsidRPr="00BA61A3" w:rsidR="00385667">
        <w:t xml:space="preserve">, OIB: </w:t>
      </w:r>
      <w:r w:rsidRPr="002535B8" w:rsidR="002535B8">
        <w:t>24519669399</w:t>
      </w:r>
      <w:r w:rsidRPr="00BA61A3" w:rsidR="00385667">
        <w:t xml:space="preserve">, u iznosu od </w:t>
      </w:r>
      <w:r w:rsidRPr="002535B8" w:rsidR="002535B8">
        <w:t xml:space="preserve">92.453,55 </w:t>
      </w:r>
      <w:r w:rsidRPr="00BA61A3" w:rsidR="00385667">
        <w:t>kuna.</w:t>
      </w:r>
    </w:p>
    <w:p w:rsidRPr="00BA61A3" w:rsidR="00385667" w:rsidP="00385667" w:rsidRDefault="00AD567D">
      <w:pPr>
        <w:ind w:firstLine="708"/>
        <w:jc w:val="both"/>
      </w:pPr>
      <w:r>
        <w:t>21</w:t>
      </w:r>
      <w:r w:rsidR="008D71DA">
        <w:t>1</w:t>
      </w:r>
      <w:r w:rsidRPr="00BA61A3" w:rsidR="00385667">
        <w:t xml:space="preserve">. </w:t>
      </w:r>
      <w:r w:rsidRPr="00876478" w:rsidR="00876478">
        <w:t>MAURICIO BASTIANCICH</w:t>
      </w:r>
      <w:r w:rsidRPr="00BA61A3" w:rsidR="00385667">
        <w:t xml:space="preserve">, </w:t>
      </w:r>
      <w:r w:rsidR="00876478">
        <w:t>Rijeka, Ede Jardasa 16</w:t>
      </w:r>
      <w:r w:rsidRPr="00BA61A3" w:rsidR="00385667">
        <w:t xml:space="preserve">, OIB: </w:t>
      </w:r>
      <w:r w:rsidRPr="00876478" w:rsidR="00876478">
        <w:t>11170003706</w:t>
      </w:r>
      <w:r w:rsidRPr="00BA61A3" w:rsidR="00385667">
        <w:t xml:space="preserve">, u iznosu od </w:t>
      </w:r>
      <w:r w:rsidRPr="00876478" w:rsidR="00876478">
        <w:t xml:space="preserve">71.391,35 </w:t>
      </w:r>
      <w:r w:rsidRPr="00BA61A3" w:rsidR="00385667">
        <w:t>kuna.</w:t>
      </w:r>
    </w:p>
    <w:p w:rsidRPr="00BA61A3" w:rsidR="00385667" w:rsidP="00385667" w:rsidRDefault="00AD567D">
      <w:pPr>
        <w:ind w:firstLine="708"/>
        <w:jc w:val="both"/>
      </w:pPr>
      <w:r>
        <w:t>21</w:t>
      </w:r>
      <w:r w:rsidR="008D71DA">
        <w:t>2</w:t>
      </w:r>
      <w:r w:rsidRPr="00BA61A3" w:rsidR="00385667">
        <w:t xml:space="preserve">. </w:t>
      </w:r>
      <w:r w:rsidRPr="00876478" w:rsidR="00876478">
        <w:t>DRAGAN SANČANIN</w:t>
      </w:r>
      <w:r w:rsidRPr="00BA61A3" w:rsidR="00385667">
        <w:t xml:space="preserve">, </w:t>
      </w:r>
      <w:r w:rsidR="00876478">
        <w:t>Rijeka, Braće Bačić 39</w:t>
      </w:r>
      <w:r w:rsidRPr="00BA61A3" w:rsidR="00385667">
        <w:t xml:space="preserve">, OIB: </w:t>
      </w:r>
      <w:r w:rsidRPr="00876478" w:rsidR="00876478">
        <w:t>96540701165</w:t>
      </w:r>
      <w:r w:rsidRPr="00BA61A3" w:rsidR="00385667">
        <w:t xml:space="preserve">, u iznosu od </w:t>
      </w:r>
      <w:r w:rsidRPr="00876478" w:rsidR="00876478">
        <w:t xml:space="preserve">196.342,69 </w:t>
      </w:r>
      <w:r w:rsidRPr="00BA61A3" w:rsidR="00385667">
        <w:t>kuna.</w:t>
      </w:r>
    </w:p>
    <w:p w:rsidR="00385667" w:rsidP="00385667" w:rsidRDefault="00AD567D">
      <w:pPr>
        <w:ind w:firstLine="708"/>
        <w:jc w:val="both"/>
      </w:pPr>
      <w:r>
        <w:t>21</w:t>
      </w:r>
      <w:r w:rsidR="008D71DA">
        <w:t>3</w:t>
      </w:r>
      <w:r w:rsidRPr="00BA61A3" w:rsidR="00385667">
        <w:t xml:space="preserve">. </w:t>
      </w:r>
      <w:r w:rsidRPr="00876478" w:rsidR="00876478">
        <w:t>BORIS GAZIĆ</w:t>
      </w:r>
      <w:r w:rsidRPr="00BA61A3" w:rsidR="00385667">
        <w:t xml:space="preserve">, </w:t>
      </w:r>
      <w:r w:rsidR="00876478">
        <w:t>Rijeka, Pulac 56</w:t>
      </w:r>
      <w:r w:rsidRPr="00BA61A3" w:rsidR="00385667">
        <w:t xml:space="preserve">, OIB: </w:t>
      </w:r>
      <w:r w:rsidRPr="00876478" w:rsidR="00876478">
        <w:t>12856899409</w:t>
      </w:r>
      <w:r w:rsidRPr="00BA61A3" w:rsidR="00385667">
        <w:t xml:space="preserve">, u iznosu od </w:t>
      </w:r>
      <w:r w:rsidRPr="00876478" w:rsidR="00876478">
        <w:t xml:space="preserve">168.603,23 </w:t>
      </w:r>
      <w:r w:rsidRPr="00BA61A3" w:rsidR="00385667">
        <w:t xml:space="preserve">kuna, </w:t>
      </w:r>
    </w:p>
    <w:p w:rsidRPr="00BA61A3" w:rsidR="00385667" w:rsidP="00385667" w:rsidRDefault="00AD567D">
      <w:pPr>
        <w:ind w:firstLine="708"/>
        <w:jc w:val="both"/>
      </w:pPr>
      <w:r>
        <w:t>21</w:t>
      </w:r>
      <w:r w:rsidR="008D71DA">
        <w:t>4</w:t>
      </w:r>
      <w:r w:rsidRPr="00BA61A3" w:rsidR="00385667">
        <w:t xml:space="preserve">. </w:t>
      </w:r>
      <w:r w:rsidRPr="00876478" w:rsidR="00876478">
        <w:t>SINIŠA PUŽ</w:t>
      </w:r>
      <w:r w:rsidRPr="00BA61A3" w:rsidR="00385667">
        <w:t xml:space="preserve">, </w:t>
      </w:r>
      <w:r w:rsidR="00876478">
        <w:t>Klana, Studena 6</w:t>
      </w:r>
      <w:r w:rsidRPr="00BA61A3" w:rsidR="00385667">
        <w:t xml:space="preserve">, OIB:  </w:t>
      </w:r>
      <w:r w:rsidRPr="00876478" w:rsidR="00876478">
        <w:t>78373169914</w:t>
      </w:r>
      <w:r w:rsidRPr="00BA61A3" w:rsidR="00385667">
        <w:t xml:space="preserve">, u iznosu od </w:t>
      </w:r>
      <w:r w:rsidRPr="00876478" w:rsidR="00876478">
        <w:t xml:space="preserve">38.386,53 </w:t>
      </w:r>
      <w:r w:rsidRPr="00BA61A3" w:rsidR="00385667">
        <w:t>kuna.</w:t>
      </w:r>
    </w:p>
    <w:p w:rsidRPr="00BA61A3" w:rsidR="00385667" w:rsidP="008D71DA" w:rsidRDefault="00AD567D">
      <w:pPr>
        <w:ind w:firstLine="708"/>
        <w:jc w:val="both"/>
      </w:pPr>
      <w:r>
        <w:t>21</w:t>
      </w:r>
      <w:r w:rsidR="008D71DA">
        <w:t>5</w:t>
      </w:r>
      <w:r w:rsidRPr="00BA61A3" w:rsidR="00385667">
        <w:t xml:space="preserve">. </w:t>
      </w:r>
      <w:r w:rsidRPr="00876478" w:rsidR="00876478">
        <w:t>ĐURĐICA ŠUNTIĆ</w:t>
      </w:r>
      <w:r w:rsidRPr="00BA61A3" w:rsidR="00385667">
        <w:t xml:space="preserve">, </w:t>
      </w:r>
      <w:r w:rsidR="00876478">
        <w:t>Rijeka, Pilepići 8</w:t>
      </w:r>
      <w:r w:rsidRPr="00BA61A3" w:rsidR="00385667">
        <w:t xml:space="preserve">, OIB: </w:t>
      </w:r>
      <w:r w:rsidRPr="00876478" w:rsidR="00876478">
        <w:t>49380875942</w:t>
      </w:r>
      <w:r w:rsidRPr="00BA61A3" w:rsidR="00385667">
        <w:t xml:space="preserve">, u iznosu od </w:t>
      </w:r>
      <w:r w:rsidRPr="00876478" w:rsidR="00876478">
        <w:t xml:space="preserve">75.440,36 </w:t>
      </w:r>
      <w:r w:rsidRPr="00BA61A3" w:rsidR="00385667">
        <w:t>kuna.</w:t>
      </w:r>
    </w:p>
    <w:p w:rsidRPr="00BA61A3" w:rsidR="00385667" w:rsidP="00385667" w:rsidRDefault="00AD567D">
      <w:pPr>
        <w:ind w:firstLine="708"/>
        <w:jc w:val="both"/>
      </w:pPr>
      <w:r>
        <w:lastRenderedPageBreak/>
        <w:t>21</w:t>
      </w:r>
      <w:r w:rsidR="008D71DA">
        <w:t>6</w:t>
      </w:r>
      <w:r w:rsidRPr="00BA61A3" w:rsidR="00385667">
        <w:t xml:space="preserve">. </w:t>
      </w:r>
      <w:r w:rsidRPr="00876478" w:rsidR="00876478">
        <w:t>LJUBIŠA DIVKOVIĆ</w:t>
      </w:r>
      <w:r w:rsidRPr="00BA61A3" w:rsidR="00385667">
        <w:t xml:space="preserve">, </w:t>
      </w:r>
      <w:r w:rsidR="00876478">
        <w:t>Rijeka, Slavka Tomašića 4</w:t>
      </w:r>
      <w:r w:rsidRPr="00BA61A3" w:rsidR="00385667">
        <w:t xml:space="preserve">, OIB: </w:t>
      </w:r>
      <w:r w:rsidRPr="00876478" w:rsidR="00876478">
        <w:t>85633472290</w:t>
      </w:r>
      <w:r w:rsidRPr="00BA61A3" w:rsidR="00385667">
        <w:t xml:space="preserve">, u iznosu od </w:t>
      </w:r>
      <w:r w:rsidRPr="00876478" w:rsidR="00876478">
        <w:t xml:space="preserve">65.851,36 </w:t>
      </w:r>
      <w:r w:rsidRPr="00BA61A3" w:rsidR="00385667">
        <w:t>kuna.</w:t>
      </w:r>
    </w:p>
    <w:p w:rsidRPr="00BA61A3" w:rsidR="00385667" w:rsidP="00385667" w:rsidRDefault="00AD567D">
      <w:pPr>
        <w:ind w:firstLine="708"/>
        <w:jc w:val="both"/>
      </w:pPr>
      <w:r>
        <w:t>21</w:t>
      </w:r>
      <w:r w:rsidR="008D71DA">
        <w:t>7</w:t>
      </w:r>
      <w:r w:rsidRPr="00BA61A3" w:rsidR="00385667">
        <w:t xml:space="preserve">. </w:t>
      </w:r>
      <w:r w:rsidRPr="00876478" w:rsidR="00876478">
        <w:t>ZVONIMIR ŠEPAC</w:t>
      </w:r>
      <w:r w:rsidRPr="00BA61A3" w:rsidR="00385667">
        <w:t xml:space="preserve">, </w:t>
      </w:r>
      <w:r w:rsidR="00876478">
        <w:t>Rijeka, Vjenceslava Novaka 11</w:t>
      </w:r>
      <w:r w:rsidRPr="00BA61A3" w:rsidR="00385667">
        <w:t xml:space="preserve">, OIB: </w:t>
      </w:r>
      <w:r w:rsidRPr="00876478" w:rsidR="00876478">
        <w:t>75524806152</w:t>
      </w:r>
      <w:r w:rsidRPr="00BA61A3" w:rsidR="00385667">
        <w:t xml:space="preserve">, u iznosu od </w:t>
      </w:r>
      <w:r w:rsidRPr="00876478" w:rsidR="00876478">
        <w:t xml:space="preserve">167.279,93 </w:t>
      </w:r>
      <w:r w:rsidRPr="00BA61A3" w:rsidR="00385667">
        <w:t>kuna.</w:t>
      </w:r>
    </w:p>
    <w:p w:rsidR="00385667" w:rsidP="00385667" w:rsidRDefault="008D71DA">
      <w:pPr>
        <w:ind w:firstLine="708"/>
        <w:jc w:val="both"/>
      </w:pPr>
      <w:r>
        <w:t>218</w:t>
      </w:r>
      <w:r w:rsidRPr="00BA61A3" w:rsidR="00385667">
        <w:t xml:space="preserve">. </w:t>
      </w:r>
      <w:r w:rsidRPr="00876478" w:rsidR="00876478">
        <w:t>STIPAN KOVAČ</w:t>
      </w:r>
      <w:r w:rsidRPr="00BA61A3" w:rsidR="00385667">
        <w:t xml:space="preserve">, </w:t>
      </w:r>
      <w:r w:rsidR="00876478">
        <w:t>Rijeka, Kvaternikova 4</w:t>
      </w:r>
      <w:r w:rsidRPr="00BA61A3" w:rsidR="00385667">
        <w:t xml:space="preserve">, OIB: </w:t>
      </w:r>
      <w:r w:rsidRPr="00876478" w:rsidR="00876478">
        <w:t>65784351205</w:t>
      </w:r>
      <w:r w:rsidRPr="00BA61A3" w:rsidR="00385667">
        <w:t xml:space="preserve">, u iznosu od </w:t>
      </w:r>
      <w:r w:rsidRPr="00876478" w:rsidR="00876478">
        <w:t xml:space="preserve">64.974,90 </w:t>
      </w:r>
      <w:r w:rsidRPr="00BA61A3" w:rsidR="00385667">
        <w:t>kuna.</w:t>
      </w:r>
    </w:p>
    <w:p w:rsidRPr="00BA61A3" w:rsidR="00385667" w:rsidP="00385667" w:rsidRDefault="00AD567D">
      <w:pPr>
        <w:ind w:firstLine="708"/>
        <w:jc w:val="both"/>
      </w:pPr>
      <w:r>
        <w:t>2</w:t>
      </w:r>
      <w:r w:rsidR="008D71DA">
        <w:t>19</w:t>
      </w:r>
      <w:r w:rsidRPr="00BA61A3" w:rsidR="00385667">
        <w:t xml:space="preserve">. </w:t>
      </w:r>
      <w:r w:rsidRPr="00876478" w:rsidR="00876478">
        <w:t>BRANKO GREGOV</w:t>
      </w:r>
      <w:r w:rsidRPr="00BA61A3" w:rsidR="00385667">
        <w:t xml:space="preserve">, </w:t>
      </w:r>
      <w:r w:rsidR="00876478">
        <w:t>Rijeka, Giordana Smolikara 10</w:t>
      </w:r>
      <w:r w:rsidRPr="00BA61A3" w:rsidR="00385667">
        <w:t xml:space="preserve">, OIB: </w:t>
      </w:r>
      <w:r w:rsidRPr="00876478" w:rsidR="00876478">
        <w:t>06977802452</w:t>
      </w:r>
      <w:r w:rsidRPr="00BA61A3" w:rsidR="00385667">
        <w:t xml:space="preserve">, u iznosu od </w:t>
      </w:r>
      <w:r w:rsidRPr="00876478" w:rsidR="00876478">
        <w:t xml:space="preserve">174.249,62 </w:t>
      </w:r>
      <w:r w:rsidRPr="00BA61A3" w:rsidR="00385667">
        <w:t xml:space="preserve">kuna. </w:t>
      </w:r>
    </w:p>
    <w:p w:rsidRPr="00BA61A3" w:rsidR="00385667" w:rsidP="008D71DA" w:rsidRDefault="00AD567D">
      <w:pPr>
        <w:ind w:firstLine="708"/>
        <w:jc w:val="both"/>
      </w:pPr>
      <w:r>
        <w:t>22</w:t>
      </w:r>
      <w:r w:rsidR="008D71DA">
        <w:t>0</w:t>
      </w:r>
      <w:r w:rsidRPr="00BA61A3" w:rsidR="00385667">
        <w:t xml:space="preserve">. </w:t>
      </w:r>
      <w:r w:rsidRPr="004703FC" w:rsidR="004703FC">
        <w:t>JOVO LJUBOBRATOVIĆ</w:t>
      </w:r>
      <w:r w:rsidRPr="00BA61A3" w:rsidR="00385667">
        <w:t xml:space="preserve">, </w:t>
      </w:r>
      <w:r w:rsidR="004703FC">
        <w:t>Rijeka, Tina Ujevića 10</w:t>
      </w:r>
      <w:r w:rsidRPr="00BA61A3" w:rsidR="00385667">
        <w:t xml:space="preserve">, OIB: </w:t>
      </w:r>
      <w:r w:rsidRPr="004703FC" w:rsidR="004703FC">
        <w:t>14769475805</w:t>
      </w:r>
      <w:r w:rsidRPr="00BA61A3" w:rsidR="00385667">
        <w:t xml:space="preserve">, u iznosu od </w:t>
      </w:r>
      <w:r w:rsidRPr="004703FC" w:rsidR="004703FC">
        <w:t xml:space="preserve">137.721,78 </w:t>
      </w:r>
      <w:r w:rsidRPr="00BA61A3" w:rsidR="00385667">
        <w:t>kuna.</w:t>
      </w:r>
    </w:p>
    <w:p w:rsidRPr="00BA61A3" w:rsidR="00385667" w:rsidP="00385667" w:rsidRDefault="00AD567D">
      <w:pPr>
        <w:ind w:firstLine="708"/>
        <w:jc w:val="both"/>
      </w:pPr>
      <w:r>
        <w:t>22</w:t>
      </w:r>
      <w:r w:rsidR="008D71DA">
        <w:t>1</w:t>
      </w:r>
      <w:r w:rsidRPr="00BA61A3" w:rsidR="00385667">
        <w:t xml:space="preserve">. </w:t>
      </w:r>
      <w:r w:rsidRPr="004703FC" w:rsidR="004703FC">
        <w:t>ĐORĐE HAJDUKOVIĆ</w:t>
      </w:r>
      <w:r w:rsidRPr="00BA61A3" w:rsidR="00385667">
        <w:t xml:space="preserve">, </w:t>
      </w:r>
      <w:r w:rsidR="004703FC">
        <w:t>Rijeka, Ante Modrušana 19</w:t>
      </w:r>
      <w:r w:rsidRPr="00BA61A3" w:rsidR="00385667">
        <w:t xml:space="preserve">, OIB: </w:t>
      </w:r>
      <w:r w:rsidRPr="004703FC" w:rsidR="004703FC">
        <w:t>61899693629</w:t>
      </w:r>
      <w:r w:rsidRPr="00BA61A3" w:rsidR="00385667">
        <w:t xml:space="preserve">, u iznosu od </w:t>
      </w:r>
      <w:r w:rsidRPr="004703FC" w:rsidR="004703FC">
        <w:t xml:space="preserve">95.671,11 </w:t>
      </w:r>
      <w:r w:rsidRPr="00BA61A3" w:rsidR="00385667">
        <w:t>kuna.</w:t>
      </w:r>
    </w:p>
    <w:p w:rsidRPr="00BA61A3" w:rsidR="00385667" w:rsidP="00385667" w:rsidRDefault="00AD567D">
      <w:pPr>
        <w:ind w:firstLine="708"/>
        <w:jc w:val="both"/>
      </w:pPr>
      <w:r>
        <w:t>22</w:t>
      </w:r>
      <w:r w:rsidR="008D71DA">
        <w:t>2</w:t>
      </w:r>
      <w:r w:rsidRPr="00BA61A3" w:rsidR="00385667">
        <w:t xml:space="preserve">. </w:t>
      </w:r>
      <w:r w:rsidRPr="004703FC" w:rsidR="004703FC">
        <w:t>DENIS LEONI</w:t>
      </w:r>
      <w:r w:rsidRPr="00BA61A3" w:rsidR="00385667">
        <w:t xml:space="preserve">, </w:t>
      </w:r>
      <w:r w:rsidR="004703FC">
        <w:t>Viškovo, Mladenići 30</w:t>
      </w:r>
      <w:r w:rsidRPr="00BA61A3" w:rsidR="00385667">
        <w:t xml:space="preserve">, OIB: </w:t>
      </w:r>
      <w:r w:rsidRPr="004703FC" w:rsidR="004703FC">
        <w:t>43332947247</w:t>
      </w:r>
      <w:r w:rsidRPr="00BA61A3" w:rsidR="00385667">
        <w:t xml:space="preserve">, u iznosu od </w:t>
      </w:r>
      <w:r w:rsidRPr="004703FC" w:rsidR="004703FC">
        <w:t xml:space="preserve">61.603,26 </w:t>
      </w:r>
      <w:r w:rsidRPr="00BA61A3" w:rsidR="00385667">
        <w:t>kuna.</w:t>
      </w:r>
    </w:p>
    <w:p w:rsidR="00385667" w:rsidP="00385667" w:rsidRDefault="00AD567D">
      <w:pPr>
        <w:ind w:firstLine="708"/>
        <w:jc w:val="both"/>
      </w:pPr>
      <w:r>
        <w:t>22</w:t>
      </w:r>
      <w:r w:rsidR="008D71DA">
        <w:t>3</w:t>
      </w:r>
      <w:r w:rsidRPr="00BA61A3" w:rsidR="00385667">
        <w:t xml:space="preserve">. </w:t>
      </w:r>
      <w:r w:rsidRPr="004703FC" w:rsidR="004703FC">
        <w:t>ROBERT KOCIJAN</w:t>
      </w:r>
      <w:r w:rsidRPr="00BA61A3" w:rsidR="00385667">
        <w:t xml:space="preserve">, </w:t>
      </w:r>
      <w:r w:rsidR="004703FC">
        <w:t>Rijeka, Škudarovska 6</w:t>
      </w:r>
      <w:r w:rsidRPr="00BA61A3" w:rsidR="00385667">
        <w:t xml:space="preserve">, OIB: </w:t>
      </w:r>
      <w:r w:rsidRPr="004703FC" w:rsidR="004703FC">
        <w:t>29545201080</w:t>
      </w:r>
      <w:r w:rsidRPr="00BA61A3" w:rsidR="00385667">
        <w:t xml:space="preserve">, u iznosu od </w:t>
      </w:r>
      <w:r w:rsidRPr="004703FC" w:rsidR="004703FC">
        <w:t xml:space="preserve">17.503,29 </w:t>
      </w:r>
      <w:r w:rsidRPr="00BA61A3" w:rsidR="00385667">
        <w:t xml:space="preserve">kuna, </w:t>
      </w:r>
    </w:p>
    <w:p w:rsidRPr="00BA61A3" w:rsidR="00385667" w:rsidP="00385667" w:rsidRDefault="00AD567D">
      <w:pPr>
        <w:ind w:firstLine="708"/>
        <w:jc w:val="both"/>
      </w:pPr>
      <w:r>
        <w:t>22</w:t>
      </w:r>
      <w:r w:rsidR="008D71DA">
        <w:t>4</w:t>
      </w:r>
      <w:r w:rsidRPr="00BA61A3" w:rsidR="00385667">
        <w:t xml:space="preserve">. </w:t>
      </w:r>
      <w:r w:rsidRPr="004703FC" w:rsidR="004703FC">
        <w:t>IVICA IVANKOVIĆ</w:t>
      </w:r>
      <w:r w:rsidRPr="00BA61A3" w:rsidR="00385667">
        <w:t xml:space="preserve">, </w:t>
      </w:r>
      <w:r w:rsidR="004703FC">
        <w:t xml:space="preserve">Matulji, Sušnji 209, OIB: </w:t>
      </w:r>
      <w:r w:rsidRPr="004703FC" w:rsidR="004703FC">
        <w:t>39749502981</w:t>
      </w:r>
      <w:r w:rsidRPr="00BA61A3" w:rsidR="00385667">
        <w:t xml:space="preserve">, u iznosu od </w:t>
      </w:r>
      <w:r w:rsidRPr="004703FC" w:rsidR="004703FC">
        <w:t xml:space="preserve">103.430,55 </w:t>
      </w:r>
      <w:r w:rsidRPr="00BA61A3" w:rsidR="00385667">
        <w:t>kuna.</w:t>
      </w:r>
    </w:p>
    <w:p w:rsidRPr="00BA61A3" w:rsidR="00385667" w:rsidP="00385667" w:rsidRDefault="00AD567D">
      <w:pPr>
        <w:ind w:firstLine="708"/>
        <w:jc w:val="both"/>
      </w:pPr>
      <w:r>
        <w:t>22</w:t>
      </w:r>
      <w:r w:rsidR="008D71DA">
        <w:t>5</w:t>
      </w:r>
      <w:r w:rsidRPr="00BA61A3" w:rsidR="00385667">
        <w:t xml:space="preserve">. </w:t>
      </w:r>
      <w:r w:rsidRPr="004703FC" w:rsidR="004703FC">
        <w:t>HAZIM JAPIĆ</w:t>
      </w:r>
      <w:r w:rsidRPr="00BA61A3" w:rsidR="00385667">
        <w:t xml:space="preserve">, </w:t>
      </w:r>
      <w:r w:rsidR="004703FC">
        <w:t>Čavle, Cernik 2382</w:t>
      </w:r>
      <w:r w:rsidRPr="00BA61A3" w:rsidR="00385667">
        <w:t xml:space="preserve">, OIB: </w:t>
      </w:r>
      <w:r w:rsidRPr="004703FC" w:rsidR="004703FC">
        <w:t>46636696596</w:t>
      </w:r>
      <w:r w:rsidRPr="00BA61A3" w:rsidR="00385667">
        <w:t xml:space="preserve">, u iznosu od </w:t>
      </w:r>
      <w:r w:rsidRPr="004703FC" w:rsidR="004703FC">
        <w:t xml:space="preserve">92.023,81 </w:t>
      </w:r>
      <w:r w:rsidRPr="00BA61A3" w:rsidR="00385667">
        <w:t>kuna.</w:t>
      </w:r>
    </w:p>
    <w:p w:rsidRPr="00BA61A3" w:rsidR="00385667" w:rsidP="00385667" w:rsidRDefault="00AD567D">
      <w:pPr>
        <w:ind w:firstLine="708"/>
        <w:jc w:val="both"/>
      </w:pPr>
      <w:r>
        <w:t>22</w:t>
      </w:r>
      <w:r w:rsidR="008D71DA">
        <w:t>6</w:t>
      </w:r>
      <w:r w:rsidRPr="00BA61A3" w:rsidR="00385667">
        <w:t xml:space="preserve">. </w:t>
      </w:r>
      <w:r w:rsidRPr="004703FC" w:rsidR="004703FC">
        <w:t>GOJKO GAJIĆ</w:t>
      </w:r>
      <w:r w:rsidRPr="00BA61A3" w:rsidR="00385667">
        <w:t xml:space="preserve">, </w:t>
      </w:r>
      <w:r w:rsidR="004703FC">
        <w:t>Rijeka, Ivana Zavidića 2</w:t>
      </w:r>
      <w:r w:rsidRPr="00BA61A3" w:rsidR="00385667">
        <w:t xml:space="preserve">, OIB: </w:t>
      </w:r>
      <w:r w:rsidRPr="004703FC" w:rsidR="004703FC">
        <w:t>12843653346</w:t>
      </w:r>
      <w:r w:rsidRPr="00BA61A3" w:rsidR="00385667">
        <w:t xml:space="preserve">, u iznosu od </w:t>
      </w:r>
      <w:r w:rsidRPr="004703FC" w:rsidR="004703FC">
        <w:t xml:space="preserve">97.694,18 </w:t>
      </w:r>
      <w:r w:rsidRPr="00BA61A3" w:rsidR="00385667">
        <w:t>kuna.</w:t>
      </w:r>
    </w:p>
    <w:p w:rsidRPr="00BA61A3" w:rsidR="00385667" w:rsidP="00385667" w:rsidRDefault="00AD567D">
      <w:pPr>
        <w:ind w:firstLine="708"/>
        <w:jc w:val="both"/>
      </w:pPr>
      <w:r>
        <w:t>22</w:t>
      </w:r>
      <w:r w:rsidR="0021163B">
        <w:t>7</w:t>
      </w:r>
      <w:r w:rsidRPr="00BA61A3" w:rsidR="00385667">
        <w:t xml:space="preserve">. </w:t>
      </w:r>
      <w:r w:rsidRPr="004703FC" w:rsidR="004703FC">
        <w:t>MARIJAN STARČEVIĆ</w:t>
      </w:r>
      <w:r w:rsidRPr="00BA61A3" w:rsidR="00385667">
        <w:t xml:space="preserve">, </w:t>
      </w:r>
      <w:r w:rsidR="004703FC">
        <w:t>Lič, Lič 44</w:t>
      </w:r>
      <w:r w:rsidRPr="00BA61A3" w:rsidR="00385667">
        <w:t xml:space="preserve">, OIB: </w:t>
      </w:r>
      <w:r w:rsidRPr="004703FC" w:rsidR="004703FC">
        <w:t>50450288772</w:t>
      </w:r>
      <w:r w:rsidRPr="00BA61A3" w:rsidR="00385667">
        <w:t xml:space="preserve">, u iznosu od </w:t>
      </w:r>
      <w:r w:rsidRPr="004703FC" w:rsidR="004703FC">
        <w:t xml:space="preserve">65.576,61 </w:t>
      </w:r>
      <w:r w:rsidRPr="00BA61A3" w:rsidR="00385667">
        <w:t>kuna.</w:t>
      </w:r>
    </w:p>
    <w:p w:rsidR="00385667" w:rsidP="00385667" w:rsidRDefault="00AD567D">
      <w:pPr>
        <w:ind w:firstLine="708"/>
        <w:jc w:val="both"/>
      </w:pPr>
      <w:r>
        <w:t>2</w:t>
      </w:r>
      <w:r w:rsidR="0021163B">
        <w:t>28</w:t>
      </w:r>
      <w:r w:rsidRPr="00BA61A3" w:rsidR="00385667">
        <w:t xml:space="preserve">. </w:t>
      </w:r>
      <w:r w:rsidRPr="004703FC" w:rsidR="004703FC">
        <w:t>DALIBOR KNEŽEVIĆ</w:t>
      </w:r>
      <w:r w:rsidRPr="00BA61A3" w:rsidR="00385667">
        <w:t xml:space="preserve">, </w:t>
      </w:r>
      <w:r w:rsidR="004703FC">
        <w:t>Rijeka, Udatnoga 6</w:t>
      </w:r>
      <w:r w:rsidRPr="00BA61A3" w:rsidR="00385667">
        <w:t xml:space="preserve">, OIB: </w:t>
      </w:r>
      <w:r w:rsidRPr="004703FC" w:rsidR="004703FC">
        <w:t>31296346125</w:t>
      </w:r>
      <w:r w:rsidRPr="00BA61A3" w:rsidR="00385667">
        <w:t xml:space="preserve">, u iznosu od </w:t>
      </w:r>
      <w:r w:rsidRPr="004703FC" w:rsidR="004703FC">
        <w:t>74.379,71</w:t>
      </w:r>
      <w:r w:rsidR="004703FC">
        <w:t xml:space="preserve"> </w:t>
      </w:r>
      <w:r w:rsidRPr="00BA61A3" w:rsidR="00385667">
        <w:t>kuna.</w:t>
      </w:r>
    </w:p>
    <w:p w:rsidRPr="00BA61A3" w:rsidR="00385667" w:rsidP="00385667" w:rsidRDefault="00AD567D">
      <w:pPr>
        <w:ind w:firstLine="708"/>
        <w:jc w:val="both"/>
      </w:pPr>
      <w:r>
        <w:t>2</w:t>
      </w:r>
      <w:r w:rsidR="0021163B">
        <w:t>29</w:t>
      </w:r>
      <w:r w:rsidRPr="00BA61A3" w:rsidR="00385667">
        <w:t xml:space="preserve">. </w:t>
      </w:r>
      <w:r w:rsidRPr="004703FC" w:rsidR="004703FC">
        <w:t>DANIMIR MALJEVAC</w:t>
      </w:r>
      <w:r w:rsidRPr="00BA61A3" w:rsidR="00385667">
        <w:t xml:space="preserve">, </w:t>
      </w:r>
      <w:r w:rsidR="00015B8F">
        <w:t>Dražice, Milaši 17A</w:t>
      </w:r>
      <w:r w:rsidRPr="00BA61A3" w:rsidR="00385667">
        <w:t xml:space="preserve">, OIB: </w:t>
      </w:r>
      <w:r w:rsidRPr="00015B8F" w:rsidR="00015B8F">
        <w:t>72901123266</w:t>
      </w:r>
      <w:r w:rsidRPr="00BA61A3" w:rsidR="00385667">
        <w:t xml:space="preserve">, u iznosu od </w:t>
      </w:r>
      <w:r w:rsidRPr="00015B8F" w:rsidR="00015B8F">
        <w:t xml:space="preserve">38.599,47 </w:t>
      </w:r>
      <w:r w:rsidR="00015B8F">
        <w:t xml:space="preserve"> </w:t>
      </w:r>
      <w:r w:rsidRPr="00BA61A3" w:rsidR="00385667">
        <w:t xml:space="preserve">kuna. </w:t>
      </w:r>
    </w:p>
    <w:p w:rsidRPr="00BA61A3" w:rsidR="00385667" w:rsidP="00385667" w:rsidRDefault="00AD567D">
      <w:pPr>
        <w:ind w:firstLine="708"/>
        <w:jc w:val="both"/>
      </w:pPr>
      <w:r>
        <w:t>23</w:t>
      </w:r>
      <w:r w:rsidR="0021163B">
        <w:t>0</w:t>
      </w:r>
      <w:r w:rsidRPr="00BA61A3" w:rsidR="00385667">
        <w:t xml:space="preserve">. </w:t>
      </w:r>
      <w:r w:rsidRPr="00015B8F" w:rsidR="00015B8F">
        <w:t>DRAGAN JEREMIĆ</w:t>
      </w:r>
      <w:r w:rsidRPr="00BA61A3" w:rsidR="00385667">
        <w:t xml:space="preserve">, </w:t>
      </w:r>
      <w:r w:rsidR="00015B8F">
        <w:t>Rijeka, Brajda 2</w:t>
      </w:r>
      <w:r w:rsidRPr="00BA61A3" w:rsidR="00385667">
        <w:t xml:space="preserve">, OIB: </w:t>
      </w:r>
      <w:r w:rsidRPr="00015B8F" w:rsidR="00015B8F">
        <w:t>73678487626</w:t>
      </w:r>
      <w:r w:rsidRPr="00BA61A3" w:rsidR="00385667">
        <w:t xml:space="preserve">, u iznosu od </w:t>
      </w:r>
      <w:r w:rsidRPr="00015B8F" w:rsidR="00015B8F">
        <w:t xml:space="preserve">101.462,68 </w:t>
      </w:r>
      <w:r w:rsidR="00015B8F">
        <w:t xml:space="preserve"> </w:t>
      </w:r>
      <w:r w:rsidRPr="00BA61A3" w:rsidR="00385667">
        <w:t>kuna.</w:t>
      </w:r>
    </w:p>
    <w:p w:rsidRPr="00BA61A3" w:rsidR="00385667" w:rsidP="00385667" w:rsidRDefault="00AD567D">
      <w:pPr>
        <w:ind w:firstLine="708"/>
        <w:jc w:val="both"/>
      </w:pPr>
      <w:r>
        <w:t>23</w:t>
      </w:r>
      <w:r w:rsidR="0021163B">
        <w:t>1</w:t>
      </w:r>
      <w:r w:rsidRPr="00BA61A3" w:rsidR="00385667">
        <w:t xml:space="preserve">. </w:t>
      </w:r>
      <w:r w:rsidRPr="00015B8F" w:rsidR="00015B8F">
        <w:t>MILAN ŠPOLJARIĆ</w:t>
      </w:r>
      <w:r w:rsidRPr="00BA61A3" w:rsidR="00385667">
        <w:t xml:space="preserve">, </w:t>
      </w:r>
      <w:r w:rsidR="00015B8F">
        <w:t>Rijeka, A. Raspora Španca 3</w:t>
      </w:r>
      <w:r w:rsidRPr="00BA61A3" w:rsidR="00385667">
        <w:t xml:space="preserve">, OIB: </w:t>
      </w:r>
      <w:r w:rsidRPr="00015B8F" w:rsidR="00015B8F">
        <w:t>77941696184</w:t>
      </w:r>
      <w:r w:rsidRPr="00BA61A3" w:rsidR="00385667">
        <w:t xml:space="preserve">, u iznosu od </w:t>
      </w:r>
      <w:r w:rsidRPr="00015B8F" w:rsidR="00015B8F">
        <w:t xml:space="preserve">115.911,31 </w:t>
      </w:r>
      <w:r w:rsidRPr="00BA61A3" w:rsidR="00385667">
        <w:t>kuna.</w:t>
      </w:r>
    </w:p>
    <w:p w:rsidRPr="00BA61A3" w:rsidR="00385667" w:rsidP="00385667" w:rsidRDefault="00AD567D">
      <w:pPr>
        <w:ind w:firstLine="708"/>
        <w:jc w:val="both"/>
      </w:pPr>
      <w:r>
        <w:t>23</w:t>
      </w:r>
      <w:r w:rsidR="0021163B">
        <w:t>2</w:t>
      </w:r>
      <w:r w:rsidRPr="00BA61A3" w:rsidR="00385667">
        <w:t xml:space="preserve">. </w:t>
      </w:r>
      <w:r w:rsidRPr="00015B8F" w:rsidR="00015B8F">
        <w:t>VALTER ZULJANI</w:t>
      </w:r>
      <w:r w:rsidRPr="00BA61A3" w:rsidR="00385667">
        <w:t xml:space="preserve">, </w:t>
      </w:r>
      <w:r w:rsidR="00015B8F">
        <w:t>Lovran, 43. Istarske divizije 31</w:t>
      </w:r>
      <w:r w:rsidRPr="00BA61A3" w:rsidR="00385667">
        <w:t xml:space="preserve">, OIB: </w:t>
      </w:r>
      <w:r w:rsidRPr="00015B8F" w:rsidR="00015B8F">
        <w:t>84165509511</w:t>
      </w:r>
      <w:r w:rsidRPr="00BA61A3" w:rsidR="00385667">
        <w:t xml:space="preserve">, u iznosu od </w:t>
      </w:r>
      <w:r w:rsidRPr="00015B8F" w:rsidR="00015B8F">
        <w:t xml:space="preserve">100.396,73 </w:t>
      </w:r>
      <w:r w:rsidRPr="00BA61A3" w:rsidR="00385667">
        <w:t>kuna.</w:t>
      </w:r>
    </w:p>
    <w:p w:rsidR="00385667" w:rsidP="00385667" w:rsidRDefault="00AD567D">
      <w:pPr>
        <w:ind w:firstLine="708"/>
        <w:jc w:val="both"/>
      </w:pPr>
      <w:r>
        <w:t>23</w:t>
      </w:r>
      <w:r w:rsidR="0021163B">
        <w:t>3</w:t>
      </w:r>
      <w:r w:rsidRPr="00BA61A3" w:rsidR="00385667">
        <w:t xml:space="preserve">. </w:t>
      </w:r>
      <w:r w:rsidRPr="00015B8F" w:rsidR="00015B8F">
        <w:t>JOZO VUČKOVIĆ</w:t>
      </w:r>
      <w:r w:rsidRPr="00BA61A3" w:rsidR="00385667">
        <w:t xml:space="preserve">, </w:t>
      </w:r>
      <w:r w:rsidR="00015B8F">
        <w:t>Rijeka, Zvonimirova 16</w:t>
      </w:r>
      <w:r w:rsidRPr="00BA61A3" w:rsidR="00385667">
        <w:t xml:space="preserve">, OIB: </w:t>
      </w:r>
      <w:r w:rsidRPr="00015B8F" w:rsidR="00015B8F">
        <w:t>46046778868</w:t>
      </w:r>
      <w:r w:rsidRPr="00BA61A3" w:rsidR="00385667">
        <w:t xml:space="preserve">, u iznosu od </w:t>
      </w:r>
      <w:r w:rsidRPr="00015B8F" w:rsidR="00015B8F">
        <w:t xml:space="preserve">68.306,40 </w:t>
      </w:r>
      <w:r w:rsidRPr="00BA61A3" w:rsidR="00385667">
        <w:t xml:space="preserve">kuna, </w:t>
      </w:r>
    </w:p>
    <w:p w:rsidRPr="00BA61A3" w:rsidR="00385667" w:rsidP="00385667" w:rsidRDefault="00AD567D">
      <w:pPr>
        <w:ind w:firstLine="708"/>
        <w:jc w:val="both"/>
      </w:pPr>
      <w:r>
        <w:t>23</w:t>
      </w:r>
      <w:r w:rsidR="0021163B">
        <w:t>4</w:t>
      </w:r>
      <w:r w:rsidRPr="00BA61A3" w:rsidR="00385667">
        <w:t xml:space="preserve">. </w:t>
      </w:r>
      <w:r w:rsidRPr="00015B8F" w:rsidR="00015B8F">
        <w:t>ARSEN LOHAJNER</w:t>
      </w:r>
      <w:r w:rsidRPr="00BA61A3" w:rsidR="00385667">
        <w:t xml:space="preserve">, </w:t>
      </w:r>
      <w:r w:rsidR="00015B8F">
        <w:t>Opatija, Maršala Tita 101</w:t>
      </w:r>
      <w:r w:rsidRPr="00BA61A3" w:rsidR="00385667">
        <w:t xml:space="preserve">, OIB:  </w:t>
      </w:r>
      <w:r w:rsidRPr="00015B8F" w:rsidR="00015B8F">
        <w:t>85916666975</w:t>
      </w:r>
      <w:r w:rsidRPr="00BA61A3" w:rsidR="00385667">
        <w:t xml:space="preserve">, u iznosu od </w:t>
      </w:r>
      <w:r w:rsidRPr="00015B8F" w:rsidR="00015B8F">
        <w:t xml:space="preserve">65.464,98 </w:t>
      </w:r>
      <w:r w:rsidRPr="00BA61A3" w:rsidR="00385667">
        <w:t>kuna.</w:t>
      </w:r>
    </w:p>
    <w:p w:rsidRPr="00BA61A3" w:rsidR="00385667" w:rsidP="00385667" w:rsidRDefault="00AD567D">
      <w:pPr>
        <w:ind w:firstLine="708"/>
        <w:jc w:val="both"/>
      </w:pPr>
      <w:r>
        <w:t>23</w:t>
      </w:r>
      <w:r w:rsidR="0021163B">
        <w:t>5</w:t>
      </w:r>
      <w:r w:rsidRPr="00BA61A3" w:rsidR="00385667">
        <w:t xml:space="preserve">. </w:t>
      </w:r>
      <w:r w:rsidRPr="00015B8F" w:rsidR="00015B8F">
        <w:t>OLIVER DUJMOVIĆ</w:t>
      </w:r>
      <w:r w:rsidRPr="00BA61A3" w:rsidR="00385667">
        <w:t xml:space="preserve">, </w:t>
      </w:r>
      <w:r w:rsidR="00015B8F">
        <w:t>Jurdani, Jurdani 43</w:t>
      </w:r>
      <w:r w:rsidRPr="00BA61A3" w:rsidR="00385667">
        <w:t xml:space="preserve">, OIB: </w:t>
      </w:r>
      <w:r w:rsidRPr="00015B8F" w:rsidR="00015B8F">
        <w:t>26114467737</w:t>
      </w:r>
      <w:r w:rsidRPr="00BA61A3" w:rsidR="00385667">
        <w:t xml:space="preserve">, u iznosu od </w:t>
      </w:r>
      <w:r w:rsidRPr="00015B8F" w:rsidR="00015B8F">
        <w:t xml:space="preserve">111.453,06 </w:t>
      </w:r>
      <w:r w:rsidRPr="00BA61A3" w:rsidR="00385667">
        <w:t>kuna.</w:t>
      </w:r>
    </w:p>
    <w:p w:rsidRPr="00BA61A3" w:rsidR="00385667" w:rsidP="00385667" w:rsidRDefault="00AD567D">
      <w:pPr>
        <w:ind w:firstLine="708"/>
        <w:jc w:val="both"/>
      </w:pPr>
      <w:r>
        <w:t>23</w:t>
      </w:r>
      <w:r w:rsidR="0021163B">
        <w:t>6</w:t>
      </w:r>
      <w:r w:rsidRPr="00BA61A3" w:rsidR="00385667">
        <w:t xml:space="preserve">. </w:t>
      </w:r>
      <w:r w:rsidRPr="00015B8F" w:rsidR="00015B8F">
        <w:t>RENATO TURKOVIĆ</w:t>
      </w:r>
      <w:r w:rsidRPr="00BA61A3" w:rsidR="00385667">
        <w:t xml:space="preserve">, </w:t>
      </w:r>
      <w:r w:rsidR="00015B8F">
        <w:t>Vele Mune, Male Mune 45</w:t>
      </w:r>
      <w:r w:rsidRPr="00BA61A3" w:rsidR="00385667">
        <w:t xml:space="preserve">, OIB: </w:t>
      </w:r>
      <w:r w:rsidRPr="00015B8F" w:rsidR="00015B8F">
        <w:t>96556235190</w:t>
      </w:r>
      <w:r w:rsidRPr="00BA61A3" w:rsidR="00385667">
        <w:t xml:space="preserve">, u iznosu od </w:t>
      </w:r>
      <w:r w:rsidRPr="00015B8F" w:rsidR="00015B8F">
        <w:t xml:space="preserve">32.333,74 </w:t>
      </w:r>
      <w:r w:rsidRPr="00BA61A3" w:rsidR="00385667">
        <w:t>kuna.</w:t>
      </w:r>
    </w:p>
    <w:p w:rsidRPr="00BA61A3" w:rsidR="00385667" w:rsidP="00385667" w:rsidRDefault="00AD567D">
      <w:pPr>
        <w:ind w:firstLine="708"/>
        <w:jc w:val="both"/>
      </w:pPr>
      <w:r>
        <w:t>23</w:t>
      </w:r>
      <w:r w:rsidR="0021163B">
        <w:t>7</w:t>
      </w:r>
      <w:r w:rsidRPr="00BA61A3" w:rsidR="00385667">
        <w:t xml:space="preserve">. </w:t>
      </w:r>
      <w:r w:rsidRPr="00015B8F" w:rsidR="00015B8F">
        <w:t>BRANKO ZORIĆ</w:t>
      </w:r>
      <w:r w:rsidRPr="00BA61A3" w:rsidR="00385667">
        <w:t xml:space="preserve">, </w:t>
      </w:r>
      <w:r w:rsidR="00015B8F">
        <w:t>Rijeka, Kozala 81a</w:t>
      </w:r>
      <w:r w:rsidRPr="00BA61A3" w:rsidR="00385667">
        <w:t xml:space="preserve">, OIB: </w:t>
      </w:r>
      <w:r w:rsidRPr="00015B8F" w:rsidR="00015B8F">
        <w:t>91007306853</w:t>
      </w:r>
      <w:r w:rsidRPr="00BA61A3" w:rsidR="00385667">
        <w:t xml:space="preserve">, u iznosu od </w:t>
      </w:r>
      <w:r w:rsidRPr="00015B8F" w:rsidR="00015B8F">
        <w:t xml:space="preserve">94.777,15 </w:t>
      </w:r>
      <w:r w:rsidRPr="00BA61A3" w:rsidR="00385667">
        <w:t>kuna.</w:t>
      </w:r>
    </w:p>
    <w:p w:rsidR="00385667" w:rsidP="00385667" w:rsidRDefault="0021163B">
      <w:pPr>
        <w:ind w:firstLine="708"/>
        <w:jc w:val="both"/>
      </w:pPr>
      <w:r>
        <w:t>238</w:t>
      </w:r>
      <w:r w:rsidRPr="00BA61A3" w:rsidR="00385667">
        <w:t xml:space="preserve">. </w:t>
      </w:r>
      <w:r w:rsidRPr="0017049B" w:rsidR="0017049B">
        <w:t>BORIS EŠKINJA</w:t>
      </w:r>
      <w:r w:rsidRPr="00BA61A3" w:rsidR="00385667">
        <w:t xml:space="preserve">, </w:t>
      </w:r>
      <w:r w:rsidR="0017049B">
        <w:t>Rijeka, Franje Belulovića 6</w:t>
      </w:r>
      <w:r w:rsidRPr="00BA61A3" w:rsidR="00385667">
        <w:t xml:space="preserve">, OIB: </w:t>
      </w:r>
      <w:r w:rsidRPr="0017049B" w:rsidR="0017049B">
        <w:t>44909296787</w:t>
      </w:r>
      <w:r w:rsidRPr="00BA61A3" w:rsidR="00385667">
        <w:t xml:space="preserve">, u iznosu od </w:t>
      </w:r>
      <w:r w:rsidRPr="0017049B" w:rsidR="0017049B">
        <w:t xml:space="preserve">101.597,7 </w:t>
      </w:r>
      <w:r w:rsidRPr="00BA61A3" w:rsidR="00385667">
        <w:t>kuna.</w:t>
      </w:r>
    </w:p>
    <w:p w:rsidRPr="00BA61A3" w:rsidR="00385667" w:rsidP="00385667" w:rsidRDefault="0021163B">
      <w:pPr>
        <w:ind w:firstLine="708"/>
        <w:jc w:val="both"/>
      </w:pPr>
      <w:r>
        <w:t>239</w:t>
      </w:r>
      <w:r w:rsidRPr="00BA61A3" w:rsidR="00385667">
        <w:t xml:space="preserve">. </w:t>
      </w:r>
      <w:r w:rsidRPr="0017049B" w:rsidR="0017049B">
        <w:t>ĐEVAD BOTONJIĆ</w:t>
      </w:r>
      <w:r w:rsidRPr="00BA61A3" w:rsidR="00385667">
        <w:t xml:space="preserve">, </w:t>
      </w:r>
      <w:r w:rsidR="0017049B">
        <w:t>Viškovo, Marčelji, Ilovca 25</w:t>
      </w:r>
      <w:r w:rsidRPr="00BA61A3" w:rsidR="00385667">
        <w:t xml:space="preserve">, OIB: </w:t>
      </w:r>
      <w:r w:rsidRPr="0017049B" w:rsidR="0017049B">
        <w:t>19660152854</w:t>
      </w:r>
      <w:r w:rsidRPr="00BA61A3" w:rsidR="00385667">
        <w:t xml:space="preserve">, u iznosu od </w:t>
      </w:r>
      <w:r w:rsidRPr="0017049B" w:rsidR="0017049B">
        <w:t xml:space="preserve">66.400,90 </w:t>
      </w:r>
      <w:r w:rsidRPr="00BA61A3" w:rsidR="00385667">
        <w:t xml:space="preserve">kuna. </w:t>
      </w:r>
    </w:p>
    <w:p w:rsidRPr="00BA61A3" w:rsidR="00385667" w:rsidP="00385667" w:rsidRDefault="0021163B">
      <w:pPr>
        <w:ind w:firstLine="708"/>
        <w:jc w:val="both"/>
      </w:pPr>
      <w:r>
        <w:t>240</w:t>
      </w:r>
      <w:r w:rsidRPr="00BA61A3" w:rsidR="00385667">
        <w:t xml:space="preserve">. </w:t>
      </w:r>
      <w:r w:rsidRPr="0017049B" w:rsidR="0017049B">
        <w:t>BRANKO MALJKOVIĆ</w:t>
      </w:r>
      <w:r w:rsidRPr="00BA61A3" w:rsidR="00385667">
        <w:t xml:space="preserve">, </w:t>
      </w:r>
      <w:r w:rsidR="0017049B">
        <w:t>Viškovo, Marinići 98a</w:t>
      </w:r>
      <w:r w:rsidRPr="00BA61A3" w:rsidR="00385667">
        <w:t xml:space="preserve">, OIB: </w:t>
      </w:r>
      <w:r w:rsidRPr="0017049B" w:rsidR="0017049B">
        <w:t>70088489442</w:t>
      </w:r>
      <w:r w:rsidRPr="00BA61A3" w:rsidR="00385667">
        <w:t xml:space="preserve">, u iznosu od </w:t>
      </w:r>
      <w:r w:rsidRPr="0017049B" w:rsidR="0017049B">
        <w:t xml:space="preserve">143.905,58 </w:t>
      </w:r>
      <w:r w:rsidRPr="00BA61A3" w:rsidR="00385667">
        <w:t>kuna.</w:t>
      </w:r>
    </w:p>
    <w:p w:rsidRPr="00BA61A3" w:rsidR="00385667" w:rsidP="00385667" w:rsidRDefault="00AD567D">
      <w:pPr>
        <w:ind w:firstLine="708"/>
        <w:jc w:val="both"/>
      </w:pPr>
      <w:r>
        <w:lastRenderedPageBreak/>
        <w:t>24</w:t>
      </w:r>
      <w:r w:rsidR="0021163B">
        <w:t>1</w:t>
      </w:r>
      <w:r w:rsidRPr="00BA61A3" w:rsidR="00385667">
        <w:t xml:space="preserve">. </w:t>
      </w:r>
      <w:r w:rsidRPr="0017049B" w:rsidR="0017049B">
        <w:t>LEO MALEŠIĆ</w:t>
      </w:r>
      <w:r w:rsidRPr="00BA61A3" w:rsidR="00385667">
        <w:t xml:space="preserve">, </w:t>
      </w:r>
      <w:r w:rsidR="0017049B">
        <w:t>Rijeka, Šetalište I. G. Kovačića 29</w:t>
      </w:r>
      <w:r w:rsidRPr="00BA61A3" w:rsidR="00385667">
        <w:t xml:space="preserve">, OIB: </w:t>
      </w:r>
      <w:r w:rsidRPr="0017049B" w:rsidR="0017049B">
        <w:t>44121611107</w:t>
      </w:r>
      <w:r w:rsidRPr="00BA61A3" w:rsidR="00385667">
        <w:t xml:space="preserve">, u iznosu od </w:t>
      </w:r>
      <w:r w:rsidRPr="0017049B" w:rsidR="0017049B">
        <w:t xml:space="preserve">84.789,05 </w:t>
      </w:r>
      <w:r w:rsidRPr="00BA61A3" w:rsidR="00385667">
        <w:t>kuna.</w:t>
      </w:r>
    </w:p>
    <w:p w:rsidRPr="00BA61A3" w:rsidR="00385667" w:rsidP="00385667" w:rsidRDefault="00AD567D">
      <w:pPr>
        <w:ind w:firstLine="708"/>
        <w:jc w:val="both"/>
      </w:pPr>
      <w:r>
        <w:t>24</w:t>
      </w:r>
      <w:r w:rsidR="0021163B">
        <w:t>2</w:t>
      </w:r>
      <w:r w:rsidRPr="00BA61A3" w:rsidR="00385667">
        <w:t xml:space="preserve">. </w:t>
      </w:r>
      <w:r w:rsidRPr="0017049B" w:rsidR="0017049B">
        <w:t>MARIN BOŽIĆ</w:t>
      </w:r>
      <w:r w:rsidRPr="00BA61A3" w:rsidR="00385667">
        <w:t xml:space="preserve">, </w:t>
      </w:r>
      <w:r w:rsidR="0017049B">
        <w:t>Rijeka, Medovićeva 19</w:t>
      </w:r>
      <w:r w:rsidRPr="00BA61A3" w:rsidR="00385667">
        <w:t xml:space="preserve">, OIB: </w:t>
      </w:r>
      <w:r w:rsidRPr="0017049B" w:rsidR="0017049B">
        <w:t>60754672415</w:t>
      </w:r>
      <w:r w:rsidRPr="00BA61A3" w:rsidR="00385667">
        <w:t xml:space="preserve">, u iznosu od </w:t>
      </w:r>
      <w:r w:rsidRPr="0017049B" w:rsidR="0017049B">
        <w:t xml:space="preserve">97.141,07 </w:t>
      </w:r>
      <w:r w:rsidRPr="00BA61A3" w:rsidR="00385667">
        <w:t>kuna.</w:t>
      </w:r>
    </w:p>
    <w:p w:rsidR="00385667" w:rsidP="00385667" w:rsidRDefault="00AD567D">
      <w:pPr>
        <w:ind w:firstLine="708"/>
        <w:jc w:val="both"/>
      </w:pPr>
      <w:r>
        <w:t>24</w:t>
      </w:r>
      <w:r w:rsidR="0021163B">
        <w:t>3</w:t>
      </w:r>
      <w:r w:rsidRPr="00BA61A3" w:rsidR="00385667">
        <w:t xml:space="preserve">. </w:t>
      </w:r>
      <w:r w:rsidRPr="0017049B" w:rsidR="0017049B">
        <w:t>HAKIJA ILJAZOVIĆ</w:t>
      </w:r>
      <w:r w:rsidRPr="00BA61A3" w:rsidR="00385667">
        <w:t xml:space="preserve">, </w:t>
      </w:r>
      <w:r w:rsidR="0017049B">
        <w:t>Rijeka, Zametska 96a</w:t>
      </w:r>
      <w:r w:rsidRPr="00BA61A3" w:rsidR="00385667">
        <w:t xml:space="preserve">, OIB: </w:t>
      </w:r>
      <w:r w:rsidRPr="0017049B" w:rsidR="0017049B">
        <w:t>28739661238</w:t>
      </w:r>
      <w:r w:rsidRPr="00BA61A3" w:rsidR="00385667">
        <w:t xml:space="preserve">, u iznosu od </w:t>
      </w:r>
      <w:r w:rsidRPr="0017049B" w:rsidR="0017049B">
        <w:t xml:space="preserve">66.704,81 </w:t>
      </w:r>
      <w:r w:rsidRPr="00BA61A3" w:rsidR="00385667">
        <w:t xml:space="preserve">kuna, </w:t>
      </w:r>
    </w:p>
    <w:p w:rsidRPr="00BA61A3" w:rsidR="0017049B" w:rsidP="009943DC" w:rsidRDefault="00AD567D">
      <w:pPr>
        <w:ind w:firstLine="708"/>
        <w:jc w:val="both"/>
      </w:pPr>
      <w:r>
        <w:t>24</w:t>
      </w:r>
      <w:r w:rsidR="0021163B">
        <w:t>4</w:t>
      </w:r>
      <w:r w:rsidRPr="00BA61A3" w:rsidR="00385667">
        <w:t xml:space="preserve">. </w:t>
      </w:r>
      <w:r w:rsidRPr="0017049B" w:rsidR="0017049B">
        <w:t>ANDJELKO MALIĆ</w:t>
      </w:r>
      <w:r w:rsidRPr="00BA61A3" w:rsidR="00385667">
        <w:t xml:space="preserve">, </w:t>
      </w:r>
      <w:r w:rsidR="0017049B">
        <w:t>Rijeka, Save Jugo Bujkove 8</w:t>
      </w:r>
      <w:r w:rsidRPr="00BA61A3" w:rsidR="00385667">
        <w:t xml:space="preserve">, OIB: </w:t>
      </w:r>
      <w:r w:rsidRPr="0017049B" w:rsidR="0017049B">
        <w:t>22694328484</w:t>
      </w:r>
      <w:r w:rsidRPr="00BA61A3" w:rsidR="00385667">
        <w:t xml:space="preserve">, u iznosu od </w:t>
      </w:r>
      <w:r w:rsidRPr="0017049B" w:rsidR="0017049B">
        <w:t xml:space="preserve">119.896,80 </w:t>
      </w:r>
      <w:r w:rsidRPr="00BA61A3" w:rsidR="00385667">
        <w:t>kuna.</w:t>
      </w:r>
    </w:p>
    <w:p w:rsidRPr="00BA61A3" w:rsidR="00385667" w:rsidP="00385667" w:rsidRDefault="00AD567D">
      <w:pPr>
        <w:ind w:firstLine="708"/>
        <w:jc w:val="both"/>
      </w:pPr>
      <w:r>
        <w:t>24</w:t>
      </w:r>
      <w:r w:rsidR="0021163B">
        <w:t>5.</w:t>
      </w:r>
      <w:r w:rsidRPr="009943DC" w:rsidR="009943DC">
        <w:t xml:space="preserve"> SILVIO BLAŽIĆ</w:t>
      </w:r>
      <w:r w:rsidRPr="00BA61A3" w:rsidR="00385667">
        <w:t xml:space="preserve">, </w:t>
      </w:r>
      <w:r w:rsidR="009943DC">
        <w:t>Viškovo, Marinići 112</w:t>
      </w:r>
      <w:r w:rsidRPr="00BA61A3" w:rsidR="00385667">
        <w:t xml:space="preserve">, OIB: </w:t>
      </w:r>
      <w:r w:rsidRPr="009943DC" w:rsidR="009943DC">
        <w:t>97094457710</w:t>
      </w:r>
      <w:r w:rsidRPr="00BA61A3" w:rsidR="00385667">
        <w:t xml:space="preserve">, u iznosu od </w:t>
      </w:r>
      <w:r w:rsidRPr="009943DC" w:rsidR="009943DC">
        <w:t xml:space="preserve">61.588,47 </w:t>
      </w:r>
      <w:r w:rsidRPr="00BA61A3" w:rsidR="00385667">
        <w:t>kuna.</w:t>
      </w:r>
    </w:p>
    <w:p w:rsidRPr="00BA61A3" w:rsidR="00385667" w:rsidP="00385667" w:rsidRDefault="00AD567D">
      <w:pPr>
        <w:ind w:firstLine="708"/>
        <w:jc w:val="both"/>
      </w:pPr>
      <w:r>
        <w:t>24</w:t>
      </w:r>
      <w:r w:rsidR="0021163B">
        <w:t>6</w:t>
      </w:r>
      <w:r w:rsidRPr="00BA61A3" w:rsidR="00385667">
        <w:t xml:space="preserve">. </w:t>
      </w:r>
      <w:r w:rsidRPr="009943DC" w:rsidR="009943DC">
        <w:t>DUBRAVKO BARIĆ</w:t>
      </w:r>
      <w:r w:rsidRPr="00BA61A3" w:rsidR="00385667">
        <w:t xml:space="preserve">, </w:t>
      </w:r>
      <w:r w:rsidR="009943DC">
        <w:t>Matulji, Stanka Miliha 9</w:t>
      </w:r>
      <w:r w:rsidRPr="00BA61A3" w:rsidR="00385667">
        <w:t xml:space="preserve">, OIB: </w:t>
      </w:r>
      <w:r w:rsidRPr="009943DC" w:rsidR="009943DC">
        <w:t>18685623903</w:t>
      </w:r>
      <w:r w:rsidRPr="00BA61A3" w:rsidR="00385667">
        <w:t xml:space="preserve">, u iznosu od </w:t>
      </w:r>
      <w:r w:rsidRPr="009943DC" w:rsidR="009943DC">
        <w:t>76.968,90</w:t>
      </w:r>
      <w:r w:rsidR="009943DC">
        <w:t xml:space="preserve"> </w:t>
      </w:r>
      <w:r w:rsidRPr="00BA61A3" w:rsidR="00385667">
        <w:t>kuna.</w:t>
      </w:r>
    </w:p>
    <w:p w:rsidRPr="00BA61A3" w:rsidR="00385667" w:rsidP="00385667" w:rsidRDefault="00AD567D">
      <w:pPr>
        <w:ind w:firstLine="708"/>
        <w:jc w:val="both"/>
      </w:pPr>
      <w:r>
        <w:t>24</w:t>
      </w:r>
      <w:r w:rsidR="0021163B">
        <w:t>7</w:t>
      </w:r>
      <w:r w:rsidRPr="00BA61A3" w:rsidR="00385667">
        <w:t xml:space="preserve">. </w:t>
      </w:r>
      <w:r w:rsidRPr="009943DC" w:rsidR="009943DC">
        <w:t>DARIO DABO</w:t>
      </w:r>
      <w:r w:rsidRPr="00BA61A3" w:rsidR="00385667">
        <w:t xml:space="preserve">, </w:t>
      </w:r>
      <w:r w:rsidR="009943DC">
        <w:t>Rijeka, Antuna Raspora Španca 5</w:t>
      </w:r>
      <w:r w:rsidRPr="00BA61A3" w:rsidR="00385667">
        <w:t xml:space="preserve">, OIB: </w:t>
      </w:r>
      <w:r w:rsidRPr="009943DC" w:rsidR="009943DC">
        <w:t>61266434921</w:t>
      </w:r>
      <w:r w:rsidRPr="00BA61A3" w:rsidR="00385667">
        <w:t xml:space="preserve">, u iznosu od </w:t>
      </w:r>
      <w:r w:rsidRPr="009943DC" w:rsidR="009943DC">
        <w:t xml:space="preserve">97.709,56 </w:t>
      </w:r>
      <w:r w:rsidRPr="00BA61A3" w:rsidR="00385667">
        <w:t>kuna.</w:t>
      </w:r>
    </w:p>
    <w:p w:rsidR="00385667" w:rsidP="00385667" w:rsidRDefault="0021163B">
      <w:pPr>
        <w:ind w:firstLine="708"/>
        <w:jc w:val="both"/>
      </w:pPr>
      <w:r>
        <w:t>248</w:t>
      </w:r>
      <w:r w:rsidRPr="00BA61A3" w:rsidR="00385667">
        <w:t xml:space="preserve">. </w:t>
      </w:r>
      <w:r w:rsidRPr="009943DC" w:rsidR="009943DC">
        <w:t>MILORAD TRNINIĆ</w:t>
      </w:r>
      <w:r w:rsidRPr="00BA61A3" w:rsidR="00385667">
        <w:t xml:space="preserve">, </w:t>
      </w:r>
      <w:r w:rsidR="009943DC">
        <w:t>Rijeka, Bribirska 16</w:t>
      </w:r>
      <w:r w:rsidRPr="00BA61A3" w:rsidR="00385667">
        <w:t xml:space="preserve">, OIB: </w:t>
      </w:r>
      <w:r w:rsidRPr="009943DC" w:rsidR="009943DC">
        <w:t>46825155608</w:t>
      </w:r>
      <w:r w:rsidRPr="00BA61A3" w:rsidR="00385667">
        <w:t xml:space="preserve">, u iznosu od </w:t>
      </w:r>
      <w:r w:rsidRPr="009943DC" w:rsidR="009943DC">
        <w:t xml:space="preserve">15.752,18 </w:t>
      </w:r>
      <w:r w:rsidRPr="00BA61A3" w:rsidR="00385667">
        <w:t>kuna.</w:t>
      </w:r>
    </w:p>
    <w:p w:rsidRPr="00BA61A3" w:rsidR="00385667" w:rsidP="00385667" w:rsidRDefault="00AD567D">
      <w:pPr>
        <w:ind w:firstLine="708"/>
        <w:jc w:val="both"/>
      </w:pPr>
      <w:r>
        <w:t>2</w:t>
      </w:r>
      <w:r w:rsidR="0021163B">
        <w:t>49</w:t>
      </w:r>
      <w:r w:rsidRPr="00BA61A3" w:rsidR="00385667">
        <w:t xml:space="preserve">. </w:t>
      </w:r>
      <w:r w:rsidRPr="009943DC" w:rsidR="009943DC">
        <w:t>ZLATKO BABIĆ</w:t>
      </w:r>
      <w:r w:rsidRPr="00BA61A3" w:rsidR="00385667">
        <w:t xml:space="preserve">, </w:t>
      </w:r>
      <w:r w:rsidR="009943DC">
        <w:t>Rijeka, Josipa Mohorića 42</w:t>
      </w:r>
      <w:r w:rsidRPr="00BA61A3" w:rsidR="00385667">
        <w:t xml:space="preserve">, OIB: </w:t>
      </w:r>
      <w:r w:rsidRPr="009943DC" w:rsidR="009943DC">
        <w:t>49121377595</w:t>
      </w:r>
      <w:r w:rsidRPr="00BA61A3" w:rsidR="00385667">
        <w:t xml:space="preserve">, u iznosu od </w:t>
      </w:r>
      <w:r w:rsidRPr="009943DC" w:rsidR="009943DC">
        <w:t xml:space="preserve">59.030,78 </w:t>
      </w:r>
      <w:r w:rsidRPr="00BA61A3" w:rsidR="00385667">
        <w:t xml:space="preserve">kuna. </w:t>
      </w:r>
    </w:p>
    <w:p w:rsidRPr="00BA61A3" w:rsidR="00385667" w:rsidP="00385667" w:rsidRDefault="00AD567D">
      <w:pPr>
        <w:ind w:firstLine="708"/>
        <w:jc w:val="both"/>
      </w:pPr>
      <w:r>
        <w:t>25</w:t>
      </w:r>
      <w:r w:rsidR="0021163B">
        <w:t>0</w:t>
      </w:r>
      <w:r w:rsidRPr="00BA61A3" w:rsidR="00385667">
        <w:t xml:space="preserve">. </w:t>
      </w:r>
      <w:r w:rsidRPr="009943DC" w:rsidR="009943DC">
        <w:t>DEJAN TONKOVIĆ</w:t>
      </w:r>
      <w:r w:rsidRPr="00BA61A3" w:rsidR="00385667">
        <w:t xml:space="preserve">, </w:t>
      </w:r>
      <w:r w:rsidR="009943DC">
        <w:t>Kastav, Klanci 4</w:t>
      </w:r>
      <w:r w:rsidRPr="00BA61A3" w:rsidR="00385667">
        <w:t xml:space="preserve">, OIB: </w:t>
      </w:r>
      <w:r w:rsidRPr="009943DC" w:rsidR="009943DC">
        <w:t>40531364699</w:t>
      </w:r>
      <w:r w:rsidRPr="00BA61A3" w:rsidR="00385667">
        <w:t xml:space="preserve">, u iznosu od </w:t>
      </w:r>
      <w:r w:rsidRPr="009943DC" w:rsidR="009943DC">
        <w:t xml:space="preserve">49.662,41 </w:t>
      </w:r>
      <w:r w:rsidRPr="00BA61A3" w:rsidR="00385667">
        <w:t>kuna.</w:t>
      </w:r>
    </w:p>
    <w:p w:rsidRPr="00BA61A3" w:rsidR="00385667" w:rsidP="00385667" w:rsidRDefault="00AD567D">
      <w:pPr>
        <w:ind w:firstLine="708"/>
        <w:jc w:val="both"/>
      </w:pPr>
      <w:r>
        <w:t>25</w:t>
      </w:r>
      <w:r w:rsidR="0021163B">
        <w:t>1</w:t>
      </w:r>
      <w:r w:rsidRPr="00BA61A3" w:rsidR="00385667">
        <w:t xml:space="preserve">. </w:t>
      </w:r>
      <w:r w:rsidRPr="009943DC" w:rsidR="009943DC">
        <w:t>IVAN BOTIĆ</w:t>
      </w:r>
      <w:r w:rsidRPr="00BA61A3" w:rsidR="00385667">
        <w:t xml:space="preserve">, </w:t>
      </w:r>
      <w:r w:rsidR="009943DC">
        <w:t>Šilo, Sveti Mikul 12a</w:t>
      </w:r>
      <w:r w:rsidRPr="00BA61A3" w:rsidR="00385667">
        <w:t xml:space="preserve">, OIB: </w:t>
      </w:r>
      <w:r w:rsidRPr="009943DC" w:rsidR="009943DC">
        <w:t>41251521342</w:t>
      </w:r>
      <w:r w:rsidRPr="00BA61A3" w:rsidR="00385667">
        <w:t xml:space="preserve">, u iznosu od </w:t>
      </w:r>
      <w:r w:rsidRPr="009943DC" w:rsidR="009943DC">
        <w:t xml:space="preserve">78.501,85 </w:t>
      </w:r>
      <w:r w:rsidRPr="00BA61A3" w:rsidR="00385667">
        <w:t>kuna.</w:t>
      </w:r>
    </w:p>
    <w:p w:rsidRPr="00BA61A3" w:rsidR="00385667" w:rsidP="00385667" w:rsidRDefault="00AD567D">
      <w:pPr>
        <w:ind w:firstLine="708"/>
        <w:jc w:val="both"/>
      </w:pPr>
      <w:r>
        <w:t>25</w:t>
      </w:r>
      <w:r w:rsidR="0021163B">
        <w:t>2</w:t>
      </w:r>
      <w:r w:rsidRPr="00BA61A3" w:rsidR="00385667">
        <w:t xml:space="preserve">. </w:t>
      </w:r>
      <w:r w:rsidRPr="009943DC" w:rsidR="009943DC">
        <w:t>JOSIP ISKRA</w:t>
      </w:r>
      <w:r w:rsidRPr="00BA61A3" w:rsidR="00385667">
        <w:t xml:space="preserve">, </w:t>
      </w:r>
      <w:r w:rsidR="009943DC">
        <w:t>Klana, Studena 69</w:t>
      </w:r>
      <w:r w:rsidRPr="00BA61A3" w:rsidR="00385667">
        <w:t xml:space="preserve">, OIB: </w:t>
      </w:r>
      <w:r w:rsidRPr="009943DC" w:rsidR="009943DC">
        <w:t>52551403019</w:t>
      </w:r>
      <w:r w:rsidRPr="00BA61A3" w:rsidR="00385667">
        <w:t xml:space="preserve">, u iznosu od </w:t>
      </w:r>
      <w:r w:rsidRPr="009943DC" w:rsidR="009943DC">
        <w:t xml:space="preserve">38.484,86 </w:t>
      </w:r>
      <w:r w:rsidRPr="00BA61A3" w:rsidR="00385667">
        <w:t>kuna.</w:t>
      </w:r>
    </w:p>
    <w:p w:rsidR="00385667" w:rsidP="00385667" w:rsidRDefault="00AD567D">
      <w:pPr>
        <w:ind w:firstLine="708"/>
        <w:jc w:val="both"/>
      </w:pPr>
      <w:r>
        <w:t>25</w:t>
      </w:r>
      <w:r w:rsidR="0021163B">
        <w:t>3</w:t>
      </w:r>
      <w:r w:rsidRPr="00BA61A3" w:rsidR="00385667">
        <w:t xml:space="preserve">. </w:t>
      </w:r>
      <w:r w:rsidRPr="00086391" w:rsidR="00086391">
        <w:t>BORIS TURAK</w:t>
      </w:r>
      <w:r w:rsidRPr="00BA61A3" w:rsidR="00385667">
        <w:t xml:space="preserve">, </w:t>
      </w:r>
      <w:r w:rsidR="00086391">
        <w:t>Kastav, Bani 8</w:t>
      </w:r>
      <w:r w:rsidRPr="00BA61A3" w:rsidR="00385667">
        <w:t xml:space="preserve">, OIB: </w:t>
      </w:r>
      <w:r w:rsidRPr="00086391" w:rsidR="00086391">
        <w:t>80051614788</w:t>
      </w:r>
      <w:r w:rsidRPr="00BA61A3" w:rsidR="00385667">
        <w:t xml:space="preserve">, u iznosu od </w:t>
      </w:r>
      <w:r w:rsidRPr="00086391" w:rsidR="00086391">
        <w:t xml:space="preserve">90.170,14 </w:t>
      </w:r>
      <w:r w:rsidR="00086391">
        <w:t>kuna.</w:t>
      </w:r>
      <w:r w:rsidRPr="00BA61A3" w:rsidR="00385667">
        <w:t xml:space="preserve"> </w:t>
      </w:r>
    </w:p>
    <w:p w:rsidRPr="00BA61A3" w:rsidR="00086391" w:rsidP="007B68D3" w:rsidRDefault="00AD567D">
      <w:pPr>
        <w:ind w:firstLine="708"/>
        <w:jc w:val="both"/>
      </w:pPr>
      <w:r>
        <w:t>25</w:t>
      </w:r>
      <w:r w:rsidR="0021163B">
        <w:t>4</w:t>
      </w:r>
      <w:r w:rsidRPr="00BA61A3" w:rsidR="00385667">
        <w:t xml:space="preserve">. </w:t>
      </w:r>
      <w:r w:rsidRPr="00086391" w:rsidR="00086391">
        <w:t>VOJISLAV JURDANA</w:t>
      </w:r>
      <w:r w:rsidRPr="00BA61A3" w:rsidR="00385667">
        <w:t xml:space="preserve">, </w:t>
      </w:r>
      <w:r w:rsidR="00086391">
        <w:t>Viškovo, Marinići 45A</w:t>
      </w:r>
      <w:r w:rsidRPr="00BA61A3" w:rsidR="00385667">
        <w:t xml:space="preserve">, OIB:  </w:t>
      </w:r>
      <w:r w:rsidRPr="00086391" w:rsidR="00086391">
        <w:t>47743191737</w:t>
      </w:r>
      <w:r w:rsidRPr="00BA61A3" w:rsidR="00385667">
        <w:t xml:space="preserve">, u iznosu od </w:t>
      </w:r>
      <w:r w:rsidRPr="00086391" w:rsidR="00086391">
        <w:t xml:space="preserve">72.356,36 </w:t>
      </w:r>
      <w:r w:rsidRPr="00BA61A3" w:rsidR="00385667">
        <w:t>kuna.</w:t>
      </w:r>
    </w:p>
    <w:p w:rsidRPr="00BA61A3" w:rsidR="00385667" w:rsidP="0021163B" w:rsidRDefault="00AD567D">
      <w:pPr>
        <w:ind w:firstLine="708"/>
        <w:jc w:val="both"/>
      </w:pPr>
      <w:r>
        <w:t>25</w:t>
      </w:r>
      <w:r w:rsidR="0021163B">
        <w:t>5</w:t>
      </w:r>
      <w:r w:rsidRPr="00BA61A3" w:rsidR="00385667">
        <w:t xml:space="preserve">. </w:t>
      </w:r>
      <w:r w:rsidRPr="007B68D3" w:rsidR="007B68D3">
        <w:t>SANJIN SAMARŽIJA</w:t>
      </w:r>
      <w:r w:rsidRPr="00BA61A3" w:rsidR="00385667">
        <w:t xml:space="preserve">, </w:t>
      </w:r>
      <w:r w:rsidR="007B68D3">
        <w:t>Rijeka, Ludvetov Breg 20</w:t>
      </w:r>
      <w:r w:rsidRPr="00BA61A3" w:rsidR="00385667">
        <w:t xml:space="preserve">, OIB: </w:t>
      </w:r>
      <w:r w:rsidRPr="007B68D3" w:rsidR="007B68D3">
        <w:t>57684175687</w:t>
      </w:r>
      <w:r w:rsidRPr="00BA61A3" w:rsidR="00385667">
        <w:t xml:space="preserve">, u iznosu od </w:t>
      </w:r>
      <w:r w:rsidRPr="00F30066" w:rsidR="007B68D3">
        <w:rPr>
          <w:sz w:val="20"/>
          <w:szCs w:val="20"/>
        </w:rPr>
        <w:t>20.268,66</w:t>
      </w:r>
      <w:r w:rsidR="007B68D3">
        <w:rPr>
          <w:sz w:val="20"/>
          <w:szCs w:val="20"/>
        </w:rPr>
        <w:t xml:space="preserve"> </w:t>
      </w:r>
      <w:r w:rsidRPr="00BA61A3" w:rsidR="00385667">
        <w:t>kuna.</w:t>
      </w:r>
    </w:p>
    <w:p w:rsidRPr="00BA61A3" w:rsidR="00385667" w:rsidP="00385667" w:rsidRDefault="00AD567D">
      <w:pPr>
        <w:ind w:firstLine="708"/>
        <w:jc w:val="both"/>
      </w:pPr>
      <w:r>
        <w:t>25</w:t>
      </w:r>
      <w:r w:rsidR="0021163B">
        <w:t>6</w:t>
      </w:r>
      <w:r w:rsidRPr="00BA61A3" w:rsidR="00385667">
        <w:t xml:space="preserve">. </w:t>
      </w:r>
      <w:r w:rsidRPr="007B68D3" w:rsidR="007B68D3">
        <w:t>ŠIME ERSTIĆ</w:t>
      </w:r>
      <w:r w:rsidRPr="00BA61A3" w:rsidR="00385667">
        <w:t xml:space="preserve">, </w:t>
      </w:r>
      <w:r w:rsidR="007B68D3">
        <w:t>Rijeka, Dobriše Cesarića 12</w:t>
      </w:r>
      <w:r w:rsidRPr="00BA61A3" w:rsidR="00385667">
        <w:t xml:space="preserve">, OIB: </w:t>
      </w:r>
      <w:r w:rsidRPr="007B68D3" w:rsidR="007B68D3">
        <w:t>57973719882</w:t>
      </w:r>
      <w:r w:rsidRPr="00BA61A3" w:rsidR="00385667">
        <w:t xml:space="preserve">, u iznosu od </w:t>
      </w:r>
      <w:r w:rsidRPr="007B68D3" w:rsidR="007B68D3">
        <w:t xml:space="preserve">88.578,28 </w:t>
      </w:r>
      <w:r w:rsidR="007B68D3">
        <w:t xml:space="preserve"> </w:t>
      </w:r>
      <w:r w:rsidRPr="00BA61A3" w:rsidR="00385667">
        <w:t>kuna.</w:t>
      </w:r>
    </w:p>
    <w:p w:rsidRPr="00BA61A3" w:rsidR="00385667" w:rsidP="00385667" w:rsidRDefault="00AD567D">
      <w:pPr>
        <w:ind w:firstLine="708"/>
        <w:jc w:val="both"/>
      </w:pPr>
      <w:r>
        <w:t>25</w:t>
      </w:r>
      <w:r w:rsidR="0021163B">
        <w:t>7</w:t>
      </w:r>
      <w:r w:rsidRPr="00BA61A3" w:rsidR="00385667">
        <w:t xml:space="preserve">. </w:t>
      </w:r>
      <w:r w:rsidRPr="007B68D3" w:rsidR="007B68D3">
        <w:t>DEMIR TIGANI</w:t>
      </w:r>
      <w:r w:rsidRPr="00BA61A3" w:rsidR="00385667">
        <w:t xml:space="preserve">, </w:t>
      </w:r>
      <w:r w:rsidR="007B68D3">
        <w:t>Bakar, Frankopanska 273</w:t>
      </w:r>
      <w:r w:rsidRPr="00BA61A3" w:rsidR="00385667">
        <w:t xml:space="preserve">, OIB: </w:t>
      </w:r>
      <w:r w:rsidRPr="007B68D3" w:rsidR="007B68D3">
        <w:t>13151973348</w:t>
      </w:r>
      <w:r w:rsidRPr="00BA61A3" w:rsidR="00385667">
        <w:t xml:space="preserve">, u iznosu od </w:t>
      </w:r>
      <w:r w:rsidRPr="007B68D3" w:rsidR="007B68D3">
        <w:t xml:space="preserve">97.986,06 </w:t>
      </w:r>
      <w:r w:rsidRPr="00BA61A3" w:rsidR="00385667">
        <w:t>kuna.</w:t>
      </w:r>
    </w:p>
    <w:p w:rsidR="007B68D3" w:rsidP="007B68D3" w:rsidRDefault="0021163B">
      <w:pPr>
        <w:ind w:firstLine="708"/>
        <w:jc w:val="both"/>
      </w:pPr>
      <w:r>
        <w:t>258</w:t>
      </w:r>
      <w:r w:rsidRPr="00BA61A3" w:rsidR="00385667">
        <w:t xml:space="preserve">. </w:t>
      </w:r>
      <w:r w:rsidRPr="007B68D3" w:rsidR="007B68D3">
        <w:t>ZORAN IVANKOVIĆ</w:t>
      </w:r>
      <w:r w:rsidRPr="00BA61A3" w:rsidR="00385667">
        <w:t xml:space="preserve">, </w:t>
      </w:r>
      <w:r w:rsidR="007B68D3">
        <w:t>Lovran, Zaheji 18a</w:t>
      </w:r>
      <w:r w:rsidRPr="00BA61A3" w:rsidR="00385667">
        <w:t xml:space="preserve">, OIB: </w:t>
      </w:r>
      <w:r w:rsidRPr="007B68D3" w:rsidR="007B68D3">
        <w:t>09339889550</w:t>
      </w:r>
      <w:r w:rsidRPr="00BA61A3" w:rsidR="00385667">
        <w:t xml:space="preserve">, u iznosu od </w:t>
      </w:r>
      <w:r w:rsidRPr="007B68D3" w:rsidR="007B68D3">
        <w:t xml:space="preserve">81.134,00 </w:t>
      </w:r>
      <w:r w:rsidRPr="00BA61A3" w:rsidR="00385667">
        <w:t>kuna.</w:t>
      </w:r>
    </w:p>
    <w:p w:rsidRPr="00BA61A3" w:rsidR="00385667" w:rsidP="00385667" w:rsidRDefault="00D45048">
      <w:pPr>
        <w:ind w:firstLine="708"/>
        <w:jc w:val="both"/>
      </w:pPr>
      <w:r>
        <w:t>2</w:t>
      </w:r>
      <w:r w:rsidR="0021163B">
        <w:t>59</w:t>
      </w:r>
      <w:r w:rsidRPr="00BA61A3" w:rsidR="00385667">
        <w:t xml:space="preserve">. </w:t>
      </w:r>
      <w:r w:rsidRPr="007B68D3" w:rsidR="007B68D3">
        <w:t>ILARIO BELAK</w:t>
      </w:r>
      <w:r w:rsidRPr="00BA61A3" w:rsidR="00385667">
        <w:t xml:space="preserve">, </w:t>
      </w:r>
      <w:r w:rsidR="007B68D3">
        <w:t xml:space="preserve">Rijeka, Bartola Kašića </w:t>
      </w:r>
      <w:r w:rsidR="002C2DFA">
        <w:t>20</w:t>
      </w:r>
      <w:r w:rsidRPr="00BA61A3" w:rsidR="00385667">
        <w:t xml:space="preserve">, OIB: </w:t>
      </w:r>
      <w:r w:rsidRPr="002C2DFA" w:rsidR="002C2DFA">
        <w:t>20250817619</w:t>
      </w:r>
      <w:r w:rsidRPr="00BA61A3" w:rsidR="00385667">
        <w:t xml:space="preserve">, u iznosu od </w:t>
      </w:r>
      <w:r w:rsidRPr="002C2DFA" w:rsidR="002C2DFA">
        <w:t xml:space="preserve">106.025,71 </w:t>
      </w:r>
      <w:r w:rsidRPr="00BA61A3" w:rsidR="00385667">
        <w:t xml:space="preserve">kuna. </w:t>
      </w:r>
    </w:p>
    <w:p w:rsidRPr="00BA61A3" w:rsidR="00385667" w:rsidP="00385667" w:rsidRDefault="00D45048">
      <w:pPr>
        <w:ind w:firstLine="708"/>
        <w:jc w:val="both"/>
      </w:pPr>
      <w:r>
        <w:t>26</w:t>
      </w:r>
      <w:r w:rsidR="0021163B">
        <w:t>0</w:t>
      </w:r>
      <w:r w:rsidRPr="00BA61A3" w:rsidR="00385667">
        <w:t xml:space="preserve">. </w:t>
      </w:r>
      <w:r w:rsidRPr="00323073" w:rsidR="00323073">
        <w:t>MULAZIM ŽLIBANOVIĆ</w:t>
      </w:r>
      <w:r w:rsidRPr="00BA61A3" w:rsidR="00385667">
        <w:t xml:space="preserve">, </w:t>
      </w:r>
      <w:r w:rsidR="00323073">
        <w:t>Rijeka, Snežnička 3a</w:t>
      </w:r>
      <w:r w:rsidRPr="00BA61A3" w:rsidR="00385667">
        <w:t xml:space="preserve">, OIB: </w:t>
      </w:r>
      <w:r w:rsidRPr="00323073" w:rsidR="00323073">
        <w:t>47109361745</w:t>
      </w:r>
      <w:r w:rsidRPr="00BA61A3" w:rsidR="00385667">
        <w:t xml:space="preserve">, u iznosu od </w:t>
      </w:r>
      <w:r w:rsidRPr="00323073" w:rsidR="00323073">
        <w:t xml:space="preserve">68.304,10 </w:t>
      </w:r>
      <w:r w:rsidRPr="00BA61A3" w:rsidR="00385667">
        <w:t>kuna.</w:t>
      </w:r>
    </w:p>
    <w:p w:rsidRPr="00BA61A3" w:rsidR="00323073" w:rsidP="001766FC" w:rsidRDefault="00D45048">
      <w:pPr>
        <w:ind w:firstLine="708"/>
        <w:jc w:val="both"/>
      </w:pPr>
      <w:r>
        <w:t>26</w:t>
      </w:r>
      <w:r w:rsidR="0021163B">
        <w:t>1</w:t>
      </w:r>
      <w:r w:rsidRPr="00BA61A3" w:rsidR="00385667">
        <w:t xml:space="preserve">. </w:t>
      </w:r>
      <w:r w:rsidRPr="00323073" w:rsidR="00323073">
        <w:t>ARSEN BRNČIĆ</w:t>
      </w:r>
      <w:r w:rsidRPr="00BA61A3" w:rsidR="00385667">
        <w:t xml:space="preserve">, </w:t>
      </w:r>
      <w:r w:rsidR="00323073">
        <w:t>Viškovo, Petrci 6</w:t>
      </w:r>
      <w:r w:rsidRPr="00BA61A3" w:rsidR="00385667">
        <w:t xml:space="preserve">, OIB: </w:t>
      </w:r>
      <w:r w:rsidRPr="00323073" w:rsidR="00323073">
        <w:t>88039690046</w:t>
      </w:r>
      <w:r w:rsidRPr="00BA61A3" w:rsidR="00385667">
        <w:t xml:space="preserve">, u iznosu od </w:t>
      </w:r>
      <w:r w:rsidRPr="00323073" w:rsidR="00323073">
        <w:t xml:space="preserve">71.022,52 </w:t>
      </w:r>
      <w:r w:rsidRPr="00BA61A3" w:rsidR="00385667">
        <w:t>kuna.</w:t>
      </w:r>
    </w:p>
    <w:p w:rsidRPr="00BA61A3" w:rsidR="00385667" w:rsidP="00385667" w:rsidRDefault="00D45048">
      <w:pPr>
        <w:ind w:firstLine="708"/>
        <w:jc w:val="both"/>
      </w:pPr>
      <w:r>
        <w:t>26</w:t>
      </w:r>
      <w:r w:rsidR="0021163B">
        <w:t>2</w:t>
      </w:r>
      <w:r w:rsidRPr="00BA61A3" w:rsidR="00385667">
        <w:t xml:space="preserve">. </w:t>
      </w:r>
      <w:r w:rsidRPr="001766FC" w:rsidR="001766FC">
        <w:t>DEJAN JELENKOVIĆ</w:t>
      </w:r>
      <w:r w:rsidRPr="00BA61A3" w:rsidR="00385667">
        <w:t xml:space="preserve">, </w:t>
      </w:r>
      <w:r w:rsidR="001766FC">
        <w:t>Rijeka, Ivekovićeva 5</w:t>
      </w:r>
      <w:r w:rsidRPr="00BA61A3" w:rsidR="00385667">
        <w:t xml:space="preserve">, OIB: </w:t>
      </w:r>
      <w:r w:rsidRPr="001766FC" w:rsidR="001766FC">
        <w:t>06234562719</w:t>
      </w:r>
      <w:r w:rsidRPr="00BA61A3" w:rsidR="00385667">
        <w:t xml:space="preserve">, u iznosu od </w:t>
      </w:r>
      <w:r w:rsidRPr="001766FC" w:rsidR="001766FC">
        <w:t xml:space="preserve">52.443,98 </w:t>
      </w:r>
      <w:r w:rsidRPr="00BA61A3" w:rsidR="00385667">
        <w:t>kuna.</w:t>
      </w:r>
    </w:p>
    <w:p w:rsidR="00385667" w:rsidP="00385667" w:rsidRDefault="00D45048">
      <w:pPr>
        <w:ind w:firstLine="708"/>
        <w:jc w:val="both"/>
      </w:pPr>
      <w:r>
        <w:t>26</w:t>
      </w:r>
      <w:r w:rsidR="0021163B">
        <w:t>3</w:t>
      </w:r>
      <w:r w:rsidRPr="00BA61A3" w:rsidR="00385667">
        <w:t xml:space="preserve">. </w:t>
      </w:r>
      <w:r w:rsidRPr="001766FC" w:rsidR="001766FC">
        <w:t>PREDRAG JURETIĆ</w:t>
      </w:r>
      <w:r w:rsidRPr="00BA61A3" w:rsidR="00385667">
        <w:t xml:space="preserve">, </w:t>
      </w:r>
      <w:r w:rsidR="001766FC">
        <w:t>Čavle, Grobnik 51</w:t>
      </w:r>
      <w:r w:rsidRPr="00BA61A3" w:rsidR="00385667">
        <w:t xml:space="preserve">, OIB: </w:t>
      </w:r>
      <w:r w:rsidRPr="001766FC" w:rsidR="001766FC">
        <w:t>61124038956</w:t>
      </w:r>
      <w:r w:rsidRPr="00BA61A3" w:rsidR="00385667">
        <w:t xml:space="preserve">, u iznosu od </w:t>
      </w:r>
      <w:r w:rsidRPr="001766FC" w:rsidR="001766FC">
        <w:t xml:space="preserve">60.287,16 </w:t>
      </w:r>
      <w:r w:rsidR="001766FC">
        <w:t>kuna.</w:t>
      </w:r>
    </w:p>
    <w:p w:rsidRPr="00BA61A3" w:rsidR="00385667" w:rsidP="00385667" w:rsidRDefault="00D45048">
      <w:pPr>
        <w:ind w:firstLine="708"/>
        <w:jc w:val="both"/>
      </w:pPr>
      <w:r>
        <w:t>26</w:t>
      </w:r>
      <w:r w:rsidR="0021163B">
        <w:t>4</w:t>
      </w:r>
      <w:r w:rsidRPr="00BA61A3" w:rsidR="00385667">
        <w:t xml:space="preserve">. </w:t>
      </w:r>
      <w:r w:rsidRPr="001766FC" w:rsidR="001766FC">
        <w:t>ZVONIMIR BAČIĆ</w:t>
      </w:r>
      <w:r w:rsidRPr="00BA61A3" w:rsidR="00385667">
        <w:t xml:space="preserve">, </w:t>
      </w:r>
      <w:r w:rsidR="001766FC">
        <w:t>Rijeka, Franje Čandeka 36</w:t>
      </w:r>
      <w:r w:rsidRPr="00BA61A3" w:rsidR="00385667">
        <w:t xml:space="preserve">, OIB:  </w:t>
      </w:r>
      <w:r w:rsidRPr="001766FC" w:rsidR="001766FC">
        <w:t>58836599693</w:t>
      </w:r>
      <w:r w:rsidRPr="00BA61A3" w:rsidR="00385667">
        <w:t xml:space="preserve">, u iznosu od </w:t>
      </w:r>
      <w:r w:rsidRPr="001766FC" w:rsidR="001766FC">
        <w:t xml:space="preserve">58.391,72 </w:t>
      </w:r>
      <w:r w:rsidRPr="00BA61A3" w:rsidR="00385667">
        <w:t>kuna.</w:t>
      </w:r>
    </w:p>
    <w:p w:rsidRPr="00BA61A3" w:rsidR="00385667" w:rsidP="00385667" w:rsidRDefault="00D45048">
      <w:pPr>
        <w:ind w:firstLine="708"/>
        <w:jc w:val="both"/>
      </w:pPr>
      <w:r>
        <w:t>26</w:t>
      </w:r>
      <w:r w:rsidR="0021163B">
        <w:t>5</w:t>
      </w:r>
      <w:r w:rsidRPr="00BA61A3" w:rsidR="00385667">
        <w:t xml:space="preserve">. </w:t>
      </w:r>
      <w:r w:rsidRPr="001766FC" w:rsidR="001766FC">
        <w:t>MLADEN SKELEDŽIĆ</w:t>
      </w:r>
      <w:r w:rsidRPr="00BA61A3" w:rsidR="00385667">
        <w:t xml:space="preserve">, </w:t>
      </w:r>
      <w:r w:rsidR="001766FC">
        <w:t>Viškovo, Gornji Sroki 30</w:t>
      </w:r>
      <w:r w:rsidRPr="00BA61A3" w:rsidR="00385667">
        <w:t xml:space="preserve">, OIB: </w:t>
      </w:r>
      <w:r w:rsidRPr="001766FC" w:rsidR="001766FC">
        <w:t>05229796341</w:t>
      </w:r>
      <w:r w:rsidRPr="00BA61A3" w:rsidR="00385667">
        <w:t xml:space="preserve">, u iznosu od </w:t>
      </w:r>
      <w:r w:rsidRPr="001766FC" w:rsidR="001766FC">
        <w:t xml:space="preserve">89.114,31 </w:t>
      </w:r>
      <w:r w:rsidRPr="00BA61A3" w:rsidR="00385667">
        <w:t>kuna.</w:t>
      </w:r>
    </w:p>
    <w:p w:rsidRPr="00BA61A3" w:rsidR="00385667" w:rsidP="00385667" w:rsidRDefault="00D45048">
      <w:pPr>
        <w:ind w:firstLine="708"/>
        <w:jc w:val="both"/>
      </w:pPr>
      <w:r>
        <w:lastRenderedPageBreak/>
        <w:t>26</w:t>
      </w:r>
      <w:r w:rsidR="0021163B">
        <w:t>6</w:t>
      </w:r>
      <w:r w:rsidRPr="00BA61A3" w:rsidR="00385667">
        <w:t xml:space="preserve">. </w:t>
      </w:r>
      <w:r w:rsidRPr="001766FC" w:rsidR="001766FC">
        <w:t>ZLATKO KLAJIĆ</w:t>
      </w:r>
      <w:r w:rsidRPr="00BA61A3" w:rsidR="00385667">
        <w:t xml:space="preserve">, </w:t>
      </w:r>
      <w:r w:rsidR="001766FC">
        <w:t>Rijeka, Vladivoja i Milivoja Lenca 36</w:t>
      </w:r>
      <w:r w:rsidRPr="00BA61A3" w:rsidR="00385667">
        <w:t xml:space="preserve">, OIB: </w:t>
      </w:r>
      <w:r w:rsidRPr="001766FC" w:rsidR="001766FC">
        <w:t>29782228793</w:t>
      </w:r>
      <w:r w:rsidRPr="00BA61A3" w:rsidR="00385667">
        <w:t xml:space="preserve">, u iznosu od </w:t>
      </w:r>
      <w:r w:rsidRPr="001766FC" w:rsidR="001766FC">
        <w:t xml:space="preserve">43.828,79 </w:t>
      </w:r>
      <w:r w:rsidRPr="00BA61A3" w:rsidR="00385667">
        <w:t>kuna.</w:t>
      </w:r>
    </w:p>
    <w:p w:rsidRPr="00BA61A3" w:rsidR="00385667" w:rsidP="00385667" w:rsidRDefault="00D45048">
      <w:pPr>
        <w:ind w:firstLine="708"/>
        <w:jc w:val="both"/>
      </w:pPr>
      <w:r>
        <w:t>26</w:t>
      </w:r>
      <w:r w:rsidR="0021163B">
        <w:t>7</w:t>
      </w:r>
      <w:r w:rsidRPr="00BA61A3" w:rsidR="00385667">
        <w:t xml:space="preserve">. </w:t>
      </w:r>
      <w:r w:rsidRPr="001766FC" w:rsidR="001766FC">
        <w:t>ZLATKO ŠUNTIĆ</w:t>
      </w:r>
      <w:r w:rsidRPr="00BA61A3" w:rsidR="00385667">
        <w:t xml:space="preserve">, </w:t>
      </w:r>
      <w:r w:rsidR="001766FC">
        <w:t>Rijeka, Pilepići 8</w:t>
      </w:r>
      <w:r w:rsidRPr="00BA61A3" w:rsidR="00385667">
        <w:t xml:space="preserve">, OIB: </w:t>
      </w:r>
      <w:r w:rsidRPr="001766FC" w:rsidR="001766FC">
        <w:t>02304939383</w:t>
      </w:r>
      <w:r w:rsidRPr="00BA61A3" w:rsidR="00385667">
        <w:t xml:space="preserve">, u iznosu od </w:t>
      </w:r>
      <w:r w:rsidRPr="001766FC" w:rsidR="001766FC">
        <w:t xml:space="preserve">156.272,51 </w:t>
      </w:r>
      <w:r w:rsidRPr="00BA61A3" w:rsidR="00385667">
        <w:t>kuna.</w:t>
      </w:r>
    </w:p>
    <w:p w:rsidR="00385667" w:rsidP="00385667" w:rsidRDefault="00D45048">
      <w:pPr>
        <w:ind w:firstLine="708"/>
        <w:jc w:val="both"/>
      </w:pPr>
      <w:r>
        <w:t>2</w:t>
      </w:r>
      <w:r w:rsidR="0021163B">
        <w:t>68</w:t>
      </w:r>
      <w:r w:rsidRPr="00BA61A3" w:rsidR="00385667">
        <w:t xml:space="preserve">. </w:t>
      </w:r>
      <w:r w:rsidRPr="001766FC" w:rsidR="001766FC">
        <w:t>MARIO MAŠIĆ</w:t>
      </w:r>
      <w:r w:rsidRPr="00BA61A3" w:rsidR="00385667">
        <w:t xml:space="preserve">, </w:t>
      </w:r>
      <w:r w:rsidR="001766FC">
        <w:t>Rijeka, Franje Čandeka 3</w:t>
      </w:r>
      <w:r w:rsidRPr="00BA61A3" w:rsidR="00385667">
        <w:t xml:space="preserve">, OIB: </w:t>
      </w:r>
      <w:r w:rsidRPr="001766FC" w:rsidR="001766FC">
        <w:t>80104371676</w:t>
      </w:r>
      <w:r w:rsidRPr="00BA61A3" w:rsidR="00385667">
        <w:t xml:space="preserve">, u iznosu od </w:t>
      </w:r>
      <w:r w:rsidRPr="001766FC" w:rsidR="001766FC">
        <w:t xml:space="preserve">4.135,41 </w:t>
      </w:r>
      <w:r w:rsidRPr="00BA61A3" w:rsidR="00385667">
        <w:t>kuna.</w:t>
      </w:r>
    </w:p>
    <w:p w:rsidRPr="00BA61A3" w:rsidR="00385667" w:rsidP="00385667" w:rsidRDefault="00D45048">
      <w:pPr>
        <w:ind w:firstLine="708"/>
        <w:jc w:val="both"/>
      </w:pPr>
      <w:r>
        <w:t>2</w:t>
      </w:r>
      <w:r w:rsidR="0021163B">
        <w:t>69</w:t>
      </w:r>
      <w:r w:rsidRPr="00BA61A3" w:rsidR="00385667">
        <w:t xml:space="preserve">. </w:t>
      </w:r>
      <w:r w:rsidRPr="001766FC" w:rsidR="001766FC">
        <w:t>IVICA ZUBALJ</w:t>
      </w:r>
      <w:r w:rsidRPr="00BA61A3" w:rsidR="00385667">
        <w:t xml:space="preserve">, </w:t>
      </w:r>
      <w:r w:rsidR="001766FC">
        <w:t>Klana, Studena 225</w:t>
      </w:r>
      <w:r w:rsidRPr="00BA61A3" w:rsidR="00385667">
        <w:t xml:space="preserve">, OIB: </w:t>
      </w:r>
      <w:r w:rsidRPr="001766FC" w:rsidR="001766FC">
        <w:t>55204025567</w:t>
      </w:r>
      <w:r w:rsidRPr="00BA61A3" w:rsidR="00385667">
        <w:t xml:space="preserve">, u iznosu od </w:t>
      </w:r>
      <w:r w:rsidRPr="001766FC" w:rsidR="001766FC">
        <w:t xml:space="preserve">61.363,29 </w:t>
      </w:r>
      <w:r w:rsidRPr="00BA61A3" w:rsidR="00385667">
        <w:t xml:space="preserve">kuna. </w:t>
      </w:r>
    </w:p>
    <w:p w:rsidRPr="00BA61A3" w:rsidR="00385667" w:rsidP="00385667" w:rsidRDefault="00D45048">
      <w:pPr>
        <w:ind w:firstLine="708"/>
        <w:jc w:val="both"/>
      </w:pPr>
      <w:r>
        <w:t>27</w:t>
      </w:r>
      <w:r w:rsidR="0021163B">
        <w:t>0</w:t>
      </w:r>
      <w:r w:rsidRPr="00BA61A3" w:rsidR="00385667">
        <w:t xml:space="preserve">. </w:t>
      </w:r>
      <w:r w:rsidRPr="001766FC" w:rsidR="001766FC">
        <w:t>FEMI TIGANI</w:t>
      </w:r>
      <w:r w:rsidRPr="00BA61A3" w:rsidR="00385667">
        <w:t xml:space="preserve">, </w:t>
      </w:r>
      <w:r w:rsidR="001766FC">
        <w:t>Rijeka, Bože Starca Jurićeva 32</w:t>
      </w:r>
      <w:r w:rsidRPr="00BA61A3" w:rsidR="00385667">
        <w:t xml:space="preserve">, OIB: </w:t>
      </w:r>
      <w:r w:rsidRPr="001766FC" w:rsidR="001766FC">
        <w:t>91429818365</w:t>
      </w:r>
      <w:r w:rsidRPr="00BA61A3" w:rsidR="00385667">
        <w:t xml:space="preserve">, u iznosu od </w:t>
      </w:r>
      <w:r w:rsidRPr="001766FC" w:rsidR="001766FC">
        <w:t>68.448,96</w:t>
      </w:r>
      <w:r w:rsidR="001766FC">
        <w:t xml:space="preserve"> </w:t>
      </w:r>
      <w:r w:rsidRPr="00BA61A3" w:rsidR="00385667">
        <w:t>kuna.</w:t>
      </w:r>
    </w:p>
    <w:p w:rsidRPr="00BA61A3" w:rsidR="00385667" w:rsidP="00385667" w:rsidRDefault="00D45048">
      <w:pPr>
        <w:ind w:firstLine="708"/>
        <w:jc w:val="both"/>
      </w:pPr>
      <w:r>
        <w:t>27</w:t>
      </w:r>
      <w:r w:rsidR="0021163B">
        <w:t>1</w:t>
      </w:r>
      <w:r w:rsidRPr="00BA61A3" w:rsidR="00385667">
        <w:t xml:space="preserve">. </w:t>
      </w:r>
      <w:r w:rsidRPr="001766FC" w:rsidR="001766FC">
        <w:t>BERNARD EŠLER</w:t>
      </w:r>
      <w:r w:rsidRPr="00BA61A3" w:rsidR="00385667">
        <w:t xml:space="preserve">, </w:t>
      </w:r>
      <w:r w:rsidR="001766FC">
        <w:t>Rijeka, Krnjevo 4</w:t>
      </w:r>
      <w:r w:rsidRPr="00BA61A3" w:rsidR="00385667">
        <w:t xml:space="preserve">, OIB: </w:t>
      </w:r>
      <w:r w:rsidRPr="001766FC" w:rsidR="001766FC">
        <w:t>84686805796</w:t>
      </w:r>
      <w:r w:rsidRPr="00BA61A3" w:rsidR="00385667">
        <w:t xml:space="preserve">, u iznosu od </w:t>
      </w:r>
      <w:r w:rsidRPr="00C56E43" w:rsidR="00C56E43">
        <w:t xml:space="preserve">85.938,92 </w:t>
      </w:r>
      <w:r w:rsidRPr="00BA61A3" w:rsidR="00385667">
        <w:t>kuna.</w:t>
      </w:r>
    </w:p>
    <w:p w:rsidRPr="00BA61A3" w:rsidR="00385667" w:rsidP="00385667" w:rsidRDefault="00D45048">
      <w:pPr>
        <w:ind w:firstLine="708"/>
        <w:jc w:val="both"/>
      </w:pPr>
      <w:r>
        <w:t>27</w:t>
      </w:r>
      <w:r w:rsidR="0021163B">
        <w:t>2</w:t>
      </w:r>
      <w:r w:rsidRPr="00BA61A3" w:rsidR="00385667">
        <w:t xml:space="preserve">. </w:t>
      </w:r>
      <w:r w:rsidRPr="00C56E43" w:rsidR="00C56E43">
        <w:t>LORENA SINDIČIĆ</w:t>
      </w:r>
      <w:r w:rsidRPr="00BA61A3" w:rsidR="00385667">
        <w:t xml:space="preserve">, </w:t>
      </w:r>
      <w:r w:rsidR="00C56E43">
        <w:t>Rijeka, Martinkovac 226</w:t>
      </w:r>
      <w:r w:rsidRPr="00BA61A3" w:rsidR="00385667">
        <w:t xml:space="preserve">, OIB: </w:t>
      </w:r>
      <w:r w:rsidRPr="00C56E43" w:rsidR="00C56E43">
        <w:t>95559020777</w:t>
      </w:r>
      <w:r w:rsidRPr="00BA61A3" w:rsidR="00385667">
        <w:t xml:space="preserve">, u iznosu od </w:t>
      </w:r>
      <w:r w:rsidRPr="00C56E43" w:rsidR="00C56E43">
        <w:t xml:space="preserve">71.003,94 </w:t>
      </w:r>
      <w:r w:rsidRPr="00BA61A3" w:rsidR="00385667">
        <w:t>kuna.</w:t>
      </w:r>
    </w:p>
    <w:p w:rsidR="00385667" w:rsidP="00385667" w:rsidRDefault="00D45048">
      <w:pPr>
        <w:ind w:firstLine="708"/>
        <w:jc w:val="both"/>
      </w:pPr>
      <w:r>
        <w:t>27</w:t>
      </w:r>
      <w:r w:rsidR="0021163B">
        <w:t>3</w:t>
      </w:r>
      <w:r w:rsidRPr="00BA61A3" w:rsidR="00385667">
        <w:t xml:space="preserve">. </w:t>
      </w:r>
      <w:r w:rsidRPr="00C56E43" w:rsidR="00C56E43">
        <w:t>FUAD SMAJLOVIĆ</w:t>
      </w:r>
      <w:r w:rsidRPr="00BA61A3" w:rsidR="00385667">
        <w:t xml:space="preserve">, </w:t>
      </w:r>
      <w:r w:rsidR="00C56E43">
        <w:t>Hreljin, Meja Gaj 12</w:t>
      </w:r>
      <w:r w:rsidRPr="00BA61A3" w:rsidR="00385667">
        <w:t xml:space="preserve">, OIB: </w:t>
      </w:r>
      <w:r w:rsidRPr="00C56E43" w:rsidR="00C56E43">
        <w:t>24740696037</w:t>
      </w:r>
      <w:r w:rsidRPr="00BA61A3" w:rsidR="00385667">
        <w:t xml:space="preserve">, u iznosu od </w:t>
      </w:r>
      <w:r w:rsidRPr="00C56E43" w:rsidR="00C56E43">
        <w:t>50.370,26</w:t>
      </w:r>
      <w:r w:rsidR="00C56E43">
        <w:t xml:space="preserve"> kuna.</w:t>
      </w:r>
    </w:p>
    <w:p w:rsidRPr="00BA61A3" w:rsidR="00C56E43" w:rsidP="00C56E43" w:rsidRDefault="00D45048">
      <w:pPr>
        <w:ind w:firstLine="708"/>
        <w:jc w:val="both"/>
      </w:pPr>
      <w:r>
        <w:t>27</w:t>
      </w:r>
      <w:r w:rsidR="0021163B">
        <w:t>4</w:t>
      </w:r>
      <w:r w:rsidRPr="00BA61A3" w:rsidR="00385667">
        <w:t xml:space="preserve">. </w:t>
      </w:r>
      <w:r w:rsidRPr="00C56E43" w:rsidR="00C56E43">
        <w:t>MILAN CAZIN</w:t>
      </w:r>
      <w:r w:rsidRPr="00BA61A3" w:rsidR="00385667">
        <w:t xml:space="preserve">, </w:t>
      </w:r>
      <w:r w:rsidR="00C56E43">
        <w:t>Rijeka, Orlići 42</w:t>
      </w:r>
      <w:r w:rsidRPr="00BA61A3" w:rsidR="00385667">
        <w:t xml:space="preserve">, OIB:  </w:t>
      </w:r>
      <w:r w:rsidRPr="00C56E43" w:rsidR="00C56E43">
        <w:t>96997204011</w:t>
      </w:r>
      <w:r w:rsidR="00C56E43">
        <w:t xml:space="preserve">, </w:t>
      </w:r>
      <w:r w:rsidRPr="00BA61A3" w:rsidR="00385667">
        <w:t xml:space="preserve">u iznosu od </w:t>
      </w:r>
      <w:r w:rsidRPr="00C56E43" w:rsidR="00C56E43">
        <w:t xml:space="preserve">60.911,79 </w:t>
      </w:r>
      <w:r w:rsidRPr="00BA61A3" w:rsidR="00385667">
        <w:t>kuna.</w:t>
      </w:r>
    </w:p>
    <w:p w:rsidRPr="00BA61A3" w:rsidR="00385667" w:rsidP="00385667" w:rsidRDefault="00D45048">
      <w:pPr>
        <w:ind w:firstLine="708"/>
        <w:jc w:val="both"/>
      </w:pPr>
      <w:r>
        <w:t>27</w:t>
      </w:r>
      <w:r w:rsidR="0021163B">
        <w:t>5</w:t>
      </w:r>
      <w:r w:rsidRPr="00BA61A3" w:rsidR="00385667">
        <w:t xml:space="preserve">. </w:t>
      </w:r>
      <w:r w:rsidRPr="00C56E43" w:rsidR="00C56E43">
        <w:t>LUČIANO GRŽINIĆ</w:t>
      </w:r>
      <w:r w:rsidRPr="00BA61A3" w:rsidR="00385667">
        <w:t xml:space="preserve">, </w:t>
      </w:r>
      <w:r w:rsidR="00C56E43">
        <w:t>Čavle, Pod Vrh 9</w:t>
      </w:r>
      <w:r w:rsidRPr="00BA61A3" w:rsidR="00385667">
        <w:t xml:space="preserve">, OIB: </w:t>
      </w:r>
      <w:r w:rsidRPr="00C56E43" w:rsidR="00C56E43">
        <w:t>43449191370</w:t>
      </w:r>
      <w:r w:rsidRPr="00BA61A3" w:rsidR="00385667">
        <w:t xml:space="preserve">, u iznosu od </w:t>
      </w:r>
      <w:r w:rsidRPr="00C56E43" w:rsidR="00C56E43">
        <w:t xml:space="preserve">86.148,75 </w:t>
      </w:r>
      <w:r w:rsidRPr="00BA61A3" w:rsidR="00385667">
        <w:t>kuna.</w:t>
      </w:r>
    </w:p>
    <w:p w:rsidRPr="00BA61A3" w:rsidR="00385667" w:rsidP="00385667" w:rsidRDefault="00D45048">
      <w:pPr>
        <w:ind w:firstLine="708"/>
        <w:jc w:val="both"/>
      </w:pPr>
      <w:r>
        <w:t>27</w:t>
      </w:r>
      <w:r w:rsidR="0021163B">
        <w:t>6</w:t>
      </w:r>
      <w:r w:rsidRPr="00BA61A3" w:rsidR="00385667">
        <w:t xml:space="preserve">. </w:t>
      </w:r>
      <w:r w:rsidRPr="00C56E43" w:rsidR="00C56E43">
        <w:t>IVAN ROGIĆ</w:t>
      </w:r>
      <w:r w:rsidRPr="00BA61A3" w:rsidR="00385667">
        <w:t xml:space="preserve">, </w:t>
      </w:r>
      <w:r w:rsidR="00C56E43">
        <w:t xml:space="preserve">Lukovo, Lukovo </w:t>
      </w:r>
      <w:r w:rsidR="009C5EDD">
        <w:t>27</w:t>
      </w:r>
      <w:r w:rsidRPr="00BA61A3" w:rsidR="00385667">
        <w:t xml:space="preserve">, OIB: </w:t>
      </w:r>
      <w:r w:rsidRPr="009C5EDD" w:rsidR="009C5EDD">
        <w:t>99807966176</w:t>
      </w:r>
      <w:r w:rsidRPr="00BA61A3" w:rsidR="00385667">
        <w:t xml:space="preserve">, u iznosu od </w:t>
      </w:r>
      <w:r w:rsidRPr="009C5EDD" w:rsidR="009C5EDD">
        <w:t xml:space="preserve">37.091,70 </w:t>
      </w:r>
      <w:r w:rsidRPr="00BA61A3" w:rsidR="00385667">
        <w:t>kuna.</w:t>
      </w:r>
    </w:p>
    <w:p w:rsidRPr="00BA61A3" w:rsidR="00385667" w:rsidP="00385667" w:rsidRDefault="00D45048">
      <w:pPr>
        <w:ind w:firstLine="708"/>
        <w:jc w:val="both"/>
      </w:pPr>
      <w:r>
        <w:t>27</w:t>
      </w:r>
      <w:r w:rsidR="0021163B">
        <w:t>7</w:t>
      </w:r>
      <w:r w:rsidRPr="00BA61A3" w:rsidR="00385667">
        <w:t xml:space="preserve">. </w:t>
      </w:r>
      <w:r w:rsidRPr="009C5EDD" w:rsidR="009C5EDD">
        <w:t>MILAN KRSNIK</w:t>
      </w:r>
      <w:r w:rsidRPr="00BA61A3" w:rsidR="00385667">
        <w:t xml:space="preserve">, </w:t>
      </w:r>
      <w:r w:rsidR="009C5EDD">
        <w:t>Rijeka, Franje P. Pavina 22</w:t>
      </w:r>
      <w:r w:rsidRPr="00BA61A3" w:rsidR="00385667">
        <w:t xml:space="preserve">, OIB: </w:t>
      </w:r>
      <w:r w:rsidRPr="009C5EDD" w:rsidR="009C5EDD">
        <w:t>97642438989</w:t>
      </w:r>
      <w:r w:rsidRPr="00BA61A3" w:rsidR="00385667">
        <w:t xml:space="preserve">, u iznosu od </w:t>
      </w:r>
      <w:r w:rsidRPr="009C5EDD" w:rsidR="009C5EDD">
        <w:t xml:space="preserve">88.925,82 </w:t>
      </w:r>
      <w:r w:rsidRPr="00BA61A3" w:rsidR="00385667">
        <w:t>kuna.</w:t>
      </w:r>
    </w:p>
    <w:p w:rsidR="00385667" w:rsidP="00385667" w:rsidRDefault="00D45048">
      <w:pPr>
        <w:ind w:firstLine="708"/>
        <w:jc w:val="both"/>
      </w:pPr>
      <w:r>
        <w:t>2</w:t>
      </w:r>
      <w:r w:rsidR="0021163B">
        <w:t>78</w:t>
      </w:r>
      <w:r w:rsidRPr="00BA61A3" w:rsidR="00385667">
        <w:t xml:space="preserve">. </w:t>
      </w:r>
      <w:r w:rsidRPr="009C5EDD" w:rsidR="009C5EDD">
        <w:t>IVICA TAPALOVIĆ</w:t>
      </w:r>
      <w:r w:rsidRPr="00BA61A3" w:rsidR="00385667">
        <w:t xml:space="preserve">, </w:t>
      </w:r>
      <w:r w:rsidR="009C5EDD">
        <w:t>Viškovo, Viškovo 94</w:t>
      </w:r>
      <w:r w:rsidRPr="00BA61A3" w:rsidR="00385667">
        <w:t xml:space="preserve">, OIB: </w:t>
      </w:r>
      <w:r w:rsidRPr="009C5EDD" w:rsidR="009C5EDD">
        <w:t>46389929720</w:t>
      </w:r>
      <w:r w:rsidRPr="00BA61A3" w:rsidR="00385667">
        <w:t xml:space="preserve">, u iznosu od </w:t>
      </w:r>
      <w:r w:rsidRPr="009C5EDD" w:rsidR="009C5EDD">
        <w:t xml:space="preserve">117.209,39 </w:t>
      </w:r>
      <w:r w:rsidR="009C5EDD">
        <w:t xml:space="preserve"> </w:t>
      </w:r>
      <w:r w:rsidRPr="00BA61A3" w:rsidR="00385667">
        <w:t>kuna.</w:t>
      </w:r>
    </w:p>
    <w:p w:rsidRPr="00BA61A3" w:rsidR="00385667" w:rsidP="009C5EDD" w:rsidRDefault="00C56E43">
      <w:pPr>
        <w:ind w:firstLine="708"/>
        <w:jc w:val="both"/>
      </w:pPr>
      <w:r>
        <w:t>2</w:t>
      </w:r>
      <w:r w:rsidR="0021163B">
        <w:t>79</w:t>
      </w:r>
      <w:r w:rsidRPr="00BA61A3" w:rsidR="00385667">
        <w:t xml:space="preserve">. </w:t>
      </w:r>
      <w:r w:rsidRPr="009C5EDD" w:rsidR="009C5EDD">
        <w:t>MILOVAN SAVIĆ</w:t>
      </w:r>
      <w:r w:rsidRPr="00BA61A3" w:rsidR="00385667">
        <w:t xml:space="preserve">, </w:t>
      </w:r>
      <w:r w:rsidR="009C5EDD">
        <w:t>Rijeka, Kučićki put 12</w:t>
      </w:r>
      <w:r w:rsidRPr="00BA61A3" w:rsidR="00385667">
        <w:t xml:space="preserve">, OIB: </w:t>
      </w:r>
      <w:r w:rsidRPr="009C5EDD" w:rsidR="009C5EDD">
        <w:t>10432814768</w:t>
      </w:r>
      <w:r w:rsidRPr="00BA61A3" w:rsidR="00385667">
        <w:t xml:space="preserve">, u iznosu od </w:t>
      </w:r>
      <w:r w:rsidRPr="009C5EDD" w:rsidR="009C5EDD">
        <w:t xml:space="preserve">98.619,47 </w:t>
      </w:r>
      <w:r w:rsidRPr="00BA61A3" w:rsidR="00385667">
        <w:t xml:space="preserve">kuna. </w:t>
      </w:r>
    </w:p>
    <w:p w:rsidRPr="00BA61A3" w:rsidR="00385667" w:rsidP="00385667" w:rsidRDefault="00C56E43">
      <w:pPr>
        <w:ind w:firstLine="708"/>
        <w:jc w:val="both"/>
      </w:pPr>
      <w:r>
        <w:t>28</w:t>
      </w:r>
      <w:r w:rsidR="0021163B">
        <w:t>0</w:t>
      </w:r>
      <w:r w:rsidRPr="00BA61A3" w:rsidR="00385667">
        <w:t xml:space="preserve">. </w:t>
      </w:r>
      <w:r w:rsidRPr="009C5EDD" w:rsidR="009C5EDD">
        <w:t>PATRICK ANGLUSSI</w:t>
      </w:r>
      <w:r w:rsidRPr="00BA61A3" w:rsidR="00385667">
        <w:t xml:space="preserve">, </w:t>
      </w:r>
      <w:r w:rsidR="009C5EDD">
        <w:t>Rijeka, Ludvetov Breg 16,</w:t>
      </w:r>
      <w:r w:rsidRPr="00BA61A3" w:rsidR="00385667">
        <w:t xml:space="preserve"> OIB: </w:t>
      </w:r>
      <w:r w:rsidRPr="009C5EDD" w:rsidR="009C5EDD">
        <w:t>07793931247</w:t>
      </w:r>
      <w:r w:rsidRPr="00BA61A3" w:rsidR="00385667">
        <w:t xml:space="preserve">, u iznosu od </w:t>
      </w:r>
      <w:r w:rsidRPr="009C5EDD" w:rsidR="009C5EDD">
        <w:t xml:space="preserve">55.574,49 </w:t>
      </w:r>
      <w:r w:rsidR="009C5EDD">
        <w:t xml:space="preserve"> </w:t>
      </w:r>
      <w:r w:rsidRPr="00BA61A3" w:rsidR="00385667">
        <w:t>kuna.</w:t>
      </w:r>
    </w:p>
    <w:p w:rsidRPr="00BA61A3" w:rsidR="00385667" w:rsidP="00385667" w:rsidRDefault="00C56E43">
      <w:pPr>
        <w:ind w:firstLine="708"/>
        <w:jc w:val="both"/>
      </w:pPr>
      <w:r>
        <w:t>28</w:t>
      </w:r>
      <w:r w:rsidR="0021163B">
        <w:t>1</w:t>
      </w:r>
      <w:r w:rsidRPr="00BA61A3" w:rsidR="00385667">
        <w:t xml:space="preserve">. </w:t>
      </w:r>
      <w:r w:rsidRPr="009C5EDD" w:rsidR="009C5EDD">
        <w:t>ROBERT GRMAN</w:t>
      </w:r>
      <w:r w:rsidRPr="00BA61A3" w:rsidR="00385667">
        <w:t xml:space="preserve">, </w:t>
      </w:r>
      <w:r w:rsidR="009C5EDD">
        <w:t>Kastav, Novo naselje 23</w:t>
      </w:r>
      <w:r w:rsidRPr="00BA61A3" w:rsidR="00385667">
        <w:t xml:space="preserve">, OIB: </w:t>
      </w:r>
      <w:r w:rsidRPr="009C5EDD" w:rsidR="009C5EDD">
        <w:t>88584697201</w:t>
      </w:r>
      <w:r w:rsidRPr="00BA61A3" w:rsidR="00385667">
        <w:t xml:space="preserve">, u iznosu od </w:t>
      </w:r>
      <w:r w:rsidRPr="009C5EDD" w:rsidR="009C5EDD">
        <w:t xml:space="preserve">110.041,33 </w:t>
      </w:r>
      <w:r w:rsidRPr="00ED066F" w:rsidR="00385667">
        <w:t xml:space="preserve"> </w:t>
      </w:r>
      <w:r w:rsidRPr="00BA61A3" w:rsidR="00385667">
        <w:t>kuna.</w:t>
      </w:r>
    </w:p>
    <w:p w:rsidRPr="00BA61A3" w:rsidR="00385667" w:rsidP="00385667" w:rsidRDefault="00C56E43">
      <w:pPr>
        <w:ind w:firstLine="708"/>
        <w:jc w:val="both"/>
      </w:pPr>
      <w:r>
        <w:t>28</w:t>
      </w:r>
      <w:r w:rsidR="0021163B">
        <w:t>2</w:t>
      </w:r>
      <w:r w:rsidRPr="00BA61A3" w:rsidR="00385667">
        <w:t xml:space="preserve">. </w:t>
      </w:r>
      <w:r w:rsidRPr="009C5EDD" w:rsidR="009C5EDD">
        <w:t>BORIS CIKOJEVIĆ</w:t>
      </w:r>
      <w:r w:rsidRPr="00BA61A3" w:rsidR="00385667">
        <w:t xml:space="preserve">, </w:t>
      </w:r>
      <w:r w:rsidR="009C5EDD">
        <w:t>Rijeka, R. Katalinića Jeretova 3</w:t>
      </w:r>
      <w:r w:rsidRPr="00BA61A3" w:rsidR="00385667">
        <w:t xml:space="preserve">, OIB: </w:t>
      </w:r>
      <w:r w:rsidRPr="009C5EDD" w:rsidR="009C5EDD">
        <w:t>60333737440</w:t>
      </w:r>
      <w:r w:rsidRPr="00BA61A3" w:rsidR="00385667">
        <w:t xml:space="preserve">, u iznosu od </w:t>
      </w:r>
      <w:r w:rsidRPr="009C5EDD" w:rsidR="009C5EDD">
        <w:t xml:space="preserve">100.302,28 </w:t>
      </w:r>
      <w:r w:rsidRPr="00BA61A3" w:rsidR="00385667">
        <w:t>kuna.</w:t>
      </w:r>
    </w:p>
    <w:p w:rsidR="00385667" w:rsidP="00385667" w:rsidRDefault="00C56E43">
      <w:pPr>
        <w:ind w:firstLine="708"/>
        <w:jc w:val="both"/>
      </w:pPr>
      <w:r>
        <w:t>28</w:t>
      </w:r>
      <w:r w:rsidR="0021163B">
        <w:t>3</w:t>
      </w:r>
      <w:r w:rsidRPr="00BA61A3" w:rsidR="00385667">
        <w:t xml:space="preserve">. </w:t>
      </w:r>
      <w:r w:rsidRPr="009C5EDD" w:rsidR="009C5EDD">
        <w:t>BOSILJKA ZLOJUTRO</w:t>
      </w:r>
      <w:r w:rsidRPr="00BA61A3" w:rsidR="00385667">
        <w:t xml:space="preserve">, </w:t>
      </w:r>
      <w:r w:rsidR="009C5EDD">
        <w:t>Rijeka, Vodovodna 3</w:t>
      </w:r>
      <w:r w:rsidRPr="00BA61A3" w:rsidR="00385667">
        <w:t xml:space="preserve">, OIB: </w:t>
      </w:r>
      <w:r w:rsidRPr="009C5EDD" w:rsidR="009C5EDD">
        <w:t>73645870873</w:t>
      </w:r>
      <w:r w:rsidRPr="00BA61A3" w:rsidR="00385667">
        <w:t xml:space="preserve">, u iznosu od </w:t>
      </w:r>
      <w:r w:rsidRPr="009C5EDD" w:rsidR="009C5EDD">
        <w:t xml:space="preserve">73.432,20 </w:t>
      </w:r>
      <w:r w:rsidRPr="00BA61A3" w:rsidR="00385667">
        <w:t xml:space="preserve">kuna, </w:t>
      </w:r>
    </w:p>
    <w:p w:rsidRPr="00BA61A3" w:rsidR="00385667" w:rsidP="00385667" w:rsidRDefault="00C56E43">
      <w:pPr>
        <w:ind w:firstLine="708"/>
        <w:jc w:val="both"/>
      </w:pPr>
      <w:r>
        <w:t>28</w:t>
      </w:r>
      <w:r w:rsidR="0021163B">
        <w:t>4</w:t>
      </w:r>
      <w:r w:rsidRPr="00BA61A3" w:rsidR="00385667">
        <w:t xml:space="preserve">. </w:t>
      </w:r>
      <w:r w:rsidRPr="009C5EDD" w:rsidR="009C5EDD">
        <w:t>VENO PIŠTORA</w:t>
      </w:r>
      <w:r w:rsidRPr="00BA61A3" w:rsidR="00385667">
        <w:t xml:space="preserve">, </w:t>
      </w:r>
      <w:r w:rsidR="009C5EDD">
        <w:t>Rijeka, Drežnička 7</w:t>
      </w:r>
      <w:r w:rsidRPr="00BA61A3" w:rsidR="00385667">
        <w:t xml:space="preserve">, OIB: </w:t>
      </w:r>
      <w:r w:rsidRPr="009C5EDD" w:rsidR="009C5EDD">
        <w:t>03351755036</w:t>
      </w:r>
      <w:r w:rsidRPr="00BA61A3" w:rsidR="00385667">
        <w:t xml:space="preserve">, u iznosu od </w:t>
      </w:r>
      <w:r w:rsidRPr="009C5EDD" w:rsidR="009C5EDD">
        <w:t xml:space="preserve">4.295,13 </w:t>
      </w:r>
      <w:r w:rsidRPr="00BA61A3" w:rsidR="00385667">
        <w:t>kuna.</w:t>
      </w:r>
    </w:p>
    <w:p w:rsidRPr="00BA61A3" w:rsidR="00385667" w:rsidP="00385667" w:rsidRDefault="00C56E43">
      <w:pPr>
        <w:ind w:firstLine="708"/>
        <w:jc w:val="both"/>
      </w:pPr>
      <w:r>
        <w:t>28</w:t>
      </w:r>
      <w:r w:rsidR="0021163B">
        <w:t>5</w:t>
      </w:r>
      <w:r w:rsidRPr="00BA61A3" w:rsidR="00385667">
        <w:t xml:space="preserve">. </w:t>
      </w:r>
      <w:r w:rsidRPr="009C5EDD" w:rsidR="009C5EDD">
        <w:t>DENIS HUŠ</w:t>
      </w:r>
      <w:r w:rsidRPr="00BA61A3" w:rsidR="00385667">
        <w:t xml:space="preserve">, </w:t>
      </w:r>
      <w:r w:rsidR="009C5EDD">
        <w:t>Vrata, Belo selo 34a</w:t>
      </w:r>
      <w:r w:rsidRPr="00BA61A3" w:rsidR="00385667">
        <w:t xml:space="preserve">, OIB: </w:t>
      </w:r>
      <w:r w:rsidRPr="009C5EDD" w:rsidR="009C5EDD">
        <w:t>70284781666</w:t>
      </w:r>
      <w:r w:rsidRPr="00BA61A3" w:rsidR="00385667">
        <w:t xml:space="preserve">, u iznosu od </w:t>
      </w:r>
      <w:r w:rsidRPr="009C5EDD" w:rsidR="009C5EDD">
        <w:t xml:space="preserve">8.425,66 </w:t>
      </w:r>
      <w:r w:rsidRPr="00BA61A3" w:rsidR="00385667">
        <w:t>kuna.</w:t>
      </w:r>
    </w:p>
    <w:p w:rsidRPr="00BA61A3" w:rsidR="00385667" w:rsidP="00385667" w:rsidRDefault="00C56E43">
      <w:pPr>
        <w:ind w:firstLine="708"/>
        <w:jc w:val="both"/>
      </w:pPr>
      <w:r>
        <w:t>28</w:t>
      </w:r>
      <w:r w:rsidR="0021163B">
        <w:t>6</w:t>
      </w:r>
      <w:r w:rsidRPr="00BA61A3" w:rsidR="00385667">
        <w:t xml:space="preserve">. </w:t>
      </w:r>
      <w:r w:rsidRPr="009C5EDD" w:rsidR="009C5EDD">
        <w:t>RATKO GIZDULIĆ</w:t>
      </w:r>
      <w:r w:rsidRPr="00BA61A3" w:rsidR="00385667">
        <w:t xml:space="preserve">, </w:t>
      </w:r>
      <w:r w:rsidR="003E5D91">
        <w:t>Čavle, Buzdohanj 17</w:t>
      </w:r>
      <w:r w:rsidRPr="00BA61A3" w:rsidR="00385667">
        <w:t xml:space="preserve">, OIB: </w:t>
      </w:r>
      <w:r w:rsidRPr="003E5D91" w:rsidR="003E5D91">
        <w:t>39343287403</w:t>
      </w:r>
      <w:r w:rsidRPr="00BA61A3" w:rsidR="00385667">
        <w:t xml:space="preserve">, u iznosu od </w:t>
      </w:r>
      <w:r w:rsidRPr="003E5D91" w:rsidR="003E5D91">
        <w:t xml:space="preserve">64.622,00 </w:t>
      </w:r>
      <w:r w:rsidRPr="00BA61A3" w:rsidR="00385667">
        <w:t>kuna.</w:t>
      </w:r>
    </w:p>
    <w:p w:rsidRPr="00BA61A3" w:rsidR="00385667" w:rsidP="00385667" w:rsidRDefault="00C56E43">
      <w:pPr>
        <w:ind w:firstLine="708"/>
        <w:jc w:val="both"/>
      </w:pPr>
      <w:r>
        <w:t>28</w:t>
      </w:r>
      <w:r w:rsidR="0021163B">
        <w:t>7</w:t>
      </w:r>
      <w:r w:rsidRPr="00BA61A3" w:rsidR="00385667">
        <w:t xml:space="preserve">. </w:t>
      </w:r>
      <w:r w:rsidRPr="003E5D91" w:rsidR="003E5D91">
        <w:t>ŽELJKO ŠTRK</w:t>
      </w:r>
      <w:r w:rsidRPr="00BA61A3" w:rsidR="00385667">
        <w:t xml:space="preserve">, </w:t>
      </w:r>
      <w:r w:rsidR="003E5D91">
        <w:t>Rijeka, Marijana Stepčića 28</w:t>
      </w:r>
      <w:r w:rsidRPr="00BA61A3" w:rsidR="00385667">
        <w:t xml:space="preserve">, OIB: </w:t>
      </w:r>
      <w:r w:rsidRPr="003E5D91" w:rsidR="003E5D91">
        <w:t>54089675418</w:t>
      </w:r>
      <w:r w:rsidRPr="00BA61A3" w:rsidR="00385667">
        <w:t xml:space="preserve">, u iznosu od </w:t>
      </w:r>
      <w:r w:rsidRPr="003E5D91" w:rsidR="003E5D91">
        <w:t xml:space="preserve">46.988,03 </w:t>
      </w:r>
      <w:r w:rsidRPr="00BA61A3" w:rsidR="00385667">
        <w:t>kuna.</w:t>
      </w:r>
    </w:p>
    <w:p w:rsidR="00385667" w:rsidP="00385667" w:rsidRDefault="00C56E43">
      <w:pPr>
        <w:ind w:firstLine="708"/>
        <w:jc w:val="both"/>
      </w:pPr>
      <w:r>
        <w:t>2</w:t>
      </w:r>
      <w:r w:rsidR="0021163B">
        <w:t>88</w:t>
      </w:r>
      <w:r w:rsidRPr="00BA61A3" w:rsidR="00385667">
        <w:t xml:space="preserve">. </w:t>
      </w:r>
      <w:r w:rsidRPr="003E5D91" w:rsidR="003E5D91">
        <w:t>ŠIME ČEMELJIĆ</w:t>
      </w:r>
      <w:r w:rsidRPr="00BA61A3" w:rsidR="00385667">
        <w:t xml:space="preserve">, </w:t>
      </w:r>
      <w:r w:rsidR="003E5D91">
        <w:t>Matulji, Bregi 28A</w:t>
      </w:r>
      <w:r w:rsidRPr="00BA61A3" w:rsidR="00385667">
        <w:t xml:space="preserve">, OIB: </w:t>
      </w:r>
      <w:r w:rsidRPr="003E5D91" w:rsidR="003E5D91">
        <w:t>14066552227</w:t>
      </w:r>
      <w:r w:rsidRPr="00BA61A3" w:rsidR="00385667">
        <w:t xml:space="preserve">, u iznosu od </w:t>
      </w:r>
      <w:r w:rsidRPr="003E5D91" w:rsidR="003E5D91">
        <w:t xml:space="preserve">24.730,09 </w:t>
      </w:r>
      <w:r w:rsidRPr="00BA61A3" w:rsidR="00385667">
        <w:t>kuna.</w:t>
      </w:r>
    </w:p>
    <w:p w:rsidRPr="00BA61A3" w:rsidR="00385667" w:rsidP="00385667" w:rsidRDefault="00C56E43">
      <w:pPr>
        <w:ind w:firstLine="708"/>
        <w:jc w:val="both"/>
      </w:pPr>
      <w:r>
        <w:t>2</w:t>
      </w:r>
      <w:r w:rsidR="0021163B">
        <w:t>89</w:t>
      </w:r>
      <w:r w:rsidRPr="00BA61A3" w:rsidR="00385667">
        <w:t xml:space="preserve">. </w:t>
      </w:r>
      <w:r w:rsidRPr="003E5D91" w:rsidR="003E5D91">
        <w:t>ROMAN MALJEVAC</w:t>
      </w:r>
      <w:r w:rsidRPr="00BA61A3" w:rsidR="00385667">
        <w:t xml:space="preserve">, </w:t>
      </w:r>
      <w:r w:rsidR="003E5D91">
        <w:t>Klana, Škalnica 44</w:t>
      </w:r>
      <w:r w:rsidRPr="00BA61A3" w:rsidR="00385667">
        <w:t xml:space="preserve">, OIB: </w:t>
      </w:r>
      <w:r w:rsidRPr="003E5D91" w:rsidR="003E5D91">
        <w:t>63821361719</w:t>
      </w:r>
      <w:r w:rsidRPr="00BA61A3" w:rsidR="00385667">
        <w:t xml:space="preserve">, u iznosu od </w:t>
      </w:r>
      <w:r w:rsidRPr="003E5D91" w:rsidR="003E5D91">
        <w:t xml:space="preserve">55.391,85 </w:t>
      </w:r>
      <w:r w:rsidRPr="00BA61A3" w:rsidR="00385667">
        <w:t xml:space="preserve">kuna. </w:t>
      </w:r>
    </w:p>
    <w:p w:rsidRPr="00BA61A3" w:rsidR="00385667" w:rsidP="00385667" w:rsidRDefault="00C56E43">
      <w:pPr>
        <w:ind w:firstLine="708"/>
        <w:jc w:val="both"/>
      </w:pPr>
      <w:r>
        <w:t>29</w:t>
      </w:r>
      <w:r w:rsidR="0021163B">
        <w:t>0</w:t>
      </w:r>
      <w:r w:rsidRPr="00BA61A3" w:rsidR="00385667">
        <w:t xml:space="preserve">. </w:t>
      </w:r>
      <w:r w:rsidRPr="003E5D91" w:rsidR="003E5D91">
        <w:t>BOŽIDAR PEDIŠIĆ</w:t>
      </w:r>
      <w:r w:rsidRPr="00BA61A3" w:rsidR="00385667">
        <w:t xml:space="preserve">, </w:t>
      </w:r>
      <w:r w:rsidR="003E5D91">
        <w:t>Rijeka, Martina Kontuša 25</w:t>
      </w:r>
      <w:r w:rsidRPr="00BA61A3" w:rsidR="00385667">
        <w:t xml:space="preserve">, OIB: </w:t>
      </w:r>
      <w:r w:rsidRPr="003E5D91" w:rsidR="003E5D91">
        <w:t>44411248818</w:t>
      </w:r>
      <w:r w:rsidRPr="00BA61A3" w:rsidR="00385667">
        <w:t xml:space="preserve">, u iznosu od </w:t>
      </w:r>
      <w:r w:rsidRPr="003E5D91" w:rsidR="003E5D91">
        <w:t xml:space="preserve">65.729,97 </w:t>
      </w:r>
      <w:r w:rsidRPr="00BA61A3" w:rsidR="00385667">
        <w:t>kuna.</w:t>
      </w:r>
    </w:p>
    <w:p w:rsidRPr="00BA61A3" w:rsidR="00385667" w:rsidP="00385667" w:rsidRDefault="00C56E43">
      <w:pPr>
        <w:ind w:firstLine="708"/>
        <w:jc w:val="both"/>
      </w:pPr>
      <w:r>
        <w:lastRenderedPageBreak/>
        <w:t>29</w:t>
      </w:r>
      <w:r w:rsidR="0021163B">
        <w:t>1</w:t>
      </w:r>
      <w:r w:rsidRPr="00BA61A3" w:rsidR="00385667">
        <w:t xml:space="preserve">. </w:t>
      </w:r>
      <w:r w:rsidRPr="003E5D91" w:rsidR="003E5D91">
        <w:t>DARKO RUTAR</w:t>
      </w:r>
      <w:r w:rsidRPr="00BA61A3" w:rsidR="00385667">
        <w:t xml:space="preserve">, </w:t>
      </w:r>
      <w:r w:rsidR="003E5D91">
        <w:t>Klana, Studena 26</w:t>
      </w:r>
      <w:r w:rsidRPr="00BA61A3" w:rsidR="00385667">
        <w:t xml:space="preserve">, OIB: </w:t>
      </w:r>
      <w:r w:rsidRPr="003E5D91" w:rsidR="003E5D91">
        <w:t>2012325990</w:t>
      </w:r>
      <w:r w:rsidRPr="00BA61A3" w:rsidR="00385667">
        <w:t xml:space="preserve">, u iznosu od </w:t>
      </w:r>
      <w:r w:rsidRPr="003E5D91" w:rsidR="003E5D91">
        <w:t xml:space="preserve">69.451,83 </w:t>
      </w:r>
      <w:r w:rsidRPr="00BA61A3" w:rsidR="00385667">
        <w:t>kuna.</w:t>
      </w:r>
    </w:p>
    <w:p w:rsidRPr="00BA61A3" w:rsidR="00385667" w:rsidP="00385667" w:rsidRDefault="00C56E43">
      <w:pPr>
        <w:ind w:firstLine="708"/>
        <w:jc w:val="both"/>
      </w:pPr>
      <w:r>
        <w:t>29</w:t>
      </w:r>
      <w:r w:rsidR="0021163B">
        <w:t>2</w:t>
      </w:r>
      <w:r w:rsidRPr="00BA61A3" w:rsidR="00385667">
        <w:t xml:space="preserve">. </w:t>
      </w:r>
      <w:r w:rsidRPr="003E5D91" w:rsidR="003E5D91">
        <w:t>TOMISLAV BUKŠA</w:t>
      </w:r>
      <w:r w:rsidRPr="00BA61A3" w:rsidR="00385667">
        <w:t xml:space="preserve">, </w:t>
      </w:r>
      <w:r w:rsidR="003E5D91">
        <w:t>Čavle, Ogradica 7</w:t>
      </w:r>
      <w:r w:rsidRPr="00BA61A3" w:rsidR="00385667">
        <w:t xml:space="preserve">, OIB: </w:t>
      </w:r>
      <w:r w:rsidRPr="003E5D91" w:rsidR="003E5D91">
        <w:t>43616864546</w:t>
      </w:r>
      <w:r w:rsidRPr="00BA61A3" w:rsidR="00385667">
        <w:t xml:space="preserve">, u iznosu od </w:t>
      </w:r>
      <w:r w:rsidRPr="003E5D91" w:rsidR="003E5D91">
        <w:t xml:space="preserve">264.032,52 </w:t>
      </w:r>
      <w:r w:rsidRPr="00BA61A3" w:rsidR="00385667">
        <w:t>kuna.</w:t>
      </w:r>
    </w:p>
    <w:p w:rsidR="00385667" w:rsidP="00385667" w:rsidRDefault="00C56E43">
      <w:pPr>
        <w:ind w:firstLine="708"/>
        <w:jc w:val="both"/>
      </w:pPr>
      <w:r>
        <w:t>29</w:t>
      </w:r>
      <w:r w:rsidR="0021163B">
        <w:t>3</w:t>
      </w:r>
      <w:r w:rsidRPr="00BA61A3" w:rsidR="00385667">
        <w:t xml:space="preserve">. </w:t>
      </w:r>
      <w:r w:rsidRPr="003E5D91" w:rsidR="003E5D91">
        <w:t>DEAN BEGIĆ</w:t>
      </w:r>
      <w:r w:rsidRPr="00BA61A3" w:rsidR="00385667">
        <w:t xml:space="preserve">, </w:t>
      </w:r>
      <w:r w:rsidR="003E5D91">
        <w:t>Rijeka, Udatnoga 8</w:t>
      </w:r>
      <w:r w:rsidRPr="00BA61A3" w:rsidR="00385667">
        <w:t xml:space="preserve">, OIB: </w:t>
      </w:r>
      <w:r w:rsidRPr="003E5D91" w:rsidR="003E5D91">
        <w:t>66418973108</w:t>
      </w:r>
      <w:r w:rsidRPr="00BA61A3" w:rsidR="00385667">
        <w:t xml:space="preserve">, u iznosu od </w:t>
      </w:r>
      <w:r w:rsidRPr="003E5D91" w:rsidR="003E5D91">
        <w:t>1.740,84</w:t>
      </w:r>
      <w:r w:rsidR="003E5D91">
        <w:t xml:space="preserve"> kuna.</w:t>
      </w:r>
    </w:p>
    <w:p w:rsidRPr="00BA61A3" w:rsidR="00385667" w:rsidP="00385667" w:rsidRDefault="00C56E43">
      <w:pPr>
        <w:ind w:firstLine="708"/>
        <w:jc w:val="both"/>
      </w:pPr>
      <w:r>
        <w:t>29</w:t>
      </w:r>
      <w:r w:rsidR="0021163B">
        <w:t>4</w:t>
      </w:r>
      <w:r w:rsidRPr="00BA61A3" w:rsidR="00385667">
        <w:t xml:space="preserve">. </w:t>
      </w:r>
      <w:r w:rsidRPr="003E5D91" w:rsidR="003E5D91">
        <w:t>DALIBOR BOŽIĆ</w:t>
      </w:r>
      <w:r w:rsidRPr="00BA61A3" w:rsidR="00385667">
        <w:t xml:space="preserve">, </w:t>
      </w:r>
      <w:r w:rsidR="003E5D91">
        <w:t>Rijeka, Labinska 31</w:t>
      </w:r>
      <w:r w:rsidRPr="00BA61A3" w:rsidR="00385667">
        <w:t xml:space="preserve">, OIB: </w:t>
      </w:r>
      <w:r w:rsidRPr="003E5D91" w:rsidR="003E5D91">
        <w:t>77999152971</w:t>
      </w:r>
      <w:r w:rsidRPr="00BA61A3" w:rsidR="00385667">
        <w:t xml:space="preserve">, u iznosu od </w:t>
      </w:r>
      <w:r w:rsidRPr="003E5D91" w:rsidR="003E5D91">
        <w:t>1.740,84</w:t>
      </w:r>
      <w:r w:rsidR="003E5D91">
        <w:t xml:space="preserve"> </w:t>
      </w:r>
      <w:r w:rsidRPr="00BA61A3" w:rsidR="00385667">
        <w:t>kuna.</w:t>
      </w:r>
    </w:p>
    <w:p w:rsidRPr="00BA61A3" w:rsidR="00385667" w:rsidP="00385667" w:rsidRDefault="00C56E43">
      <w:pPr>
        <w:ind w:firstLine="708"/>
        <w:jc w:val="both"/>
      </w:pPr>
      <w:r>
        <w:t>29</w:t>
      </w:r>
      <w:r w:rsidR="0021163B">
        <w:t>5</w:t>
      </w:r>
      <w:r w:rsidRPr="00BA61A3" w:rsidR="00385667">
        <w:t xml:space="preserve">. </w:t>
      </w:r>
      <w:r w:rsidRPr="003E5D91" w:rsidR="003E5D91">
        <w:t>DAVORIN CEROVIĆ</w:t>
      </w:r>
      <w:r w:rsidRPr="00BA61A3" w:rsidR="00385667">
        <w:t xml:space="preserve">, </w:t>
      </w:r>
      <w:r w:rsidR="003E5D91">
        <w:t>Rijeka, Medovićeva 27</w:t>
      </w:r>
      <w:r w:rsidRPr="00BA61A3" w:rsidR="00385667">
        <w:t xml:space="preserve">, OIB: </w:t>
      </w:r>
      <w:r w:rsidRPr="003E5D91" w:rsidR="003E5D91">
        <w:t>61768117480</w:t>
      </w:r>
      <w:r w:rsidRPr="00BA61A3" w:rsidR="00385667">
        <w:t xml:space="preserve">, u iznosu od </w:t>
      </w:r>
      <w:r w:rsidRPr="003E5D91" w:rsidR="003E5D91">
        <w:t>1.740,84</w:t>
      </w:r>
      <w:r w:rsidR="003E5D91">
        <w:t xml:space="preserve"> </w:t>
      </w:r>
      <w:r w:rsidRPr="00BA61A3" w:rsidR="00385667">
        <w:t>kuna.</w:t>
      </w:r>
    </w:p>
    <w:p w:rsidRPr="00BA61A3" w:rsidR="00385667" w:rsidP="00385667" w:rsidRDefault="00C56E43">
      <w:pPr>
        <w:ind w:firstLine="708"/>
        <w:jc w:val="both"/>
      </w:pPr>
      <w:r>
        <w:t>29</w:t>
      </w:r>
      <w:r w:rsidR="0021163B">
        <w:t>6</w:t>
      </w:r>
      <w:r w:rsidRPr="00BA61A3" w:rsidR="00385667">
        <w:t xml:space="preserve">. </w:t>
      </w:r>
      <w:r w:rsidRPr="006512FB" w:rsidR="006512FB">
        <w:t>ŽELJKO MRAVAC</w:t>
      </w:r>
      <w:r w:rsidRPr="00BA61A3" w:rsidR="00385667">
        <w:t xml:space="preserve">, </w:t>
      </w:r>
      <w:r w:rsidR="006512FB">
        <w:t>Čavle, Umelice 57</w:t>
      </w:r>
      <w:r w:rsidRPr="00BA61A3" w:rsidR="00385667">
        <w:t xml:space="preserve">, OIB: </w:t>
      </w:r>
      <w:r w:rsidRPr="006512FB" w:rsidR="006512FB">
        <w:t>35467990473</w:t>
      </w:r>
      <w:r w:rsidRPr="00BA61A3" w:rsidR="00385667">
        <w:t xml:space="preserve">, u iznosu od </w:t>
      </w:r>
      <w:r w:rsidRPr="006512FB" w:rsidR="006512FB">
        <w:t>20.957,53</w:t>
      </w:r>
      <w:r w:rsidR="006512FB">
        <w:t xml:space="preserve"> </w:t>
      </w:r>
      <w:r w:rsidRPr="00BA61A3" w:rsidR="00385667">
        <w:t>kuna.</w:t>
      </w:r>
    </w:p>
    <w:p w:rsidRPr="00BA61A3" w:rsidR="006512FB" w:rsidP="005E2AE1" w:rsidRDefault="00C56E43">
      <w:pPr>
        <w:ind w:firstLine="708"/>
        <w:jc w:val="both"/>
      </w:pPr>
      <w:r>
        <w:t>29</w:t>
      </w:r>
      <w:r w:rsidR="0021163B">
        <w:t>7</w:t>
      </w:r>
      <w:r w:rsidRPr="00BA61A3" w:rsidR="00385667">
        <w:t xml:space="preserve">. </w:t>
      </w:r>
      <w:r w:rsidRPr="006512FB" w:rsidR="006512FB">
        <w:t>NIKICA STILIN</w:t>
      </w:r>
      <w:r w:rsidRPr="00BA61A3" w:rsidR="00385667">
        <w:t xml:space="preserve">, </w:t>
      </w:r>
      <w:r w:rsidR="006512FB">
        <w:t>Rijeka, Gustava Krkleca 10</w:t>
      </w:r>
      <w:r w:rsidRPr="00BA61A3" w:rsidR="00385667">
        <w:t xml:space="preserve">, OIB: </w:t>
      </w:r>
      <w:r w:rsidRPr="006512FB" w:rsidR="006512FB">
        <w:t>92376293491</w:t>
      </w:r>
      <w:r w:rsidRPr="00BA61A3" w:rsidR="00385667">
        <w:t xml:space="preserve">, u iznosu od </w:t>
      </w:r>
      <w:r w:rsidRPr="006512FB" w:rsidR="006512FB">
        <w:t>1.740,84</w:t>
      </w:r>
      <w:r w:rsidR="006512FB">
        <w:t xml:space="preserve"> </w:t>
      </w:r>
      <w:r w:rsidRPr="00BA61A3" w:rsidR="00385667">
        <w:t>kuna.</w:t>
      </w:r>
    </w:p>
    <w:p w:rsidR="005E2AE1" w:rsidP="005E2AE1" w:rsidRDefault="0021163B">
      <w:pPr>
        <w:ind w:firstLine="708"/>
        <w:jc w:val="both"/>
      </w:pPr>
      <w:r>
        <w:t>298</w:t>
      </w:r>
      <w:r w:rsidRPr="00BA61A3" w:rsidR="00385667">
        <w:t xml:space="preserve">. </w:t>
      </w:r>
      <w:r w:rsidRPr="005E2AE1" w:rsidR="005E2AE1">
        <w:t>ŽARKO BUTURIĆ</w:t>
      </w:r>
      <w:r w:rsidRPr="00BA61A3" w:rsidR="00385667">
        <w:t xml:space="preserve">, </w:t>
      </w:r>
      <w:r w:rsidR="005E2AE1">
        <w:t>Pula, Bačićev Prilaz 2</w:t>
      </w:r>
      <w:r w:rsidRPr="00BA61A3" w:rsidR="00385667">
        <w:t xml:space="preserve">, OIB: </w:t>
      </w:r>
      <w:r w:rsidRPr="005E2AE1" w:rsidR="005E2AE1">
        <w:t>71796883399</w:t>
      </w:r>
      <w:r w:rsidRPr="00BA61A3" w:rsidR="00385667">
        <w:t xml:space="preserve">, u iznosu od </w:t>
      </w:r>
      <w:r w:rsidRPr="005E2AE1" w:rsidR="005E2AE1">
        <w:t xml:space="preserve">44.808,59 </w:t>
      </w:r>
      <w:r w:rsidRPr="00BA61A3" w:rsidR="00385667">
        <w:t>kuna.</w:t>
      </w:r>
    </w:p>
    <w:p w:rsidRPr="00BA61A3" w:rsidR="00385667" w:rsidP="00385667" w:rsidRDefault="0021163B">
      <w:pPr>
        <w:ind w:firstLine="708"/>
        <w:jc w:val="both"/>
      </w:pPr>
      <w:r>
        <w:t>299</w:t>
      </w:r>
      <w:r w:rsidRPr="00BA61A3" w:rsidR="00385667">
        <w:t xml:space="preserve">. </w:t>
      </w:r>
      <w:r w:rsidRPr="005E2AE1" w:rsidR="005E2AE1">
        <w:t>TOMISLAV BLAŽIČEVIĆ</w:t>
      </w:r>
      <w:r w:rsidRPr="00BA61A3" w:rsidR="00385667">
        <w:t xml:space="preserve">, </w:t>
      </w:r>
      <w:r w:rsidR="005E2AE1">
        <w:t>Viškovo, Plasi 2</w:t>
      </w:r>
      <w:r w:rsidRPr="00BA61A3" w:rsidR="00385667">
        <w:t xml:space="preserve">, OIB: </w:t>
      </w:r>
      <w:r w:rsidRPr="005E2AE1" w:rsidR="005E2AE1">
        <w:t>00677299018</w:t>
      </w:r>
      <w:r w:rsidRPr="00BA61A3" w:rsidR="00385667">
        <w:t xml:space="preserve">, u iznosu od </w:t>
      </w:r>
      <w:r w:rsidRPr="005E2AE1" w:rsidR="005E2AE1">
        <w:t xml:space="preserve">60.284,42 </w:t>
      </w:r>
      <w:r w:rsidRPr="00BA61A3" w:rsidR="00385667">
        <w:t xml:space="preserve">kuna. </w:t>
      </w:r>
    </w:p>
    <w:p w:rsidRPr="00BA61A3" w:rsidR="00385667" w:rsidP="00385667" w:rsidRDefault="00C56E43">
      <w:pPr>
        <w:ind w:firstLine="708"/>
        <w:jc w:val="both"/>
      </w:pPr>
      <w:r>
        <w:t>3</w:t>
      </w:r>
      <w:r w:rsidRPr="00BA61A3" w:rsidR="00385667">
        <w:t>0</w:t>
      </w:r>
      <w:r w:rsidR="0021163B">
        <w:t>0</w:t>
      </w:r>
      <w:r w:rsidRPr="00BA61A3" w:rsidR="00385667">
        <w:t xml:space="preserve">. </w:t>
      </w:r>
      <w:r w:rsidRPr="005E2AE1" w:rsidR="005E2AE1">
        <w:t>BARBARA TAPALOVIĆ KUKULJAN</w:t>
      </w:r>
      <w:r w:rsidRPr="00BA61A3" w:rsidR="00385667">
        <w:t xml:space="preserve">, </w:t>
      </w:r>
      <w:r w:rsidR="005E2AE1">
        <w:t>Klana, Zatrep 19</w:t>
      </w:r>
      <w:r w:rsidRPr="00BA61A3" w:rsidR="00385667">
        <w:t xml:space="preserve">, OIB: </w:t>
      </w:r>
      <w:r w:rsidRPr="005E2AE1" w:rsidR="005E2AE1">
        <w:t>73831566479</w:t>
      </w:r>
      <w:r w:rsidRPr="00BA61A3" w:rsidR="00385667">
        <w:t xml:space="preserve">, u iznosu od </w:t>
      </w:r>
      <w:r w:rsidRPr="005E2AE1" w:rsidR="005E2AE1">
        <w:t xml:space="preserve">1.852,01 </w:t>
      </w:r>
      <w:r w:rsidRPr="00BA61A3" w:rsidR="00385667">
        <w:t>kuna.</w:t>
      </w:r>
    </w:p>
    <w:p w:rsidRPr="00BA61A3" w:rsidR="00385667" w:rsidP="00385667" w:rsidRDefault="00C56E43">
      <w:pPr>
        <w:ind w:firstLine="708"/>
        <w:jc w:val="both"/>
      </w:pPr>
      <w:r>
        <w:t>3</w:t>
      </w:r>
      <w:r w:rsidRPr="00BA61A3" w:rsidR="00385667">
        <w:t>0</w:t>
      </w:r>
      <w:r w:rsidR="0021163B">
        <w:t>1</w:t>
      </w:r>
      <w:r w:rsidRPr="00BA61A3" w:rsidR="00385667">
        <w:t xml:space="preserve">. </w:t>
      </w:r>
      <w:r w:rsidRPr="005E2AE1" w:rsidR="005E2AE1">
        <w:t>BOBAN VRAGOVIĆ</w:t>
      </w:r>
      <w:r w:rsidRPr="00BA61A3" w:rsidR="00385667">
        <w:t xml:space="preserve">, </w:t>
      </w:r>
      <w:r w:rsidR="005E2AE1">
        <w:t>Rijeka, Mihanovićeva 28</w:t>
      </w:r>
      <w:r w:rsidRPr="00BA61A3" w:rsidR="00385667">
        <w:t xml:space="preserve">, OIB: </w:t>
      </w:r>
      <w:r w:rsidRPr="005E2AE1" w:rsidR="005E2AE1">
        <w:t>68309970870</w:t>
      </w:r>
      <w:r w:rsidRPr="00BA61A3" w:rsidR="00385667">
        <w:t xml:space="preserve">, u iznosu od </w:t>
      </w:r>
      <w:r w:rsidRPr="005E2AE1" w:rsidR="005E2AE1">
        <w:t xml:space="preserve">50.903,53 </w:t>
      </w:r>
      <w:r w:rsidRPr="00BA61A3" w:rsidR="00385667">
        <w:t>kuna.</w:t>
      </w:r>
    </w:p>
    <w:p w:rsidRPr="00BA61A3" w:rsidR="00385667" w:rsidP="00385667" w:rsidRDefault="00C56E43">
      <w:pPr>
        <w:ind w:firstLine="708"/>
        <w:jc w:val="both"/>
      </w:pPr>
      <w:r>
        <w:t>3</w:t>
      </w:r>
      <w:r w:rsidRPr="00BA61A3" w:rsidR="00385667">
        <w:t>0</w:t>
      </w:r>
      <w:r w:rsidR="0021163B">
        <w:t>2</w:t>
      </w:r>
      <w:r w:rsidRPr="00BA61A3" w:rsidR="00385667">
        <w:t xml:space="preserve">. </w:t>
      </w:r>
      <w:r w:rsidRPr="005E2AE1" w:rsidR="005E2AE1">
        <w:t>NIKOLA BARAĆ</w:t>
      </w:r>
      <w:r w:rsidRPr="00BA61A3" w:rsidR="00385667">
        <w:t xml:space="preserve">, </w:t>
      </w:r>
      <w:r w:rsidR="005E2AE1">
        <w:t>Rijeka, Diraki 12</w:t>
      </w:r>
      <w:r w:rsidRPr="00BA61A3" w:rsidR="00385667">
        <w:t xml:space="preserve">, OIB: </w:t>
      </w:r>
      <w:r w:rsidRPr="005E2AE1" w:rsidR="005E2AE1">
        <w:t>10535863291</w:t>
      </w:r>
      <w:r w:rsidRPr="00BA61A3" w:rsidR="00385667">
        <w:t xml:space="preserve">, u iznosu od </w:t>
      </w:r>
      <w:r w:rsidRPr="005E2AE1" w:rsidR="005E2AE1">
        <w:t xml:space="preserve">1.740,84 </w:t>
      </w:r>
      <w:r w:rsidRPr="00BA61A3" w:rsidR="00385667">
        <w:t>kuna.</w:t>
      </w:r>
    </w:p>
    <w:p w:rsidR="00385667" w:rsidP="00385667" w:rsidRDefault="00C56E43">
      <w:pPr>
        <w:ind w:firstLine="708"/>
        <w:jc w:val="both"/>
      </w:pPr>
      <w:r>
        <w:t>3</w:t>
      </w:r>
      <w:r w:rsidRPr="00BA61A3" w:rsidR="00385667">
        <w:t>0</w:t>
      </w:r>
      <w:r w:rsidR="0021163B">
        <w:t>3</w:t>
      </w:r>
      <w:r w:rsidRPr="00BA61A3" w:rsidR="00385667">
        <w:t xml:space="preserve">. </w:t>
      </w:r>
      <w:r w:rsidRPr="005E2AE1" w:rsidR="005E2AE1">
        <w:t>ENCO MILOVAN</w:t>
      </w:r>
      <w:r w:rsidRPr="00BA61A3" w:rsidR="00385667">
        <w:t xml:space="preserve">, </w:t>
      </w:r>
      <w:r w:rsidR="005E2AE1">
        <w:t>Svetvinčenat, Čabrunići 14a</w:t>
      </w:r>
      <w:r w:rsidRPr="00BA61A3" w:rsidR="00385667">
        <w:t xml:space="preserve">, OIB: </w:t>
      </w:r>
      <w:r w:rsidRPr="005E2AE1" w:rsidR="005E2AE1">
        <w:t>20178125904</w:t>
      </w:r>
      <w:r w:rsidRPr="00BA61A3" w:rsidR="00385667">
        <w:t xml:space="preserve">, u iznosu od </w:t>
      </w:r>
      <w:r w:rsidRPr="005E2AE1" w:rsidR="005E2AE1">
        <w:t xml:space="preserve">71.183,03 </w:t>
      </w:r>
      <w:r w:rsidR="008D71DA">
        <w:t>kuna.</w:t>
      </w:r>
      <w:r w:rsidRPr="00BA61A3" w:rsidR="00385667">
        <w:t xml:space="preserve"> </w:t>
      </w:r>
    </w:p>
    <w:p w:rsidRPr="00BA61A3" w:rsidR="00385667" w:rsidP="00385667" w:rsidRDefault="00C56E43">
      <w:pPr>
        <w:ind w:firstLine="708"/>
        <w:jc w:val="both"/>
      </w:pPr>
      <w:r>
        <w:t>3</w:t>
      </w:r>
      <w:r w:rsidRPr="00BA61A3" w:rsidR="00385667">
        <w:t>0</w:t>
      </w:r>
      <w:r w:rsidR="0021163B">
        <w:t>4</w:t>
      </w:r>
      <w:r w:rsidRPr="00BA61A3" w:rsidR="00385667">
        <w:t xml:space="preserve">. </w:t>
      </w:r>
      <w:r w:rsidRPr="005E2AE1" w:rsidR="005E2AE1">
        <w:t>IGOR PERUŠKO</w:t>
      </w:r>
      <w:r w:rsidRPr="00BA61A3" w:rsidR="00385667">
        <w:t xml:space="preserve">, </w:t>
      </w:r>
      <w:r w:rsidR="005E2AE1">
        <w:t>Krnica, Peruški 103</w:t>
      </w:r>
      <w:r w:rsidRPr="00BA61A3" w:rsidR="00385667">
        <w:t xml:space="preserve">, OIB: </w:t>
      </w:r>
      <w:r w:rsidRPr="005E2AE1" w:rsidR="005E2AE1">
        <w:t>21913439883</w:t>
      </w:r>
      <w:r w:rsidRPr="00BA61A3" w:rsidR="00385667">
        <w:t xml:space="preserve">, u iznosu od </w:t>
      </w:r>
      <w:r w:rsidRPr="005E2AE1" w:rsidR="005E2AE1">
        <w:t xml:space="preserve">60.111,92 </w:t>
      </w:r>
      <w:r w:rsidRPr="00BA61A3" w:rsidR="00385667">
        <w:t>kuna.</w:t>
      </w:r>
    </w:p>
    <w:p w:rsidRPr="00BA61A3" w:rsidR="00385667" w:rsidP="00632F94" w:rsidRDefault="00385667">
      <w:pPr>
        <w:ind w:firstLine="708"/>
        <w:jc w:val="both"/>
      </w:pPr>
    </w:p>
    <w:p w:rsidRPr="00BA61A3" w:rsidR="00632F94" w:rsidP="00BB7FE0" w:rsidRDefault="00632F94">
      <w:pPr>
        <w:ind w:firstLine="708"/>
        <w:jc w:val="both"/>
      </w:pPr>
    </w:p>
    <w:p w:rsidRPr="00BA61A3" w:rsidR="00C42003" w:rsidP="00C42003" w:rsidRDefault="00C42003">
      <w:pPr>
        <w:ind w:firstLine="708"/>
        <w:rPr>
          <w:u w:val="single"/>
        </w:rPr>
      </w:pPr>
      <w:r w:rsidRPr="00BA61A3">
        <w:rPr>
          <w:u w:val="single"/>
        </w:rPr>
        <w:t xml:space="preserve">-  tražbine drugog višeg isplatnog reda: </w:t>
      </w:r>
    </w:p>
    <w:p w:rsidRPr="00BA61A3" w:rsidR="00D94E01" w:rsidP="000B703D" w:rsidRDefault="000B703D">
      <w:pPr>
        <w:ind w:firstLine="708"/>
        <w:jc w:val="both"/>
      </w:pPr>
      <w:r w:rsidRPr="00BA61A3">
        <w:t xml:space="preserve">1. </w:t>
      </w:r>
      <w:r w:rsidRPr="002A0509" w:rsidR="002A0509">
        <w:t>TREA TRADE d.o.o.</w:t>
      </w:r>
      <w:r w:rsidR="002A0509">
        <w:t xml:space="preserve"> Viškovo, Blažići 2a</w:t>
      </w:r>
      <w:r w:rsidRPr="00BA61A3" w:rsidR="00A517F6">
        <w:t xml:space="preserve">, OIB: </w:t>
      </w:r>
      <w:r w:rsidRPr="002A0509" w:rsidR="002A0509">
        <w:t>96536434016</w:t>
      </w:r>
      <w:r w:rsidRPr="00BA61A3" w:rsidR="00A517F6">
        <w:t xml:space="preserve">, u iznosu od </w:t>
      </w:r>
      <w:r w:rsidRPr="002A0509" w:rsidR="002A0509">
        <w:t xml:space="preserve">4.760,55 </w:t>
      </w:r>
      <w:r w:rsidRPr="00BA61A3" w:rsidR="00890A9F">
        <w:t xml:space="preserve"> </w:t>
      </w:r>
      <w:r w:rsidRPr="00BA61A3" w:rsidR="00A517F6">
        <w:t xml:space="preserve">kuna. </w:t>
      </w:r>
    </w:p>
    <w:p w:rsidRPr="00BA61A3" w:rsidR="000B703D" w:rsidP="000B703D" w:rsidRDefault="000B703D">
      <w:pPr>
        <w:ind w:firstLine="708"/>
        <w:jc w:val="both"/>
      </w:pPr>
      <w:r w:rsidRPr="00BA61A3">
        <w:t xml:space="preserve">2. </w:t>
      </w:r>
      <w:r w:rsidRPr="002A0509" w:rsidR="002A0509">
        <w:t>HRVATSKE ŠUME d.o.o.</w:t>
      </w:r>
      <w:r w:rsidR="002A0509">
        <w:t xml:space="preserve"> Zagreb, Ulica kneza Branimira 1</w:t>
      </w:r>
      <w:r w:rsidRPr="00BA61A3" w:rsidR="00890A9F">
        <w:t xml:space="preserve">, </w:t>
      </w:r>
      <w:r w:rsidRPr="00BA61A3" w:rsidR="00A517F6">
        <w:t xml:space="preserve">OIB: </w:t>
      </w:r>
      <w:r w:rsidRPr="002A0509" w:rsidR="002A0509">
        <w:t>06963144506</w:t>
      </w:r>
      <w:r w:rsidRPr="00BA61A3" w:rsidR="00A517F6">
        <w:t xml:space="preserve">, u iznosu od </w:t>
      </w:r>
      <w:r w:rsidRPr="002A0509" w:rsidR="002A0509">
        <w:t>798.035,91</w:t>
      </w:r>
      <w:r w:rsidR="002A0509">
        <w:t xml:space="preserve"> </w:t>
      </w:r>
      <w:r w:rsidRPr="00BA61A3" w:rsidR="00A517F6">
        <w:t xml:space="preserve">kuna. </w:t>
      </w:r>
      <w:r w:rsidRPr="00BA61A3">
        <w:tab/>
      </w:r>
    </w:p>
    <w:p w:rsidRPr="00BA61A3" w:rsidR="00A517F6" w:rsidP="000B703D" w:rsidRDefault="000B703D">
      <w:pPr>
        <w:ind w:firstLine="708"/>
        <w:jc w:val="both"/>
      </w:pPr>
      <w:r w:rsidRPr="00BA61A3">
        <w:t xml:space="preserve">3. </w:t>
      </w:r>
      <w:r w:rsidRPr="002A0509" w:rsidR="002A0509">
        <w:t>HP - HRVATSKA POŠTA d.d.</w:t>
      </w:r>
      <w:r w:rsidR="002A0509">
        <w:t xml:space="preserve"> Zagreb, Jurišićeva 13</w:t>
      </w:r>
      <w:r w:rsidRPr="00BA61A3" w:rsidR="00DD4E17">
        <w:t xml:space="preserve">, OIB: </w:t>
      </w:r>
      <w:r w:rsidRPr="002A0509" w:rsidR="002A0509">
        <w:t>87311810356</w:t>
      </w:r>
      <w:r w:rsidRPr="00BA61A3" w:rsidR="00DD4E17">
        <w:t xml:space="preserve">, u iznosu od </w:t>
      </w:r>
      <w:r w:rsidRPr="002A0509" w:rsidR="002A0509">
        <w:t xml:space="preserve">571,07 </w:t>
      </w:r>
      <w:r w:rsidRPr="00BA61A3" w:rsidR="00DD4E17">
        <w:t xml:space="preserve">kuna. </w:t>
      </w:r>
    </w:p>
    <w:p w:rsidRPr="00BA61A3" w:rsidR="00DD4E17" w:rsidP="00D900B1" w:rsidRDefault="000B703D">
      <w:pPr>
        <w:ind w:firstLine="708"/>
        <w:jc w:val="both"/>
      </w:pPr>
      <w:r w:rsidRPr="00BA61A3">
        <w:t xml:space="preserve">4. </w:t>
      </w:r>
      <w:r w:rsidRPr="002A0509" w:rsidR="002A0509">
        <w:t>INTEHNA ZAGREB d.o.o.</w:t>
      </w:r>
      <w:r w:rsidR="002A0509">
        <w:t xml:space="preserve"> Zagreb, Samoborska 255</w:t>
      </w:r>
      <w:r w:rsidRPr="00BA61A3" w:rsidR="00DD4E17">
        <w:t xml:space="preserve">, OIB: </w:t>
      </w:r>
      <w:r w:rsidRPr="002A0509" w:rsidR="002A0509">
        <w:t>37327565128</w:t>
      </w:r>
      <w:r w:rsidRPr="00BA61A3" w:rsidR="00DD4E17">
        <w:t xml:space="preserve">, u iznosu od </w:t>
      </w:r>
      <w:r w:rsidRPr="002A0509" w:rsidR="002A0509">
        <w:t xml:space="preserve">60.212,52 </w:t>
      </w:r>
      <w:r w:rsidRPr="00BA61A3" w:rsidR="00DD4E17">
        <w:t xml:space="preserve">kuna. </w:t>
      </w:r>
    </w:p>
    <w:p w:rsidRPr="00BA61A3" w:rsidR="00DD4E17" w:rsidP="00D900B1" w:rsidRDefault="000B703D">
      <w:pPr>
        <w:ind w:firstLine="708"/>
        <w:jc w:val="both"/>
      </w:pPr>
      <w:r w:rsidRPr="00BA61A3">
        <w:t xml:space="preserve">5. </w:t>
      </w:r>
      <w:r w:rsidRPr="002A0509" w:rsidR="002A0509">
        <w:t>NEUTRAL j.d.o.o.</w:t>
      </w:r>
      <w:r w:rsidR="002A0509">
        <w:t xml:space="preserve"> Pula, Partizanski put 97</w:t>
      </w:r>
      <w:r w:rsidRPr="00BA61A3" w:rsidR="00DD4E17">
        <w:t xml:space="preserve">, OIB: </w:t>
      </w:r>
      <w:r w:rsidRPr="002A0509" w:rsidR="002A0509">
        <w:t>85846348639</w:t>
      </w:r>
      <w:r w:rsidRPr="00BA61A3" w:rsidR="00DD4E17">
        <w:t xml:space="preserve">, u iznosu od </w:t>
      </w:r>
      <w:r w:rsidRPr="002A0509" w:rsidR="002A0509">
        <w:t>119.017,59</w:t>
      </w:r>
      <w:r w:rsidR="002A0509">
        <w:t xml:space="preserve"> </w:t>
      </w:r>
      <w:r w:rsidRPr="00BA61A3" w:rsidR="002E4D32">
        <w:t>kuna.</w:t>
      </w:r>
    </w:p>
    <w:p w:rsidRPr="00BA61A3" w:rsidR="00DD5B5A" w:rsidP="00DD5B5A" w:rsidRDefault="00DD5B5A">
      <w:pPr>
        <w:ind w:firstLine="708"/>
        <w:jc w:val="both"/>
      </w:pPr>
      <w:r w:rsidRPr="00BA61A3">
        <w:t xml:space="preserve">6. </w:t>
      </w:r>
      <w:r w:rsidRPr="002A0509" w:rsidR="002A0509">
        <w:t>PIČULJAN MARINE d.o.o.</w:t>
      </w:r>
      <w:r w:rsidR="002A0509">
        <w:t xml:space="preserve"> Rab, Barbat 226</w:t>
      </w:r>
      <w:r w:rsidRPr="00BA61A3">
        <w:t xml:space="preserve">, OIB: </w:t>
      </w:r>
      <w:r w:rsidRPr="002A0509" w:rsidR="002A0509">
        <w:t>38404522886</w:t>
      </w:r>
      <w:r w:rsidRPr="00BA61A3">
        <w:t xml:space="preserve">, u iznosu od </w:t>
      </w:r>
      <w:r w:rsidRPr="002A0509" w:rsidR="002A0509">
        <w:t xml:space="preserve">673.485,04 </w:t>
      </w:r>
      <w:r w:rsidRPr="00BA61A3">
        <w:t>kuna.</w:t>
      </w:r>
    </w:p>
    <w:p w:rsidRPr="00BA61A3" w:rsidR="002E4D32" w:rsidP="000B703D" w:rsidRDefault="00DD5B5A">
      <w:pPr>
        <w:ind w:firstLine="708"/>
        <w:jc w:val="both"/>
      </w:pPr>
      <w:r w:rsidRPr="00BA61A3">
        <w:t>7</w:t>
      </w:r>
      <w:r w:rsidRPr="00BA61A3" w:rsidR="000B703D">
        <w:t xml:space="preserve">. </w:t>
      </w:r>
      <w:r w:rsidRPr="002A0509" w:rsidR="002A0509">
        <w:t>ELEKTRA d.o.o.</w:t>
      </w:r>
      <w:r w:rsidR="002A0509">
        <w:t xml:space="preserve"> Labin, Rudarska 9</w:t>
      </w:r>
      <w:r w:rsidRPr="00BA61A3" w:rsidR="002E4D32">
        <w:t xml:space="preserve">, OIB: </w:t>
      </w:r>
      <w:r w:rsidRPr="002A0509" w:rsidR="002A0509">
        <w:t>53086210999</w:t>
      </w:r>
      <w:r w:rsidRPr="00BA61A3" w:rsidR="00F47A3C">
        <w:t xml:space="preserve">, u iznosu od </w:t>
      </w:r>
      <w:r w:rsidRPr="002A0509" w:rsidR="002A0509">
        <w:t xml:space="preserve">8.750,00 </w:t>
      </w:r>
      <w:r w:rsidRPr="00BA61A3" w:rsidR="00F47A3C">
        <w:t>kuna.</w:t>
      </w:r>
    </w:p>
    <w:p w:rsidRPr="00BA61A3" w:rsidR="00F47A3C" w:rsidP="000B703D" w:rsidRDefault="00DD5B5A">
      <w:pPr>
        <w:ind w:firstLine="708"/>
        <w:jc w:val="both"/>
      </w:pPr>
      <w:r w:rsidRPr="00BA61A3">
        <w:t>8</w:t>
      </w:r>
      <w:r w:rsidRPr="00BA61A3" w:rsidR="000B703D">
        <w:t xml:space="preserve">. </w:t>
      </w:r>
      <w:r w:rsidRPr="002A0509" w:rsidR="002A0509">
        <w:t>STEČAJNA MASA IZA ULJANIK POSLOVNO INFORMACIJSKI SUSTAVI d.o.o. u stečaju</w:t>
      </w:r>
      <w:r w:rsidR="002A0509">
        <w:t xml:space="preserve"> Pula, Flaciusova 1</w:t>
      </w:r>
      <w:r w:rsidRPr="00BA61A3" w:rsidR="00C3274F">
        <w:t xml:space="preserve">, OIB: </w:t>
      </w:r>
      <w:r w:rsidRPr="002A0509" w:rsidR="002A0509">
        <w:t>60885307456</w:t>
      </w:r>
      <w:r w:rsidRPr="00BA61A3" w:rsidR="003774E0">
        <w:t xml:space="preserve">, u iznosu od </w:t>
      </w:r>
      <w:r w:rsidRPr="002A0509" w:rsidR="002A0509">
        <w:t xml:space="preserve">3.079.218,06 </w:t>
      </w:r>
      <w:r w:rsidRPr="00BA61A3" w:rsidR="003774E0">
        <w:t xml:space="preserve">kuna. </w:t>
      </w:r>
    </w:p>
    <w:p w:rsidRPr="00BA61A3" w:rsidR="003774E0" w:rsidP="00D900B1" w:rsidRDefault="00DD5B5A">
      <w:pPr>
        <w:ind w:firstLine="708"/>
        <w:jc w:val="both"/>
      </w:pPr>
      <w:r w:rsidRPr="00BA61A3">
        <w:t>9</w:t>
      </w:r>
      <w:r w:rsidRPr="00BA61A3" w:rsidR="000B703D">
        <w:t xml:space="preserve">. </w:t>
      </w:r>
      <w:r w:rsidRPr="001D73AB" w:rsidR="001D73AB">
        <w:t>FOND ZA ZAŠTITU OKOLIŠA I ENERGETSKU UČINKOVITOST</w:t>
      </w:r>
      <w:r w:rsidRPr="00BA61A3" w:rsidR="003774E0">
        <w:t xml:space="preserve">, OIB: </w:t>
      </w:r>
      <w:r w:rsidRPr="001D73AB" w:rsidR="001D73AB">
        <w:t>85828625994</w:t>
      </w:r>
      <w:r w:rsidRPr="00BA61A3" w:rsidR="003774E0">
        <w:t xml:space="preserve">, u iznosu od </w:t>
      </w:r>
      <w:r w:rsidRPr="001D73AB" w:rsidR="001D73AB">
        <w:t xml:space="preserve">48,74 </w:t>
      </w:r>
      <w:r w:rsidRPr="00BA61A3" w:rsidR="003774E0">
        <w:t xml:space="preserve">kuna. </w:t>
      </w:r>
    </w:p>
    <w:p w:rsidRPr="00BA61A3" w:rsidR="000B703D" w:rsidP="000B703D" w:rsidRDefault="00DD5B5A">
      <w:pPr>
        <w:ind w:firstLine="708"/>
        <w:jc w:val="both"/>
      </w:pPr>
      <w:r w:rsidRPr="00BA61A3">
        <w:t>10</w:t>
      </w:r>
      <w:r w:rsidRPr="00BA61A3" w:rsidR="000B703D">
        <w:t xml:space="preserve">. </w:t>
      </w:r>
      <w:r w:rsidRPr="001D73AB" w:rsidR="001D73AB">
        <w:t>ANTON GAŠPARAC</w:t>
      </w:r>
      <w:r w:rsidR="001D73AB">
        <w:t>, Rijeka, Udarne divizije 19</w:t>
      </w:r>
      <w:r w:rsidRPr="00BA61A3" w:rsidR="003774E0">
        <w:t xml:space="preserve">, OIB: </w:t>
      </w:r>
      <w:r w:rsidRPr="001D73AB" w:rsidR="001D73AB">
        <w:t>00370888781</w:t>
      </w:r>
      <w:r w:rsidRPr="00BA61A3" w:rsidR="003774E0">
        <w:t xml:space="preserve">, u iznosu od </w:t>
      </w:r>
      <w:r w:rsidRPr="001D73AB" w:rsidR="001D73AB">
        <w:t xml:space="preserve">24.385,13 </w:t>
      </w:r>
      <w:r w:rsidRPr="00BA61A3" w:rsidR="003774E0">
        <w:t>kuna.</w:t>
      </w:r>
    </w:p>
    <w:p w:rsidRPr="00BA61A3" w:rsidR="003774E0" w:rsidP="000B703D" w:rsidRDefault="00DD5B5A">
      <w:pPr>
        <w:ind w:firstLine="708"/>
        <w:jc w:val="both"/>
      </w:pPr>
      <w:r w:rsidRPr="00BA61A3">
        <w:lastRenderedPageBreak/>
        <w:t>11</w:t>
      </w:r>
      <w:r w:rsidRPr="00BA61A3" w:rsidR="000B703D">
        <w:t xml:space="preserve">. </w:t>
      </w:r>
      <w:r w:rsidRPr="001D73AB" w:rsidR="001D73AB">
        <w:t>PEEM d.o.o.</w:t>
      </w:r>
      <w:r w:rsidR="001D73AB">
        <w:t xml:space="preserve"> Pula, Dukićeva 13</w:t>
      </w:r>
      <w:r w:rsidRPr="00BA61A3" w:rsidR="00F60AA8">
        <w:t xml:space="preserve">, OIB: </w:t>
      </w:r>
      <w:r w:rsidRPr="001D73AB" w:rsidR="001D73AB">
        <w:t>28019763406</w:t>
      </w:r>
      <w:r w:rsidRPr="00BA61A3" w:rsidR="00F60AA8">
        <w:t xml:space="preserve">, u iznosu od </w:t>
      </w:r>
      <w:r w:rsidRPr="001D73AB" w:rsidR="001D73AB">
        <w:t xml:space="preserve">80.045,61 </w:t>
      </w:r>
      <w:r w:rsidRPr="00BA61A3" w:rsidR="00F60AA8">
        <w:t>kuna.</w:t>
      </w:r>
    </w:p>
    <w:p w:rsidRPr="00BA61A3" w:rsidR="000B703D" w:rsidP="000B703D" w:rsidRDefault="00DD5B5A">
      <w:pPr>
        <w:ind w:firstLine="708"/>
        <w:jc w:val="both"/>
      </w:pPr>
      <w:r w:rsidRPr="00BA61A3">
        <w:t>12</w:t>
      </w:r>
      <w:r w:rsidRPr="00BA61A3" w:rsidR="000B703D">
        <w:t xml:space="preserve">. </w:t>
      </w:r>
      <w:r w:rsidRPr="001D73AB" w:rsidR="001D73AB">
        <w:t>HERMES – ŠUŠNJIĆ  d.o.o.</w:t>
      </w:r>
      <w:r w:rsidR="001D73AB">
        <w:t xml:space="preserve"> Zagreb, Topola 16</w:t>
      </w:r>
      <w:r w:rsidRPr="00BA61A3" w:rsidR="004269C1">
        <w:t xml:space="preserve">, </w:t>
      </w:r>
      <w:r w:rsidRPr="00BA61A3" w:rsidR="00F60AA8">
        <w:t xml:space="preserve">OIB: </w:t>
      </w:r>
      <w:r w:rsidRPr="001D73AB" w:rsidR="001D73AB">
        <w:t>29124837480</w:t>
      </w:r>
      <w:r w:rsidRPr="00BA61A3" w:rsidR="00F60AA8">
        <w:t xml:space="preserve">, u iznosu od </w:t>
      </w:r>
      <w:r w:rsidRPr="001D73AB" w:rsidR="001D73AB">
        <w:t xml:space="preserve">18.467,40 </w:t>
      </w:r>
      <w:r w:rsidRPr="00BA61A3" w:rsidR="00F60AA8">
        <w:t>kuna.</w:t>
      </w:r>
    </w:p>
    <w:p w:rsidRPr="00BA61A3" w:rsidR="000B703D" w:rsidP="000B703D" w:rsidRDefault="00DD5B5A">
      <w:pPr>
        <w:ind w:firstLine="708"/>
        <w:jc w:val="both"/>
      </w:pPr>
      <w:r w:rsidRPr="00BA61A3">
        <w:t>13</w:t>
      </w:r>
      <w:r w:rsidRPr="00BA61A3" w:rsidR="000B703D">
        <w:t xml:space="preserve">. </w:t>
      </w:r>
      <w:r w:rsidRPr="001D73AB" w:rsidR="001D73AB">
        <w:t>MESSER CROATIA PLIN d.o.o.</w:t>
      </w:r>
      <w:r w:rsidR="001D73AB">
        <w:t xml:space="preserve"> Zaprešić, Industrijska 1</w:t>
      </w:r>
      <w:r w:rsidRPr="00BA61A3" w:rsidR="00F60AA8">
        <w:t xml:space="preserve">, OIB: </w:t>
      </w:r>
      <w:r w:rsidRPr="001D73AB" w:rsidR="001D73AB">
        <w:t>321790081874</w:t>
      </w:r>
      <w:r w:rsidRPr="00BA61A3" w:rsidR="00F60AA8">
        <w:t xml:space="preserve">, u iznosu od </w:t>
      </w:r>
      <w:r w:rsidRPr="001D73AB" w:rsidR="001D73AB">
        <w:t xml:space="preserve">150.420,59 </w:t>
      </w:r>
      <w:r w:rsidRPr="00BA61A3" w:rsidR="00F60AA8">
        <w:t xml:space="preserve">kuna. </w:t>
      </w:r>
    </w:p>
    <w:p w:rsidRPr="00BA61A3" w:rsidR="00F60AA8" w:rsidP="000B703D" w:rsidRDefault="00DD5B5A">
      <w:pPr>
        <w:ind w:firstLine="708"/>
        <w:jc w:val="both"/>
      </w:pPr>
      <w:r w:rsidRPr="00BA61A3">
        <w:t>14</w:t>
      </w:r>
      <w:r w:rsidRPr="00BA61A3" w:rsidR="000B703D">
        <w:t xml:space="preserve">. </w:t>
      </w:r>
      <w:r w:rsidRPr="001D73AB" w:rsidR="001D73AB">
        <w:t>ZAVOD ZA ZAŠTITU NA RADU, ZAŠTITU OD POŽARA I ZAŠTITU ČOVJEKOVE OKOLINE d.o.o.</w:t>
      </w:r>
      <w:r w:rsidR="001D73AB">
        <w:t xml:space="preserve"> Rijeka, Blaža Polića 3/3</w:t>
      </w:r>
      <w:r w:rsidRPr="00BA61A3" w:rsidR="00F60AA8">
        <w:t xml:space="preserve">, OIB: </w:t>
      </w:r>
      <w:r w:rsidRPr="001D73AB" w:rsidR="001D73AB">
        <w:t>00106585846</w:t>
      </w:r>
      <w:r w:rsidRPr="00BA61A3" w:rsidR="00F60AA8">
        <w:t xml:space="preserve">, u iznosu od </w:t>
      </w:r>
      <w:r w:rsidR="001D73AB">
        <w:t xml:space="preserve">1.631,25 </w:t>
      </w:r>
      <w:r w:rsidRPr="00BA61A3" w:rsidR="00D71694">
        <w:t>kuna.</w:t>
      </w:r>
    </w:p>
    <w:p w:rsidRPr="00BA61A3" w:rsidR="00F60AA8" w:rsidP="000B703D" w:rsidRDefault="00DD5B5A">
      <w:pPr>
        <w:ind w:firstLine="708"/>
        <w:jc w:val="both"/>
      </w:pPr>
      <w:r w:rsidRPr="00BA61A3">
        <w:t>15</w:t>
      </w:r>
      <w:r w:rsidRPr="00BA61A3" w:rsidR="000B703D">
        <w:t xml:space="preserve">. </w:t>
      </w:r>
      <w:r w:rsidRPr="00123304" w:rsidR="00123304">
        <w:t>IMC d.o.o.</w:t>
      </w:r>
      <w:r w:rsidR="00123304">
        <w:t xml:space="preserve"> Rijeka, Slavka Krautzeka 97</w:t>
      </w:r>
      <w:r w:rsidRPr="00BA61A3" w:rsidR="004269C1">
        <w:t xml:space="preserve">, </w:t>
      </w:r>
      <w:r w:rsidRPr="00BA61A3" w:rsidR="00F60AA8">
        <w:t xml:space="preserve">OIB: </w:t>
      </w:r>
      <w:r w:rsidRPr="00123304" w:rsidR="00123304">
        <w:t>11259593301</w:t>
      </w:r>
      <w:r w:rsidRPr="00BA61A3" w:rsidR="00C24140">
        <w:t xml:space="preserve">, u iznosu od </w:t>
      </w:r>
      <w:r w:rsidRPr="00123304" w:rsidR="00123304">
        <w:t xml:space="preserve">15.028,31 </w:t>
      </w:r>
      <w:r w:rsidRPr="00BA61A3" w:rsidR="00C24140">
        <w:t>kuna.</w:t>
      </w:r>
    </w:p>
    <w:p w:rsidRPr="00BA61A3" w:rsidR="00F60AA8" w:rsidP="000B703D" w:rsidRDefault="00DD5B5A">
      <w:pPr>
        <w:ind w:firstLine="708"/>
        <w:jc w:val="both"/>
      </w:pPr>
      <w:r w:rsidRPr="00BA61A3">
        <w:t>16</w:t>
      </w:r>
      <w:r w:rsidRPr="00BA61A3" w:rsidR="000B703D">
        <w:t xml:space="preserve">. </w:t>
      </w:r>
      <w:r w:rsidRPr="00123304" w:rsidR="00123304">
        <w:t>ADRIA SHIPPING d.o.o.</w:t>
      </w:r>
      <w:r w:rsidR="00123304">
        <w:t xml:space="preserve"> Rijeka, Riva Boduli 1</w:t>
      </w:r>
      <w:r w:rsidRPr="00BA61A3" w:rsidR="00F60AA8">
        <w:t xml:space="preserve">, OIB: </w:t>
      </w:r>
      <w:r w:rsidRPr="00123304" w:rsidR="00123304">
        <w:t>02783014834</w:t>
      </w:r>
      <w:r w:rsidRPr="00BA61A3" w:rsidR="00F60AA8">
        <w:t xml:space="preserve">, u iznosu od </w:t>
      </w:r>
      <w:r w:rsidRPr="00123304" w:rsidR="00123304">
        <w:t xml:space="preserve">1.250,00 </w:t>
      </w:r>
      <w:r w:rsidRPr="00BA61A3" w:rsidR="00F60AA8">
        <w:t>kuna.</w:t>
      </w:r>
    </w:p>
    <w:p w:rsidRPr="00BA61A3" w:rsidR="00F60AA8" w:rsidP="000B703D" w:rsidRDefault="00DD5B5A">
      <w:pPr>
        <w:ind w:firstLine="708"/>
        <w:jc w:val="both"/>
      </w:pPr>
      <w:r w:rsidRPr="00BA61A3">
        <w:t>17</w:t>
      </w:r>
      <w:r w:rsidRPr="00BA61A3" w:rsidR="000B703D">
        <w:t xml:space="preserve">. </w:t>
      </w:r>
      <w:r w:rsidRPr="006B2960" w:rsidR="006B2960">
        <w:t>UTP d.o.o.</w:t>
      </w:r>
      <w:r w:rsidR="006B2960">
        <w:t xml:space="preserve"> Pula, Svetog Polikarpa 4</w:t>
      </w:r>
      <w:r w:rsidRPr="00BA61A3" w:rsidR="00F60AA8">
        <w:t xml:space="preserve">, OIB: </w:t>
      </w:r>
      <w:r w:rsidRPr="006B2960" w:rsidR="006B2960">
        <w:t>78830943478</w:t>
      </w:r>
      <w:r w:rsidRPr="00BA61A3" w:rsidR="00F60AA8">
        <w:t xml:space="preserve">, u iznosu od </w:t>
      </w:r>
      <w:r w:rsidRPr="006B2960" w:rsidR="006B2960">
        <w:t xml:space="preserve">702.007,99 </w:t>
      </w:r>
      <w:r w:rsidRPr="00BA61A3" w:rsidR="00F60AA8">
        <w:t>kuna.</w:t>
      </w:r>
    </w:p>
    <w:p w:rsidRPr="00BA61A3" w:rsidR="00F60AA8" w:rsidP="000B703D" w:rsidRDefault="00DD5B5A">
      <w:pPr>
        <w:ind w:firstLine="708"/>
        <w:jc w:val="both"/>
      </w:pPr>
      <w:r w:rsidRPr="00BA61A3">
        <w:t>18</w:t>
      </w:r>
      <w:r w:rsidRPr="00BA61A3" w:rsidR="000B703D">
        <w:t xml:space="preserve">. </w:t>
      </w:r>
      <w:r w:rsidRPr="006B2960" w:rsidR="006B2960">
        <w:t>MARKO BIONDIĆ vl. uslužnog obrta MB</w:t>
      </w:r>
      <w:r w:rsidR="006B2960">
        <w:t>, Senj, Podgorska 17</w:t>
      </w:r>
      <w:r w:rsidRPr="00BA61A3" w:rsidR="00BB3002">
        <w:t xml:space="preserve">, OIB: </w:t>
      </w:r>
      <w:r w:rsidRPr="006B2960" w:rsidR="006B2960">
        <w:t>94198721160</w:t>
      </w:r>
      <w:r w:rsidRPr="00BA61A3" w:rsidR="00BB3002">
        <w:t xml:space="preserve">, u iznosu od </w:t>
      </w:r>
      <w:r w:rsidRPr="006B2960" w:rsidR="006B2960">
        <w:t xml:space="preserve">92.161,52 </w:t>
      </w:r>
      <w:r w:rsidRPr="00BA61A3" w:rsidR="00BB3002">
        <w:t>kuna.</w:t>
      </w:r>
    </w:p>
    <w:p w:rsidRPr="00BA61A3" w:rsidR="00BB3002" w:rsidP="000B703D" w:rsidRDefault="00DD5B5A">
      <w:pPr>
        <w:ind w:firstLine="708"/>
        <w:jc w:val="both"/>
      </w:pPr>
      <w:r w:rsidRPr="00BA61A3">
        <w:t>19</w:t>
      </w:r>
      <w:r w:rsidRPr="00BA61A3" w:rsidR="000B703D">
        <w:t xml:space="preserve">. </w:t>
      </w:r>
      <w:r w:rsidRPr="006B2960" w:rsidR="006B2960">
        <w:t>TEKOL – TERI d.o.o.</w:t>
      </w:r>
      <w:r w:rsidR="006B2960">
        <w:t xml:space="preserve"> Rijeka, Podmurvice 2</w:t>
      </w:r>
      <w:r w:rsidRPr="00BA61A3" w:rsidR="00BB3002">
        <w:t xml:space="preserve">, OIB: </w:t>
      </w:r>
      <w:r w:rsidRPr="006B2960" w:rsidR="006B2960">
        <w:t>33758635544</w:t>
      </w:r>
      <w:r w:rsidRPr="00BA61A3" w:rsidR="00BB3002">
        <w:t xml:space="preserve">, u iznosu od </w:t>
      </w:r>
      <w:r w:rsidRPr="006B2960" w:rsidR="006B2960">
        <w:t xml:space="preserve">88.003,26 </w:t>
      </w:r>
      <w:r w:rsidRPr="00BA61A3" w:rsidR="00BB3002">
        <w:t>kuna.</w:t>
      </w:r>
    </w:p>
    <w:p w:rsidRPr="00BA61A3" w:rsidR="00BB3002" w:rsidP="000B703D" w:rsidRDefault="00DD5B5A">
      <w:pPr>
        <w:ind w:firstLine="708"/>
        <w:jc w:val="both"/>
      </w:pPr>
      <w:r w:rsidRPr="00BA61A3">
        <w:t>20</w:t>
      </w:r>
      <w:r w:rsidRPr="00BA61A3" w:rsidR="000B703D">
        <w:t xml:space="preserve">. </w:t>
      </w:r>
      <w:r w:rsidRPr="006B2960" w:rsidR="006B2960">
        <w:t>HRVATSKE VODE</w:t>
      </w:r>
      <w:r w:rsidR="006B2960">
        <w:t>, Zagreb, Ulica grada Vukovara 220</w:t>
      </w:r>
      <w:r w:rsidRPr="00BA61A3" w:rsidR="006E6DE7">
        <w:t xml:space="preserve">, </w:t>
      </w:r>
      <w:r w:rsidRPr="00BA61A3" w:rsidR="00BB3002">
        <w:t xml:space="preserve">OIB: </w:t>
      </w:r>
      <w:r w:rsidRPr="006B2960" w:rsidR="006B2960">
        <w:t>28921383001</w:t>
      </w:r>
      <w:r w:rsidRPr="00BA61A3" w:rsidR="00BB3002">
        <w:t xml:space="preserve">, u iznosu od </w:t>
      </w:r>
      <w:r w:rsidRPr="006B2960" w:rsidR="006B2960">
        <w:t xml:space="preserve">1.651,41 </w:t>
      </w:r>
      <w:r w:rsidRPr="00BA61A3" w:rsidR="00BB3002">
        <w:t>kuna.</w:t>
      </w:r>
    </w:p>
    <w:p w:rsidRPr="00BA61A3" w:rsidR="006B2960" w:rsidP="00C1265B" w:rsidRDefault="00DD5B5A">
      <w:pPr>
        <w:ind w:firstLine="708"/>
        <w:jc w:val="both"/>
      </w:pPr>
      <w:r w:rsidRPr="00BA61A3">
        <w:t>21</w:t>
      </w:r>
      <w:r w:rsidRPr="00BA61A3" w:rsidR="000B703D">
        <w:t xml:space="preserve">. </w:t>
      </w:r>
      <w:r w:rsidRPr="006B2960" w:rsidR="006B2960">
        <w:rPr>
          <w:bCs/>
        </w:rPr>
        <w:t>EURO – ALAT d.o.o.</w:t>
      </w:r>
      <w:r w:rsidR="006B2960">
        <w:rPr>
          <w:bCs/>
        </w:rPr>
        <w:t xml:space="preserve"> Zagreb, Lisičina 6/2</w:t>
      </w:r>
      <w:r w:rsidRPr="00BA61A3" w:rsidR="006E6DE7">
        <w:rPr>
          <w:bCs/>
        </w:rPr>
        <w:t xml:space="preserve">, </w:t>
      </w:r>
      <w:r w:rsidRPr="00BA61A3" w:rsidR="00BB3002">
        <w:t xml:space="preserve">OIB: </w:t>
      </w:r>
      <w:r w:rsidRPr="006B2960" w:rsidR="006B2960">
        <w:t>87423114270</w:t>
      </w:r>
      <w:r w:rsidRPr="00BA61A3" w:rsidR="00BB3002">
        <w:t xml:space="preserve">, u iznosu od </w:t>
      </w:r>
      <w:r w:rsidRPr="006B2960" w:rsidR="006B2960">
        <w:t xml:space="preserve">37.337,02 </w:t>
      </w:r>
      <w:r w:rsidRPr="00BA61A3" w:rsidR="00BB3002">
        <w:t>kuna.</w:t>
      </w:r>
    </w:p>
    <w:p w:rsidRPr="00BA61A3" w:rsidR="00BB3002" w:rsidP="000B703D" w:rsidRDefault="00DD5B5A">
      <w:pPr>
        <w:ind w:firstLine="708"/>
        <w:jc w:val="both"/>
      </w:pPr>
      <w:r w:rsidRPr="00BA61A3">
        <w:t>22</w:t>
      </w:r>
      <w:r w:rsidRPr="00BA61A3" w:rsidR="000B703D">
        <w:t xml:space="preserve">. </w:t>
      </w:r>
      <w:r w:rsidRPr="00C1265B" w:rsidR="00C1265B">
        <w:t>OTP banka d.d.</w:t>
      </w:r>
      <w:r w:rsidR="00C1265B">
        <w:t xml:space="preserve"> Split, Domovinskog rata 61</w:t>
      </w:r>
      <w:r w:rsidRPr="00BA61A3" w:rsidR="006E6DE7">
        <w:t xml:space="preserve">, </w:t>
      </w:r>
      <w:r w:rsidRPr="00BA61A3" w:rsidR="00BB3002">
        <w:t xml:space="preserve">OIB: </w:t>
      </w:r>
      <w:r w:rsidRPr="00C1265B" w:rsidR="00C1265B">
        <w:t>52508873833</w:t>
      </w:r>
      <w:r w:rsidRPr="00BA61A3" w:rsidR="00334A4B">
        <w:t xml:space="preserve">, u iznosu od </w:t>
      </w:r>
      <w:r w:rsidRPr="00C1265B" w:rsidR="00C1265B">
        <w:t xml:space="preserve">32.978.392,10 </w:t>
      </w:r>
      <w:r w:rsidRPr="00BA61A3" w:rsidR="00334A4B">
        <w:t>kuna.</w:t>
      </w:r>
    </w:p>
    <w:p w:rsidRPr="00BA61A3" w:rsidR="00334A4B" w:rsidP="000B703D" w:rsidRDefault="00DD5B5A">
      <w:pPr>
        <w:ind w:firstLine="708"/>
        <w:jc w:val="both"/>
      </w:pPr>
      <w:r w:rsidRPr="00BA61A3">
        <w:t>23</w:t>
      </w:r>
      <w:r w:rsidRPr="00BA61A3" w:rsidR="000B703D">
        <w:t xml:space="preserve">. </w:t>
      </w:r>
      <w:r w:rsidRPr="00C1265B" w:rsidR="00C1265B">
        <w:t>ĆOSIĆPROMEX d.o.o.</w:t>
      </w:r>
      <w:r w:rsidR="00C1265B">
        <w:t xml:space="preserve"> Zagreb, Zagrebačka avenija 104</w:t>
      </w:r>
      <w:r w:rsidRPr="00BA61A3" w:rsidR="00334A4B">
        <w:t xml:space="preserve">, OIB: </w:t>
      </w:r>
      <w:r w:rsidRPr="00C1265B" w:rsidR="00C1265B">
        <w:t>87489058793</w:t>
      </w:r>
      <w:r w:rsidRPr="00BA61A3" w:rsidR="00334A4B">
        <w:t xml:space="preserve">, u iznosu od </w:t>
      </w:r>
      <w:r w:rsidRPr="00C1265B" w:rsidR="00C1265B">
        <w:t xml:space="preserve">535.490,23 </w:t>
      </w:r>
      <w:r w:rsidRPr="00BA61A3" w:rsidR="00334A4B">
        <w:t>kuna.</w:t>
      </w:r>
    </w:p>
    <w:p w:rsidRPr="00BA61A3" w:rsidR="006E6DE7" w:rsidP="00A815CA" w:rsidRDefault="00DD5B5A">
      <w:pPr>
        <w:ind w:firstLine="708"/>
        <w:jc w:val="both"/>
      </w:pPr>
      <w:r w:rsidRPr="00BA61A3">
        <w:t>24</w:t>
      </w:r>
      <w:r w:rsidRPr="00BA61A3" w:rsidR="000B703D">
        <w:t xml:space="preserve">. </w:t>
      </w:r>
      <w:r w:rsidRPr="00C1265B" w:rsidR="00C1265B">
        <w:t>PEZIĆ d.o.o.</w:t>
      </w:r>
      <w:r w:rsidR="00C1265B">
        <w:t xml:space="preserve"> Viškovo, Viškovo 91</w:t>
      </w:r>
      <w:r w:rsidRPr="00BA61A3" w:rsidR="00334A4B">
        <w:t xml:space="preserve">, OIB: </w:t>
      </w:r>
      <w:r w:rsidRPr="00C1265B" w:rsidR="00C1265B">
        <w:t>92818388389</w:t>
      </w:r>
      <w:r w:rsidRPr="00BA61A3" w:rsidR="00334A4B">
        <w:t xml:space="preserve">, u iznosu od </w:t>
      </w:r>
      <w:r w:rsidRPr="00C1265B" w:rsidR="00C1265B">
        <w:t xml:space="preserve">25.331,00 </w:t>
      </w:r>
      <w:r w:rsidRPr="00BA61A3" w:rsidR="00334A4B">
        <w:t>kuna.</w:t>
      </w:r>
    </w:p>
    <w:p w:rsidRPr="00BA61A3" w:rsidR="006E6DE7" w:rsidP="006E6DE7" w:rsidRDefault="00DD5B5A">
      <w:pPr>
        <w:ind w:firstLine="708"/>
        <w:jc w:val="both"/>
      </w:pPr>
      <w:r w:rsidRPr="00BA61A3">
        <w:t>25</w:t>
      </w:r>
      <w:r w:rsidRPr="00BA61A3" w:rsidR="006E6DE7">
        <w:t xml:space="preserve">. </w:t>
      </w:r>
      <w:r w:rsidRPr="00C1265B" w:rsidR="00C1265B">
        <w:t>CROATIA OSIGURANJE d.d.</w:t>
      </w:r>
      <w:r w:rsidR="00C1265B">
        <w:t xml:space="preserve"> Zagreb, Vatroslava Jagića 33</w:t>
      </w:r>
      <w:r w:rsidRPr="00BA61A3" w:rsidR="006E6DE7">
        <w:t xml:space="preserve">, OIB: </w:t>
      </w:r>
      <w:r w:rsidRPr="00C1265B" w:rsidR="00C1265B">
        <w:t>26187994862</w:t>
      </w:r>
      <w:r w:rsidRPr="00BA61A3" w:rsidR="006E6DE7">
        <w:t xml:space="preserve">, u iznosu od </w:t>
      </w:r>
      <w:r w:rsidRPr="00C1265B" w:rsidR="00C1265B">
        <w:t xml:space="preserve">726.907,75 </w:t>
      </w:r>
      <w:r w:rsidRPr="00BA61A3" w:rsidR="006E6DE7">
        <w:t>kuna.</w:t>
      </w:r>
    </w:p>
    <w:p w:rsidRPr="00BA61A3" w:rsidR="006E6DE7" w:rsidP="006E6DE7" w:rsidRDefault="00DD5B5A">
      <w:pPr>
        <w:ind w:firstLine="708"/>
        <w:jc w:val="both"/>
      </w:pPr>
      <w:r w:rsidRPr="00BA61A3">
        <w:t>26</w:t>
      </w:r>
      <w:r w:rsidRPr="00BA61A3" w:rsidR="006E6DE7">
        <w:t xml:space="preserve">. </w:t>
      </w:r>
      <w:r w:rsidRPr="00C1265B" w:rsidR="00C1265B">
        <w:t>METALPROM d.o.o.</w:t>
      </w:r>
      <w:r w:rsidR="00C1265B">
        <w:t xml:space="preserve"> Samobor, Svetonedeljska 19A</w:t>
      </w:r>
      <w:r w:rsidRPr="00BA61A3" w:rsidR="00A815CA">
        <w:t xml:space="preserve">, </w:t>
      </w:r>
      <w:r w:rsidRPr="00BA61A3" w:rsidR="006E6DE7">
        <w:t xml:space="preserve">OIB: </w:t>
      </w:r>
      <w:r w:rsidRPr="00C1265B" w:rsidR="00C1265B">
        <w:t>76147579166</w:t>
      </w:r>
      <w:r w:rsidRPr="00BA61A3" w:rsidR="006E6DE7">
        <w:t xml:space="preserve">, u iznosu od </w:t>
      </w:r>
      <w:r w:rsidRPr="00C1265B" w:rsidR="00C1265B">
        <w:t xml:space="preserve">99.206,32 </w:t>
      </w:r>
      <w:r w:rsidRPr="00BA61A3" w:rsidR="006E6DE7">
        <w:t>kuna.</w:t>
      </w:r>
    </w:p>
    <w:p w:rsidRPr="00BA61A3" w:rsidR="006E6DE7" w:rsidP="006E6DE7" w:rsidRDefault="00DD5B5A">
      <w:pPr>
        <w:ind w:firstLine="708"/>
        <w:jc w:val="both"/>
      </w:pPr>
      <w:r w:rsidRPr="00BA61A3">
        <w:t>27</w:t>
      </w:r>
      <w:r w:rsidRPr="00BA61A3" w:rsidR="006E6DE7">
        <w:t xml:space="preserve">. </w:t>
      </w:r>
      <w:r w:rsidRPr="00C1265B" w:rsidR="00C1265B">
        <w:t>ODVJETNICA dr. sc. ANA HOLJAR</w:t>
      </w:r>
      <w:r w:rsidR="00C1265B">
        <w:t>, Rijeka, Korzo 4</w:t>
      </w:r>
      <w:r w:rsidRPr="00BA61A3" w:rsidR="006E6DE7">
        <w:t xml:space="preserve">, OIB: </w:t>
      </w:r>
      <w:r w:rsidRPr="00C1265B" w:rsidR="00C1265B">
        <w:t>46976172185</w:t>
      </w:r>
      <w:r w:rsidRPr="00BA61A3" w:rsidR="006E6DE7">
        <w:t xml:space="preserve">, u iznosu od </w:t>
      </w:r>
      <w:r w:rsidRPr="00C1265B" w:rsidR="00C1265B">
        <w:t xml:space="preserve">16.651,91 </w:t>
      </w:r>
      <w:r w:rsidRPr="00BA61A3" w:rsidR="006E6DE7">
        <w:t>kuna.</w:t>
      </w:r>
    </w:p>
    <w:p w:rsidRPr="00BA61A3" w:rsidR="006E6DE7" w:rsidP="006E6DE7" w:rsidRDefault="00DD5B5A">
      <w:pPr>
        <w:ind w:firstLine="708"/>
        <w:jc w:val="both"/>
      </w:pPr>
      <w:r w:rsidRPr="00BA61A3">
        <w:t>28</w:t>
      </w:r>
      <w:r w:rsidRPr="00BA61A3" w:rsidR="006E6DE7">
        <w:t xml:space="preserve">. </w:t>
      </w:r>
      <w:r w:rsidRPr="00C1265B" w:rsidR="00C1265B">
        <w:t>LLOYD´S REGISTER EMEA, Podružnica Rijeka</w:t>
      </w:r>
      <w:r w:rsidR="00C1265B">
        <w:t>, Rijeka, Radmile Matejčić 10</w:t>
      </w:r>
      <w:r w:rsidRPr="00BA61A3" w:rsidR="00A815CA">
        <w:t xml:space="preserve">, </w:t>
      </w:r>
      <w:r w:rsidRPr="00BA61A3" w:rsidR="006E6DE7">
        <w:t xml:space="preserve">OIB: </w:t>
      </w:r>
      <w:r w:rsidRPr="00C1265B" w:rsidR="00C1265B">
        <w:t>72262856307</w:t>
      </w:r>
      <w:r w:rsidRPr="00BA61A3" w:rsidR="006E6DE7">
        <w:t xml:space="preserve">, u iznosu od </w:t>
      </w:r>
      <w:r w:rsidRPr="00C1265B" w:rsidR="00C1265B">
        <w:t xml:space="preserve">60.585,07 </w:t>
      </w:r>
      <w:r w:rsidRPr="00BA61A3" w:rsidR="006E6DE7">
        <w:t>kuna.</w:t>
      </w:r>
    </w:p>
    <w:p w:rsidRPr="00BA61A3" w:rsidR="006E6DE7" w:rsidP="006E6DE7" w:rsidRDefault="00DD5B5A">
      <w:pPr>
        <w:ind w:firstLine="708"/>
        <w:jc w:val="both"/>
      </w:pPr>
      <w:r w:rsidRPr="00BA61A3">
        <w:t>29</w:t>
      </w:r>
      <w:r w:rsidRPr="00BA61A3" w:rsidR="006E6DE7">
        <w:t xml:space="preserve">. </w:t>
      </w:r>
      <w:r w:rsidRPr="00C1265B" w:rsidR="00C1265B">
        <w:t>METAL – COM d.o.o.</w:t>
      </w:r>
      <w:r w:rsidR="00C1265B">
        <w:t xml:space="preserve"> Rijeka, Škurinjskih žrtava 9</w:t>
      </w:r>
      <w:r w:rsidRPr="00BA61A3" w:rsidR="00F76931">
        <w:t xml:space="preserve">, </w:t>
      </w:r>
      <w:r w:rsidRPr="00BA61A3" w:rsidR="006E6DE7">
        <w:t xml:space="preserve">OIB: </w:t>
      </w:r>
      <w:r w:rsidRPr="00C1265B" w:rsidR="00C1265B">
        <w:t>27599744316</w:t>
      </w:r>
      <w:r w:rsidRPr="00BA61A3" w:rsidR="006E6DE7">
        <w:t xml:space="preserve">, u iznosu od </w:t>
      </w:r>
      <w:r w:rsidRPr="00C1265B" w:rsidR="00C1265B">
        <w:t xml:space="preserve">42.814,58 </w:t>
      </w:r>
      <w:r w:rsidRPr="00BA61A3" w:rsidR="006E6DE7">
        <w:t>kuna.</w:t>
      </w:r>
    </w:p>
    <w:p w:rsidRPr="00BA61A3" w:rsidR="006E6DE7" w:rsidP="006E6DE7" w:rsidRDefault="00DD5B5A">
      <w:pPr>
        <w:ind w:firstLine="708"/>
        <w:jc w:val="both"/>
      </w:pPr>
      <w:r w:rsidRPr="00BA61A3">
        <w:t>30</w:t>
      </w:r>
      <w:r w:rsidRPr="00BA61A3" w:rsidR="006E6DE7">
        <w:t xml:space="preserve">. </w:t>
      </w:r>
      <w:r w:rsidRPr="008D46FF" w:rsidR="008D46FF">
        <w:t>VULKAN – NOVA d.o.o.</w:t>
      </w:r>
      <w:r w:rsidR="008D46FF">
        <w:t xml:space="preserve"> Rijeka, Spinčićeva 9 i 12</w:t>
      </w:r>
      <w:r w:rsidRPr="00BA61A3" w:rsidR="00F76931">
        <w:t xml:space="preserve">, </w:t>
      </w:r>
      <w:r w:rsidRPr="00BA61A3" w:rsidR="006E6DE7">
        <w:t xml:space="preserve">OIB: </w:t>
      </w:r>
      <w:r w:rsidRPr="008D46FF" w:rsidR="008D46FF">
        <w:t>12441871562</w:t>
      </w:r>
      <w:r w:rsidRPr="00BA61A3" w:rsidR="006E6DE7">
        <w:t xml:space="preserve">, u iznosu od </w:t>
      </w:r>
      <w:r w:rsidRPr="008D46FF" w:rsidR="008D46FF">
        <w:t xml:space="preserve">22.507,11 </w:t>
      </w:r>
      <w:r w:rsidRPr="00BA61A3" w:rsidR="006E6DE7">
        <w:t>kuna.</w:t>
      </w:r>
    </w:p>
    <w:p w:rsidRPr="00BA61A3" w:rsidR="006E6DE7" w:rsidP="006E6DE7" w:rsidRDefault="00DD5B5A">
      <w:pPr>
        <w:ind w:firstLine="708"/>
        <w:jc w:val="both"/>
      </w:pPr>
      <w:r w:rsidRPr="00BA61A3">
        <w:t>31</w:t>
      </w:r>
      <w:r w:rsidRPr="00BA61A3" w:rsidR="006E6DE7">
        <w:t xml:space="preserve">. </w:t>
      </w:r>
      <w:r w:rsidRPr="008D46FF" w:rsidR="008D46FF">
        <w:t>SVEUČILIŠTE U ZAGREBU, FAKULTET STROJARSTVA I BRODOGRADNJE</w:t>
      </w:r>
      <w:r w:rsidR="008D46FF">
        <w:t>, Zagreb, Ivana Lučića 5</w:t>
      </w:r>
      <w:r w:rsidRPr="00BA61A3" w:rsidR="006E6DE7">
        <w:t xml:space="preserve">, OIB: </w:t>
      </w:r>
      <w:r w:rsidRPr="008D46FF" w:rsidR="008D46FF">
        <w:t>22910368449</w:t>
      </w:r>
      <w:r w:rsidRPr="00BA61A3" w:rsidR="006E6DE7">
        <w:t xml:space="preserve">, u iznosu od </w:t>
      </w:r>
      <w:r w:rsidRPr="008D46FF" w:rsidR="008D46FF">
        <w:t xml:space="preserve">39.316,00 </w:t>
      </w:r>
      <w:r w:rsidRPr="00BA61A3" w:rsidR="006E6DE7">
        <w:t>kuna.</w:t>
      </w:r>
    </w:p>
    <w:p w:rsidRPr="00BA61A3" w:rsidR="006E6DE7" w:rsidP="006E6DE7" w:rsidRDefault="00DD5B5A">
      <w:pPr>
        <w:ind w:firstLine="708"/>
        <w:jc w:val="both"/>
      </w:pPr>
      <w:r w:rsidRPr="00BA61A3">
        <w:t>32</w:t>
      </w:r>
      <w:r w:rsidRPr="00BA61A3" w:rsidR="006E6DE7">
        <w:t xml:space="preserve">. </w:t>
      </w:r>
      <w:r w:rsidRPr="00BA61A3" w:rsidR="00F76931">
        <w:rPr>
          <w:bCs/>
        </w:rPr>
        <w:t>Strojopromet-Zagreb d.o.o.</w:t>
      </w:r>
      <w:r w:rsidRPr="00BA61A3" w:rsidR="006E6DE7">
        <w:rPr>
          <w:bCs/>
        </w:rPr>
        <w:t>,</w:t>
      </w:r>
      <w:r w:rsidRPr="00BA61A3" w:rsidR="00F76931">
        <w:t xml:space="preserve"> </w:t>
      </w:r>
      <w:r w:rsidRPr="00BA61A3" w:rsidR="00F76931">
        <w:rPr>
          <w:bCs/>
        </w:rPr>
        <w:t>Zagrebačka 6, Šenkovec</w:t>
      </w:r>
      <w:r w:rsidRPr="00BA61A3" w:rsidR="006E6DE7">
        <w:rPr>
          <w:bCs/>
        </w:rPr>
        <w:t xml:space="preserve"> </w:t>
      </w:r>
      <w:r w:rsidRPr="00BA61A3" w:rsidR="006E6DE7">
        <w:t xml:space="preserve">OIB: </w:t>
      </w:r>
      <w:r w:rsidRPr="00BA61A3" w:rsidR="00F76931">
        <w:t>97994010225</w:t>
      </w:r>
      <w:r w:rsidRPr="00BA61A3" w:rsidR="006E6DE7">
        <w:t xml:space="preserve">, u iznosu od </w:t>
      </w:r>
      <w:r w:rsidRPr="008D46FF" w:rsidR="008D46FF">
        <w:t xml:space="preserve">419.873,18 </w:t>
      </w:r>
      <w:r w:rsidRPr="00BA61A3" w:rsidR="006E6DE7">
        <w:t>kuna.</w:t>
      </w:r>
    </w:p>
    <w:p w:rsidRPr="00BA61A3" w:rsidR="006E6DE7" w:rsidP="006E6DE7" w:rsidRDefault="00DD5B5A">
      <w:pPr>
        <w:ind w:firstLine="708"/>
        <w:jc w:val="both"/>
      </w:pPr>
      <w:r w:rsidRPr="00BA61A3">
        <w:t>33</w:t>
      </w:r>
      <w:r w:rsidRPr="00BA61A3" w:rsidR="006E6DE7">
        <w:t xml:space="preserve">. </w:t>
      </w:r>
      <w:r w:rsidRPr="008D46FF" w:rsidR="008D46FF">
        <w:t>ISTARSKA KREDITNA BANKA UMAG d.d.</w:t>
      </w:r>
      <w:r w:rsidR="008D46FF">
        <w:t xml:space="preserve"> Umag, Ernesta Miloša 1</w:t>
      </w:r>
      <w:r w:rsidRPr="00BA61A3" w:rsidR="00F76931">
        <w:t xml:space="preserve">, </w:t>
      </w:r>
      <w:r w:rsidRPr="00BA61A3" w:rsidR="006E6DE7">
        <w:t xml:space="preserve">OIB: </w:t>
      </w:r>
      <w:r w:rsidRPr="008D46FF" w:rsidR="008D46FF">
        <w:t>65723536010</w:t>
      </w:r>
      <w:r w:rsidRPr="00BA61A3" w:rsidR="006E6DE7">
        <w:t xml:space="preserve">, u iznosu od </w:t>
      </w:r>
      <w:r w:rsidRPr="008D46FF" w:rsidR="008D46FF">
        <w:t xml:space="preserve">3.342,00 </w:t>
      </w:r>
      <w:r w:rsidRPr="00BA61A3" w:rsidR="006E6DE7">
        <w:t>kuna.</w:t>
      </w:r>
    </w:p>
    <w:p w:rsidRPr="00BA61A3" w:rsidR="006E6DE7" w:rsidP="006E6DE7" w:rsidRDefault="00DD5B5A">
      <w:pPr>
        <w:ind w:firstLine="708"/>
        <w:jc w:val="both"/>
      </w:pPr>
      <w:r w:rsidRPr="00BA61A3">
        <w:t>34</w:t>
      </w:r>
      <w:r w:rsidRPr="00BA61A3" w:rsidR="006E6DE7">
        <w:t xml:space="preserve">. </w:t>
      </w:r>
      <w:r w:rsidRPr="008D46FF" w:rsidR="008D46FF">
        <w:t>JAKARA INDUMONT d.o.o.</w:t>
      </w:r>
      <w:r w:rsidR="008D46FF">
        <w:t xml:space="preserve"> Zagreb, Brune Bušića 23</w:t>
      </w:r>
      <w:r w:rsidRPr="00BA61A3" w:rsidR="006E6DE7">
        <w:t xml:space="preserve">, OIB: </w:t>
      </w:r>
      <w:r w:rsidRPr="008D46FF" w:rsidR="008D46FF">
        <w:t>49904970494</w:t>
      </w:r>
      <w:r w:rsidRPr="00BA61A3" w:rsidR="006E6DE7">
        <w:t xml:space="preserve">, u iznosu od </w:t>
      </w:r>
      <w:r w:rsidRPr="008D46FF" w:rsidR="008D46FF">
        <w:t xml:space="preserve">346.322,93 </w:t>
      </w:r>
      <w:r w:rsidRPr="00BA61A3" w:rsidR="006E6DE7">
        <w:t>kuna.</w:t>
      </w:r>
    </w:p>
    <w:p w:rsidRPr="00BA61A3" w:rsidR="008D46FF" w:rsidP="006E6DE7" w:rsidRDefault="00DD5B5A">
      <w:pPr>
        <w:ind w:firstLine="708"/>
        <w:jc w:val="both"/>
      </w:pPr>
      <w:r w:rsidRPr="00BA61A3">
        <w:t>35</w:t>
      </w:r>
      <w:r w:rsidRPr="00BA61A3" w:rsidR="006E6DE7">
        <w:t xml:space="preserve">. </w:t>
      </w:r>
      <w:r w:rsidRPr="008D46FF" w:rsidR="008D46FF">
        <w:t>REPUBLIKA HRVATSKA, MINISTARSTVO POLJOPRIVREDE</w:t>
      </w:r>
      <w:r w:rsidR="008D46FF">
        <w:t>, Zagreb, Ulica grada Vukovara 78</w:t>
      </w:r>
      <w:r w:rsidRPr="00BA61A3" w:rsidR="006E6DE7">
        <w:t xml:space="preserve">, OIB: </w:t>
      </w:r>
      <w:r w:rsidRPr="008D46FF" w:rsidR="008D46FF">
        <w:t>52634238587</w:t>
      </w:r>
      <w:r w:rsidRPr="00BA61A3" w:rsidR="006E6DE7">
        <w:t xml:space="preserve">, u iznosu od </w:t>
      </w:r>
      <w:r w:rsidRPr="008D46FF" w:rsidR="008D46FF">
        <w:t xml:space="preserve">23.307,06 </w:t>
      </w:r>
      <w:r w:rsidRPr="00BA61A3" w:rsidR="006E6DE7">
        <w:t>kuna.</w:t>
      </w:r>
    </w:p>
    <w:p w:rsidRPr="00BA61A3" w:rsidR="006E6DE7" w:rsidP="006E6DE7" w:rsidRDefault="00DD5B5A">
      <w:pPr>
        <w:ind w:firstLine="708"/>
        <w:jc w:val="both"/>
      </w:pPr>
      <w:r w:rsidRPr="00BA61A3">
        <w:lastRenderedPageBreak/>
        <w:t>36</w:t>
      </w:r>
      <w:r w:rsidRPr="00BA61A3" w:rsidR="006E6DE7">
        <w:t xml:space="preserve">. </w:t>
      </w:r>
      <w:r w:rsidRPr="00BD19BC" w:rsidR="00BD19BC">
        <w:t>REPUBLIKA HRVATSKA, MINISTARSTVO FINANCIJA, POREZNA UPRAVA</w:t>
      </w:r>
      <w:r w:rsidR="00BD19BC">
        <w:t xml:space="preserve">, Zagreb, </w:t>
      </w:r>
      <w:r w:rsidR="00A33A0A">
        <w:t>Katančićeva 5</w:t>
      </w:r>
      <w:r w:rsidRPr="00BA61A3" w:rsidR="00F76931">
        <w:t xml:space="preserve">, </w:t>
      </w:r>
      <w:r w:rsidRPr="00BA61A3" w:rsidR="006E6DE7">
        <w:t xml:space="preserve">OIB: </w:t>
      </w:r>
      <w:r w:rsidRPr="00A33A0A" w:rsidR="00A33A0A">
        <w:t>18683136487</w:t>
      </w:r>
      <w:r w:rsidRPr="00BA61A3" w:rsidR="006E6DE7">
        <w:t xml:space="preserve">, u iznosu od </w:t>
      </w:r>
      <w:r w:rsidRPr="00A33A0A" w:rsidR="00A33A0A">
        <w:t xml:space="preserve">579.990,78 </w:t>
      </w:r>
      <w:r w:rsidRPr="00BA61A3" w:rsidR="006E6DE7">
        <w:t>kuna.</w:t>
      </w:r>
    </w:p>
    <w:p w:rsidRPr="00BA61A3" w:rsidR="006E6DE7" w:rsidP="006E6DE7" w:rsidRDefault="00DD5B5A">
      <w:pPr>
        <w:ind w:firstLine="708"/>
        <w:jc w:val="both"/>
      </w:pPr>
      <w:r w:rsidRPr="00BA61A3">
        <w:t>37</w:t>
      </w:r>
      <w:r w:rsidRPr="00BA61A3" w:rsidR="006E6DE7">
        <w:t xml:space="preserve">. </w:t>
      </w:r>
      <w:r w:rsidRPr="00A33A0A" w:rsidR="00A33A0A">
        <w:t>HRVATSKI CRVENI KRIŽ GRADSKO DRUŠTVO CRVENOG KRIŽA RIJEKA</w:t>
      </w:r>
      <w:r w:rsidR="00A33A0A">
        <w:t>, Rijeka, Trg Republike Hrvatske 2/II</w:t>
      </w:r>
      <w:r w:rsidRPr="00BA61A3" w:rsidR="006E6DE7">
        <w:t xml:space="preserve">, OIB: </w:t>
      </w:r>
      <w:r w:rsidRPr="00A33A0A" w:rsidR="00A33A0A">
        <w:t>23240845583</w:t>
      </w:r>
      <w:r w:rsidRPr="00BA61A3" w:rsidR="009367A2">
        <w:t>,</w:t>
      </w:r>
      <w:r w:rsidRPr="00BA61A3" w:rsidR="006E6DE7">
        <w:t xml:space="preserve"> u iznosu od </w:t>
      </w:r>
      <w:r w:rsidRPr="00A33A0A" w:rsidR="00A33A0A">
        <w:t xml:space="preserve">4.560,00 </w:t>
      </w:r>
      <w:r w:rsidRPr="00BA61A3" w:rsidR="006E6DE7">
        <w:t>kuna.</w:t>
      </w:r>
    </w:p>
    <w:p w:rsidRPr="00BA61A3" w:rsidR="00DD5B5A" w:rsidP="006E6DE7" w:rsidRDefault="00DD5B5A">
      <w:pPr>
        <w:ind w:firstLine="708"/>
        <w:jc w:val="both"/>
      </w:pPr>
      <w:r w:rsidRPr="00BA61A3">
        <w:t>38</w:t>
      </w:r>
      <w:r w:rsidRPr="00BA61A3" w:rsidR="006E6DE7">
        <w:t xml:space="preserve">. </w:t>
      </w:r>
      <w:r w:rsidRPr="00A33A0A" w:rsidR="00A33A0A">
        <w:t>PULA HERCULANEA d.o.o.</w:t>
      </w:r>
      <w:r w:rsidR="00A33A0A">
        <w:t xml:space="preserve"> Pula, Trg I. istarske brigade 14</w:t>
      </w:r>
      <w:r w:rsidRPr="00BA61A3" w:rsidR="006E6DE7">
        <w:t xml:space="preserve">, OIB: </w:t>
      </w:r>
      <w:r w:rsidRPr="00A33A0A" w:rsidR="00A33A0A">
        <w:t>11294943436</w:t>
      </w:r>
      <w:r w:rsidRPr="00BA61A3" w:rsidR="006E6DE7">
        <w:t xml:space="preserve">, u iznosu od </w:t>
      </w:r>
      <w:r w:rsidRPr="00A33A0A" w:rsidR="00A33A0A">
        <w:t xml:space="preserve">23.957,66 </w:t>
      </w:r>
      <w:r w:rsidRPr="00BA61A3">
        <w:t>kuna.</w:t>
      </w:r>
    </w:p>
    <w:p w:rsidRPr="00BA61A3" w:rsidR="00DD5B5A" w:rsidP="006E6DE7" w:rsidRDefault="00DD5B5A">
      <w:pPr>
        <w:ind w:firstLine="708"/>
        <w:jc w:val="both"/>
      </w:pPr>
      <w:r w:rsidRPr="00BA61A3">
        <w:t xml:space="preserve">39. </w:t>
      </w:r>
      <w:r w:rsidRPr="00A33A0A" w:rsidR="00A33A0A">
        <w:t>BENE TRADE s.r.o.</w:t>
      </w:r>
      <w:r w:rsidR="00A33A0A">
        <w:t xml:space="preserve"> Republika Češka, 75501 Vsetin, Jiraskova 1127, </w:t>
      </w:r>
      <w:r w:rsidRPr="00BA61A3">
        <w:t xml:space="preserve">OIB: </w:t>
      </w:r>
      <w:r w:rsidRPr="00A33A0A" w:rsidR="00A33A0A">
        <w:t>00025354329</w:t>
      </w:r>
      <w:r w:rsidRPr="00BA61A3">
        <w:t xml:space="preserve">, u iznosu od </w:t>
      </w:r>
      <w:r w:rsidRPr="00A33A0A" w:rsidR="00A33A0A">
        <w:t xml:space="preserve">2.345.431,19 </w:t>
      </w:r>
      <w:r w:rsidRPr="00BA61A3">
        <w:t>kuna.</w:t>
      </w:r>
    </w:p>
    <w:p w:rsidRPr="00BA61A3" w:rsidR="006E6DE7" w:rsidP="006E6DE7" w:rsidRDefault="00DD5B5A">
      <w:pPr>
        <w:ind w:firstLine="708"/>
        <w:jc w:val="both"/>
      </w:pPr>
      <w:r w:rsidRPr="00BA61A3">
        <w:t>40</w:t>
      </w:r>
      <w:r w:rsidRPr="00BA61A3" w:rsidR="006E6DE7">
        <w:t xml:space="preserve">. </w:t>
      </w:r>
      <w:r w:rsidRPr="00A33A0A" w:rsidR="00A33A0A">
        <w:t>GRAD PULA - POLA</w:t>
      </w:r>
      <w:r w:rsidRPr="00BA61A3" w:rsidR="006E6DE7">
        <w:t xml:space="preserve">, </w:t>
      </w:r>
      <w:r w:rsidR="00A33A0A">
        <w:t xml:space="preserve"> Pula, Forum 1, </w:t>
      </w:r>
      <w:r w:rsidRPr="00BA61A3" w:rsidR="006E6DE7">
        <w:t xml:space="preserve">OIB: </w:t>
      </w:r>
      <w:r w:rsidRPr="00A33A0A" w:rsidR="00A33A0A">
        <w:t>79517841355</w:t>
      </w:r>
      <w:r w:rsidRPr="00BA61A3" w:rsidR="006E6DE7">
        <w:t xml:space="preserve">, u iznosu od </w:t>
      </w:r>
      <w:r w:rsidRPr="00A33A0A" w:rsidR="00A33A0A">
        <w:t>3.648.626,34</w:t>
      </w:r>
      <w:r w:rsidR="00A33A0A">
        <w:t xml:space="preserve"> </w:t>
      </w:r>
      <w:r w:rsidRPr="00BA61A3" w:rsidR="006E6DE7">
        <w:t>kuna.</w:t>
      </w:r>
    </w:p>
    <w:p w:rsidRPr="00BA61A3" w:rsidR="006E6DE7" w:rsidP="006E6DE7" w:rsidRDefault="00DD5B5A">
      <w:pPr>
        <w:ind w:firstLine="708"/>
        <w:jc w:val="both"/>
      </w:pPr>
      <w:r w:rsidRPr="00BA61A3">
        <w:t>41</w:t>
      </w:r>
      <w:r w:rsidRPr="00BA61A3" w:rsidR="006E6DE7">
        <w:t xml:space="preserve">. </w:t>
      </w:r>
      <w:r w:rsidRPr="00A33A0A" w:rsidR="00A33A0A">
        <w:t>PLINARA d.o.o.</w:t>
      </w:r>
      <w:r w:rsidR="00A33A0A">
        <w:t xml:space="preserve"> Pula, Industrijska 17</w:t>
      </w:r>
      <w:r w:rsidRPr="00BA61A3" w:rsidR="006E6DE7">
        <w:t xml:space="preserve">, OIB: </w:t>
      </w:r>
      <w:r w:rsidRPr="00A33A0A" w:rsidR="00A33A0A">
        <w:t>18436964560</w:t>
      </w:r>
      <w:r w:rsidRPr="00BA61A3" w:rsidR="006E6DE7">
        <w:t xml:space="preserve">, u iznosu od </w:t>
      </w:r>
      <w:r w:rsidRPr="00A33A0A" w:rsidR="00A33A0A">
        <w:t xml:space="preserve">18.690,50 </w:t>
      </w:r>
      <w:r w:rsidRPr="00BA61A3" w:rsidR="006E6DE7">
        <w:t>kuna.</w:t>
      </w:r>
    </w:p>
    <w:p w:rsidR="00A33A0A" w:rsidP="00CA41B5" w:rsidRDefault="00DD5B5A">
      <w:pPr>
        <w:ind w:firstLine="708"/>
        <w:jc w:val="both"/>
      </w:pPr>
      <w:r w:rsidRPr="00BA61A3">
        <w:t>42</w:t>
      </w:r>
      <w:r w:rsidRPr="00BA61A3" w:rsidR="006E6DE7">
        <w:t xml:space="preserve">. </w:t>
      </w:r>
      <w:r w:rsidRPr="00A33A0A" w:rsidR="00A33A0A">
        <w:t>JAVNI BILJEŽNIK DENIS KRAJCAR</w:t>
      </w:r>
      <w:r w:rsidR="00A33A0A">
        <w:t xml:space="preserve">, Pula, Flnatička 10, OIB: </w:t>
      </w:r>
      <w:r w:rsidRPr="00A33A0A" w:rsidR="00A33A0A">
        <w:t>76890055000</w:t>
      </w:r>
      <w:r w:rsidRPr="00BA61A3" w:rsidR="006E6DE7">
        <w:t xml:space="preserve">, u iznosu od </w:t>
      </w:r>
      <w:r w:rsidRPr="00A33A0A" w:rsidR="00A33A0A">
        <w:t xml:space="preserve">2.561,42 </w:t>
      </w:r>
      <w:r w:rsidRPr="00BA61A3" w:rsidR="006E6DE7">
        <w:t>kuna.</w:t>
      </w:r>
    </w:p>
    <w:p w:rsidRPr="00BA61A3" w:rsidR="00A33A0A" w:rsidP="00A33A0A" w:rsidRDefault="00A33A0A">
      <w:pPr>
        <w:ind w:firstLine="708"/>
        <w:jc w:val="both"/>
      </w:pPr>
      <w:r>
        <w:t>43</w:t>
      </w:r>
      <w:r w:rsidRPr="00BA61A3">
        <w:t xml:space="preserve">. </w:t>
      </w:r>
      <w:r w:rsidRPr="00CA41B5" w:rsidR="00CA41B5">
        <w:t>IBRAHIM MURIĆ</w:t>
      </w:r>
      <w:r w:rsidR="00CA41B5">
        <w:t>, Rijeka, Franje Čandeka 36</w:t>
      </w:r>
      <w:r w:rsidRPr="00BA61A3">
        <w:t xml:space="preserve">, OIB: </w:t>
      </w:r>
      <w:r w:rsidRPr="00CA41B5" w:rsidR="00CA41B5">
        <w:t>28052164704</w:t>
      </w:r>
      <w:r w:rsidRPr="00BA61A3">
        <w:t xml:space="preserve">, u iznosu od </w:t>
      </w:r>
      <w:r w:rsidRPr="00CA41B5" w:rsidR="00CA41B5">
        <w:t xml:space="preserve">312,50 </w:t>
      </w:r>
      <w:r w:rsidRPr="00BA61A3">
        <w:t>kuna.</w:t>
      </w:r>
    </w:p>
    <w:p w:rsidRPr="00BA61A3" w:rsidR="00A33A0A" w:rsidP="00A33A0A" w:rsidRDefault="00A33A0A">
      <w:pPr>
        <w:ind w:firstLine="708"/>
        <w:jc w:val="both"/>
      </w:pPr>
      <w:r>
        <w:t>44</w:t>
      </w:r>
      <w:r w:rsidRPr="00BA61A3">
        <w:t xml:space="preserve">. </w:t>
      </w:r>
      <w:r w:rsidRPr="00CA41B5" w:rsidR="00CA41B5">
        <w:t>ULJANIK POMORSTVO d.o.o.</w:t>
      </w:r>
      <w:r w:rsidR="00CA41B5">
        <w:t xml:space="preserve"> Pula, Flaciusova 1</w:t>
      </w:r>
      <w:r w:rsidRPr="00BA61A3">
        <w:t xml:space="preserve">, OIB: </w:t>
      </w:r>
      <w:r w:rsidRPr="00CA41B5" w:rsidR="00CA41B5">
        <w:t>61741481122</w:t>
      </w:r>
      <w:r w:rsidRPr="00BA61A3">
        <w:t xml:space="preserve">, u iznosu od </w:t>
      </w:r>
      <w:r w:rsidRPr="00CA41B5" w:rsidR="00CA41B5">
        <w:t xml:space="preserve">16.947,77 </w:t>
      </w:r>
      <w:r w:rsidRPr="008D46FF">
        <w:t xml:space="preserve"> </w:t>
      </w:r>
      <w:r w:rsidRPr="00BA61A3">
        <w:t>kuna.</w:t>
      </w:r>
    </w:p>
    <w:p w:rsidRPr="00BA61A3" w:rsidR="00A33A0A" w:rsidP="00A33A0A" w:rsidRDefault="00A33A0A">
      <w:pPr>
        <w:ind w:firstLine="708"/>
        <w:jc w:val="both"/>
      </w:pPr>
      <w:r>
        <w:t>45</w:t>
      </w:r>
      <w:r w:rsidRPr="00BA61A3">
        <w:t xml:space="preserve">. </w:t>
      </w:r>
      <w:r w:rsidRPr="00CA41B5" w:rsidR="00CA41B5">
        <w:t>HEMPEL d.o.o.</w:t>
      </w:r>
      <w:r w:rsidR="00CA41B5">
        <w:t xml:space="preserve"> Umag, Novigradska 32</w:t>
      </w:r>
      <w:r w:rsidRPr="00BA61A3">
        <w:t xml:space="preserve">, OIB: </w:t>
      </w:r>
      <w:r w:rsidRPr="00CA41B5" w:rsidR="00CA41B5">
        <w:t>14448967911</w:t>
      </w:r>
      <w:r w:rsidRPr="00BA61A3">
        <w:t xml:space="preserve">, u iznosu od </w:t>
      </w:r>
      <w:r w:rsidRPr="00CA41B5" w:rsidR="00CA41B5">
        <w:t xml:space="preserve">16.800,00 </w:t>
      </w:r>
      <w:r w:rsidRPr="00BA61A3">
        <w:t>kuna.</w:t>
      </w:r>
    </w:p>
    <w:p w:rsidRPr="00BA61A3" w:rsidR="00A33A0A" w:rsidP="00A33A0A" w:rsidRDefault="00A33A0A">
      <w:pPr>
        <w:ind w:firstLine="708"/>
        <w:jc w:val="both"/>
      </w:pPr>
      <w:r>
        <w:t>46</w:t>
      </w:r>
      <w:r w:rsidRPr="00BA61A3">
        <w:t xml:space="preserve">. </w:t>
      </w:r>
      <w:r w:rsidRPr="00CA41B5" w:rsidR="00CA41B5">
        <w:t>3. MAJ UGOSTITELJSTVO d.o.o.</w:t>
      </w:r>
      <w:r w:rsidR="00CA41B5">
        <w:t xml:space="preserve"> Rijeka, Pulska 2</w:t>
      </w:r>
      <w:r w:rsidRPr="00BA61A3">
        <w:t xml:space="preserve">, OIB: </w:t>
      </w:r>
      <w:r w:rsidRPr="00CA41B5" w:rsidR="00CA41B5">
        <w:t>58340198319</w:t>
      </w:r>
      <w:r w:rsidRPr="00BA61A3">
        <w:t xml:space="preserve">, u iznosu od </w:t>
      </w:r>
      <w:r w:rsidRPr="00CA41B5" w:rsidR="00CA41B5">
        <w:t xml:space="preserve">47.684,00 </w:t>
      </w:r>
      <w:r w:rsidRPr="00BA61A3">
        <w:t>kuna.</w:t>
      </w:r>
    </w:p>
    <w:p w:rsidRPr="00BA61A3" w:rsidR="00A33A0A" w:rsidP="00A33A0A" w:rsidRDefault="00A33A0A">
      <w:pPr>
        <w:ind w:firstLine="708"/>
        <w:jc w:val="both"/>
      </w:pPr>
      <w:r>
        <w:t>47</w:t>
      </w:r>
      <w:r w:rsidRPr="00BA61A3">
        <w:t xml:space="preserve">. </w:t>
      </w:r>
      <w:r w:rsidR="00CA41B5">
        <w:t>ITCR d.o.o. Zagreb, Savska cesta 41,</w:t>
      </w:r>
      <w:r w:rsidRPr="00BA61A3">
        <w:t xml:space="preserve"> OIB: </w:t>
      </w:r>
      <w:r w:rsidRPr="00CA41B5" w:rsidR="00CA41B5">
        <w:t>40089236426</w:t>
      </w:r>
      <w:r w:rsidRPr="00BA61A3">
        <w:t xml:space="preserve">, u iznosu od </w:t>
      </w:r>
      <w:r w:rsidRPr="00CA41B5" w:rsidR="00CA41B5">
        <w:t xml:space="preserve">86.910,70 </w:t>
      </w:r>
      <w:r w:rsidRPr="00BA61A3">
        <w:t>kuna.</w:t>
      </w:r>
    </w:p>
    <w:p w:rsidRPr="00BA61A3" w:rsidR="00A33A0A" w:rsidP="00A33A0A" w:rsidRDefault="00A33A0A">
      <w:pPr>
        <w:ind w:firstLine="708"/>
        <w:jc w:val="both"/>
      </w:pPr>
      <w:r>
        <w:t>48</w:t>
      </w:r>
      <w:r w:rsidRPr="00BA61A3">
        <w:t xml:space="preserve">. </w:t>
      </w:r>
      <w:r w:rsidRPr="00CA41B5" w:rsidR="00CA41B5">
        <w:t>SKDD d.d. (SREDIŠNJE KLIRINŠKO DEPOZITARNO DRUŠTVO d.d.)</w:t>
      </w:r>
      <w:r w:rsidR="00CA41B5">
        <w:t xml:space="preserve"> Zagreb, Heizelova 62a</w:t>
      </w:r>
      <w:r>
        <w:t xml:space="preserve">, </w:t>
      </w:r>
      <w:r w:rsidRPr="00BA61A3">
        <w:t xml:space="preserve">OIB: </w:t>
      </w:r>
      <w:r w:rsidRPr="00CA41B5" w:rsidR="00CA41B5">
        <w:t>64406809162</w:t>
      </w:r>
      <w:r w:rsidRPr="00BA61A3">
        <w:t xml:space="preserve">, u iznosu od </w:t>
      </w:r>
      <w:r w:rsidRPr="00CA41B5" w:rsidR="00CA41B5">
        <w:t xml:space="preserve">6.350,34 </w:t>
      </w:r>
      <w:r w:rsidRPr="00BA61A3">
        <w:t>kuna.</w:t>
      </w:r>
    </w:p>
    <w:p w:rsidRPr="00BA61A3" w:rsidR="00B81121" w:rsidP="00AF09C8" w:rsidRDefault="00A33A0A">
      <w:pPr>
        <w:ind w:firstLine="708"/>
        <w:jc w:val="both"/>
      </w:pPr>
      <w:r>
        <w:t>49</w:t>
      </w:r>
      <w:r w:rsidRPr="00BA61A3">
        <w:t xml:space="preserve">. </w:t>
      </w:r>
      <w:r w:rsidRPr="00CA41B5" w:rsidR="00CA41B5">
        <w:t>WINTERTHUR GAS &amp; DIESEL AG</w:t>
      </w:r>
      <w:r w:rsidR="00CA41B5">
        <w:t>, Švicarska, 8401 Winterthur, Schutzenstrasse 1-3</w:t>
      </w:r>
      <w:r>
        <w:t xml:space="preserve">, </w:t>
      </w:r>
      <w:r w:rsidR="00CA41B5">
        <w:t>CHE-108.762.947 MWST</w:t>
      </w:r>
      <w:r w:rsidRPr="00BA61A3">
        <w:t xml:space="preserve">, u iznosu od </w:t>
      </w:r>
      <w:r w:rsidRPr="00CA41B5" w:rsidR="00CA41B5">
        <w:t xml:space="preserve">679.234,76 </w:t>
      </w:r>
      <w:r w:rsidRPr="00BA61A3">
        <w:t>kuna.</w:t>
      </w:r>
    </w:p>
    <w:p w:rsidRPr="00BA61A3" w:rsidR="00A33A0A" w:rsidP="00A33A0A" w:rsidRDefault="00A33A0A">
      <w:pPr>
        <w:ind w:firstLine="708"/>
        <w:jc w:val="both"/>
      </w:pPr>
      <w:r>
        <w:t>50</w:t>
      </w:r>
      <w:r w:rsidRPr="00BA61A3">
        <w:t xml:space="preserve">. </w:t>
      </w:r>
      <w:r w:rsidRPr="00AF09C8" w:rsidR="00AF09C8">
        <w:t>ILIJA LOVRIĆ vl. obrta GALVANIZACIJA LOVRIĆ</w:t>
      </w:r>
      <w:r w:rsidRPr="00BA61A3">
        <w:t xml:space="preserve">, </w:t>
      </w:r>
      <w:r w:rsidR="00AF09C8">
        <w:t xml:space="preserve">Pula, Bunarska 43, </w:t>
      </w:r>
      <w:r w:rsidRPr="00BA61A3">
        <w:t xml:space="preserve">OIB: </w:t>
      </w:r>
      <w:r w:rsidRPr="00AF09C8" w:rsidR="00AF09C8">
        <w:t>23777176335</w:t>
      </w:r>
      <w:r w:rsidRPr="00BA61A3">
        <w:t xml:space="preserve">, u iznosu od </w:t>
      </w:r>
      <w:r w:rsidRPr="00AF09C8" w:rsidR="00AF09C8">
        <w:t xml:space="preserve">1.169,10 </w:t>
      </w:r>
      <w:r w:rsidRPr="00BA61A3">
        <w:t>kuna.</w:t>
      </w:r>
    </w:p>
    <w:p w:rsidR="00A33A0A" w:rsidP="00A33A0A" w:rsidRDefault="00A33A0A">
      <w:pPr>
        <w:ind w:firstLine="708"/>
        <w:jc w:val="both"/>
      </w:pPr>
      <w:r>
        <w:t>51</w:t>
      </w:r>
      <w:r w:rsidRPr="00BA61A3">
        <w:t xml:space="preserve">. </w:t>
      </w:r>
      <w:r w:rsidR="00AF09C8">
        <w:t>BUREAU VERITAS CROATIA d.o.o. Rijeka, Ciottina 17/A</w:t>
      </w:r>
      <w:r>
        <w:t xml:space="preserve">, OIB: </w:t>
      </w:r>
      <w:r w:rsidRPr="00AF09C8" w:rsidR="00AF09C8">
        <w:t>82798532151</w:t>
      </w:r>
      <w:r w:rsidRPr="00BA61A3">
        <w:t xml:space="preserve">, u iznosu od </w:t>
      </w:r>
      <w:r w:rsidRPr="00AF09C8" w:rsidR="00AF09C8">
        <w:t xml:space="preserve">500.022,95 </w:t>
      </w:r>
      <w:r w:rsidRPr="00BA61A3">
        <w:t>kuna.</w:t>
      </w:r>
    </w:p>
    <w:p w:rsidRPr="00BA61A3" w:rsidR="00A33A0A" w:rsidP="00A33A0A" w:rsidRDefault="00A33A0A">
      <w:pPr>
        <w:ind w:firstLine="708"/>
        <w:jc w:val="both"/>
      </w:pPr>
      <w:r>
        <w:t>52</w:t>
      </w:r>
      <w:r w:rsidRPr="00BA61A3">
        <w:t xml:space="preserve">. </w:t>
      </w:r>
      <w:r w:rsidRPr="00AF09C8" w:rsidR="00AF09C8">
        <w:t>FINANCIJSKA AGENCIJA</w:t>
      </w:r>
      <w:r w:rsidR="00AF09C8">
        <w:t>, Zagreb, Ulica grada Vukovara 70</w:t>
      </w:r>
      <w:r w:rsidRPr="00BA61A3">
        <w:t xml:space="preserve">, OIB: </w:t>
      </w:r>
      <w:r w:rsidRPr="00AF09C8" w:rsidR="00AF09C8">
        <w:t>85821130368</w:t>
      </w:r>
      <w:r w:rsidRPr="00BA61A3">
        <w:t xml:space="preserve">, u iznosu od </w:t>
      </w:r>
      <w:r w:rsidRPr="00AF09C8" w:rsidR="00AF09C8">
        <w:t xml:space="preserve">1.120.475,79 </w:t>
      </w:r>
      <w:r w:rsidRPr="00BA61A3">
        <w:t>kuna.</w:t>
      </w:r>
    </w:p>
    <w:p w:rsidRPr="00BA61A3" w:rsidR="00A33A0A" w:rsidP="00A33A0A" w:rsidRDefault="00A33A0A">
      <w:pPr>
        <w:ind w:firstLine="708"/>
        <w:jc w:val="both"/>
      </w:pPr>
      <w:r>
        <w:t>53</w:t>
      </w:r>
      <w:r w:rsidRPr="00BA61A3">
        <w:t xml:space="preserve">. </w:t>
      </w:r>
      <w:r w:rsidR="00AF09C8">
        <w:t>BIJUK HPC d.o.o. Samobor, Vrbovec 1/A</w:t>
      </w:r>
      <w:r w:rsidRPr="00BA61A3">
        <w:t xml:space="preserve">, OIB: </w:t>
      </w:r>
      <w:r w:rsidRPr="00AF09C8" w:rsidR="00AF09C8">
        <w:t>61373622132</w:t>
      </w:r>
      <w:r w:rsidRPr="00BA61A3">
        <w:t xml:space="preserve">, u iznosu od </w:t>
      </w:r>
      <w:r w:rsidRPr="00AF09C8" w:rsidR="00AF09C8">
        <w:t xml:space="preserve">85.206,67 </w:t>
      </w:r>
      <w:r w:rsidRPr="00BA61A3">
        <w:t>kuna.</w:t>
      </w:r>
    </w:p>
    <w:p w:rsidRPr="00BA61A3" w:rsidR="00A33A0A" w:rsidP="00A33A0A" w:rsidRDefault="00A33A0A">
      <w:pPr>
        <w:ind w:firstLine="708"/>
        <w:jc w:val="both"/>
      </w:pPr>
      <w:r>
        <w:t>54</w:t>
      </w:r>
      <w:r w:rsidRPr="00BA61A3">
        <w:t xml:space="preserve">. </w:t>
      </w:r>
      <w:r w:rsidRPr="00AF09C8" w:rsidR="00AF09C8">
        <w:t>MLADIN j.d.o.o.</w:t>
      </w:r>
      <w:r w:rsidR="00AF09C8">
        <w:t xml:space="preserve"> Pula, Castropola 10</w:t>
      </w:r>
      <w:r w:rsidRPr="00BA61A3">
        <w:t xml:space="preserve">, OIB: </w:t>
      </w:r>
      <w:r w:rsidRPr="00AF09C8" w:rsidR="00AF09C8">
        <w:t>21008074650</w:t>
      </w:r>
      <w:r w:rsidRPr="00BA61A3">
        <w:t xml:space="preserve">, u iznosu od </w:t>
      </w:r>
      <w:r w:rsidRPr="00AF09C8" w:rsidR="00AF09C8">
        <w:t xml:space="preserve">184.545,29 </w:t>
      </w:r>
      <w:r w:rsidRPr="00BA61A3">
        <w:t>kuna.</w:t>
      </w:r>
    </w:p>
    <w:p w:rsidRPr="00BA61A3" w:rsidR="00A33A0A" w:rsidP="00A33A0A" w:rsidRDefault="00A33A0A">
      <w:pPr>
        <w:ind w:firstLine="708"/>
        <w:jc w:val="both"/>
      </w:pPr>
      <w:r>
        <w:t>55</w:t>
      </w:r>
      <w:r w:rsidRPr="00BA61A3">
        <w:t xml:space="preserve">. </w:t>
      </w:r>
      <w:r w:rsidRPr="00AF09C8" w:rsidR="00AF09C8">
        <w:t>ANTONIJA BABIĆ vl. obrta za čišćenje ATTA</w:t>
      </w:r>
      <w:r w:rsidR="00AF09C8">
        <w:t>, Pula, Besenghijeva ulica 2</w:t>
      </w:r>
      <w:r w:rsidRPr="00BA61A3">
        <w:t xml:space="preserve">, OIB: </w:t>
      </w:r>
      <w:r w:rsidRPr="00AF09C8" w:rsidR="00AF09C8">
        <w:t>14377428109</w:t>
      </w:r>
      <w:r w:rsidRPr="00BA61A3">
        <w:t xml:space="preserve">, u iznosu od </w:t>
      </w:r>
      <w:r w:rsidRPr="00AF09C8" w:rsidR="00AF09C8">
        <w:t xml:space="preserve">12.121,00 </w:t>
      </w:r>
      <w:r w:rsidRPr="00BA61A3">
        <w:t>kuna.</w:t>
      </w:r>
    </w:p>
    <w:p w:rsidRPr="00BA61A3" w:rsidR="00A33A0A" w:rsidP="00A33A0A" w:rsidRDefault="00A33A0A">
      <w:pPr>
        <w:ind w:firstLine="708"/>
        <w:jc w:val="both"/>
      </w:pPr>
      <w:r>
        <w:t>56</w:t>
      </w:r>
      <w:r w:rsidRPr="00BA61A3">
        <w:t xml:space="preserve">. </w:t>
      </w:r>
      <w:r w:rsidRPr="00AF09C8" w:rsidR="00AF09C8">
        <w:t>MIHO CILIGA</w:t>
      </w:r>
      <w:r w:rsidR="00AF09C8">
        <w:t>, Pula, Mutilska ulica 42/A</w:t>
      </w:r>
      <w:r w:rsidRPr="00BA61A3">
        <w:t xml:space="preserve">, OIB: </w:t>
      </w:r>
      <w:r w:rsidRPr="00AF09C8" w:rsidR="00AF09C8">
        <w:t>88801228068</w:t>
      </w:r>
      <w:r w:rsidRPr="00BA61A3">
        <w:t xml:space="preserve">, u iznosu od </w:t>
      </w:r>
      <w:r w:rsidRPr="00AF09C8" w:rsidR="00AF09C8">
        <w:t xml:space="preserve">18.000,00 </w:t>
      </w:r>
      <w:r w:rsidRPr="00BA61A3">
        <w:t>kuna.</w:t>
      </w:r>
    </w:p>
    <w:p w:rsidRPr="00BA61A3" w:rsidR="00A33A0A" w:rsidP="00A33A0A" w:rsidRDefault="00A33A0A">
      <w:pPr>
        <w:ind w:firstLine="708"/>
        <w:jc w:val="both"/>
      </w:pPr>
      <w:r>
        <w:t>57</w:t>
      </w:r>
      <w:r w:rsidRPr="00BA61A3">
        <w:t xml:space="preserve">. </w:t>
      </w:r>
      <w:r w:rsidRPr="00AF09C8" w:rsidR="00AF09C8">
        <w:t>CENTAR ZA RESTRUKTURIRANJE I PRODAJU</w:t>
      </w:r>
      <w:r w:rsidR="00AF09C8">
        <w:t>, Zagreb, Ivana Lučića 6</w:t>
      </w:r>
      <w:r>
        <w:t xml:space="preserve">, </w:t>
      </w:r>
      <w:r w:rsidRPr="00BA61A3">
        <w:t xml:space="preserve">OIB: </w:t>
      </w:r>
      <w:r w:rsidRPr="00AF09C8" w:rsidR="00AF09C8">
        <w:t>38083028711</w:t>
      </w:r>
      <w:r w:rsidRPr="00BA61A3">
        <w:t xml:space="preserve">, u iznosu od </w:t>
      </w:r>
      <w:r w:rsidRPr="00AF09C8" w:rsidR="00AF09C8">
        <w:t xml:space="preserve">8.229.526,19 </w:t>
      </w:r>
      <w:r w:rsidRPr="00BA61A3">
        <w:t>kuna.</w:t>
      </w:r>
    </w:p>
    <w:p w:rsidRPr="00BA61A3" w:rsidR="00A33A0A" w:rsidP="00A33A0A" w:rsidRDefault="00A33A0A">
      <w:pPr>
        <w:ind w:firstLine="708"/>
        <w:jc w:val="both"/>
      </w:pPr>
      <w:r>
        <w:t>58</w:t>
      </w:r>
      <w:r w:rsidRPr="00BA61A3">
        <w:t xml:space="preserve">. </w:t>
      </w:r>
      <w:r w:rsidRPr="00AF09C8" w:rsidR="00AF09C8">
        <w:t>EME d.o.o.</w:t>
      </w:r>
      <w:r w:rsidR="00AF09C8">
        <w:t xml:space="preserve"> Pula, Štinjanska </w:t>
      </w:r>
      <w:r w:rsidR="00830045">
        <w:t>cesta 63</w:t>
      </w:r>
      <w:r>
        <w:t xml:space="preserve">, </w:t>
      </w:r>
      <w:r w:rsidRPr="00BA61A3">
        <w:t xml:space="preserve">OIB: </w:t>
      </w:r>
      <w:r w:rsidRPr="00830045" w:rsidR="00830045">
        <w:t>44016597388</w:t>
      </w:r>
      <w:r w:rsidRPr="00BA61A3">
        <w:t xml:space="preserve">, u iznosu od </w:t>
      </w:r>
      <w:r w:rsidRPr="00830045" w:rsidR="00830045">
        <w:t xml:space="preserve">25.000,00 </w:t>
      </w:r>
      <w:r w:rsidRPr="00BA61A3">
        <w:t>kuna.</w:t>
      </w:r>
    </w:p>
    <w:p w:rsidRPr="00BA61A3" w:rsidR="00A33A0A" w:rsidP="00A33A0A" w:rsidRDefault="00A33A0A">
      <w:pPr>
        <w:ind w:firstLine="708"/>
        <w:jc w:val="both"/>
      </w:pPr>
      <w:r>
        <w:t>59</w:t>
      </w:r>
      <w:r w:rsidRPr="00BA61A3">
        <w:t xml:space="preserve">. </w:t>
      </w:r>
      <w:r w:rsidRPr="00830045" w:rsidR="00830045">
        <w:t>ULJANIK BRODOGRADILIŠTE d.d. u stečaju</w:t>
      </w:r>
      <w:r w:rsidR="00830045">
        <w:t>, Pula, Flaciusova 1</w:t>
      </w:r>
      <w:r w:rsidRPr="00BA61A3">
        <w:t xml:space="preserve">, OIB: </w:t>
      </w:r>
      <w:r w:rsidRPr="00830045" w:rsidR="00830045">
        <w:t>21764428190</w:t>
      </w:r>
      <w:r w:rsidRPr="00BA61A3">
        <w:t xml:space="preserve">, u iznosu od </w:t>
      </w:r>
      <w:r w:rsidRPr="00830045" w:rsidR="00830045">
        <w:t xml:space="preserve">2.195.616,72 </w:t>
      </w:r>
      <w:r w:rsidRPr="00BA61A3">
        <w:t>kuna.</w:t>
      </w:r>
    </w:p>
    <w:p w:rsidR="00A33A0A" w:rsidP="00A33A0A" w:rsidRDefault="00A33A0A">
      <w:pPr>
        <w:ind w:firstLine="708"/>
        <w:jc w:val="both"/>
      </w:pPr>
      <w:r>
        <w:t>60</w:t>
      </w:r>
      <w:r w:rsidRPr="00BA61A3">
        <w:t xml:space="preserve">. </w:t>
      </w:r>
      <w:r w:rsidRPr="00830045" w:rsidR="00830045">
        <w:t>DNV GL Adriatica d.o.o.</w:t>
      </w:r>
      <w:r w:rsidR="00830045">
        <w:t xml:space="preserve"> Rijeka, Ružićeva 32</w:t>
      </w:r>
      <w:r>
        <w:t xml:space="preserve">, OIB: </w:t>
      </w:r>
      <w:r w:rsidRPr="00830045" w:rsidR="00830045">
        <w:t>66958856391</w:t>
      </w:r>
      <w:r w:rsidRPr="00BA61A3">
        <w:t xml:space="preserve">, u iznosu od </w:t>
      </w:r>
      <w:r w:rsidRPr="00830045" w:rsidR="00830045">
        <w:t xml:space="preserve">44.734,75 </w:t>
      </w:r>
      <w:r w:rsidRPr="00BA61A3">
        <w:t>kuna.</w:t>
      </w:r>
    </w:p>
    <w:p w:rsidRPr="00BA61A3" w:rsidR="00A33A0A" w:rsidP="00A33A0A" w:rsidRDefault="00A33A0A">
      <w:pPr>
        <w:ind w:firstLine="708"/>
        <w:jc w:val="both"/>
      </w:pPr>
      <w:r>
        <w:lastRenderedPageBreak/>
        <w:t>61</w:t>
      </w:r>
      <w:r w:rsidRPr="00BA61A3">
        <w:t xml:space="preserve">. </w:t>
      </w:r>
      <w:r w:rsidRPr="00830045" w:rsidR="00830045">
        <w:t>DRAGAN KAPELOTO vl. tokarsko bravarskog obrta Đino</w:t>
      </w:r>
      <w:r w:rsidR="00830045">
        <w:t>, Pula, Ulica Istarskog razvoda 1</w:t>
      </w:r>
      <w:r w:rsidRPr="00BA61A3">
        <w:t xml:space="preserve">, OIB: </w:t>
      </w:r>
      <w:r w:rsidRPr="00830045" w:rsidR="00830045">
        <w:t>68343579601</w:t>
      </w:r>
      <w:r w:rsidRPr="00BA61A3">
        <w:t xml:space="preserve">, u iznosu od </w:t>
      </w:r>
      <w:r w:rsidRPr="00830045" w:rsidR="00830045">
        <w:t xml:space="preserve">29.104,08 </w:t>
      </w:r>
      <w:r w:rsidRPr="00BA61A3">
        <w:t>kuna.</w:t>
      </w:r>
    </w:p>
    <w:p w:rsidRPr="00BA61A3" w:rsidR="00A33A0A" w:rsidP="00A33A0A" w:rsidRDefault="00A33A0A">
      <w:pPr>
        <w:ind w:firstLine="708"/>
        <w:jc w:val="both"/>
      </w:pPr>
      <w:r>
        <w:t>62</w:t>
      </w:r>
      <w:r w:rsidRPr="00BA61A3">
        <w:t xml:space="preserve">. </w:t>
      </w:r>
      <w:r w:rsidRPr="00830045" w:rsidR="00830045">
        <w:t>ALFA COMMERCE d.o.o.</w:t>
      </w:r>
      <w:r w:rsidR="00830045">
        <w:t xml:space="preserve"> Viškovo, Mladenići 130</w:t>
      </w:r>
      <w:r w:rsidRPr="00BA61A3">
        <w:t xml:space="preserve">, OIB: </w:t>
      </w:r>
      <w:r w:rsidRPr="00830045" w:rsidR="00830045">
        <w:t>20407691223</w:t>
      </w:r>
      <w:r w:rsidRPr="00BA61A3">
        <w:t xml:space="preserve">, u iznosu od </w:t>
      </w:r>
      <w:r w:rsidRPr="00830045" w:rsidR="00830045">
        <w:t xml:space="preserve">27.212,20 </w:t>
      </w:r>
      <w:r w:rsidRPr="00BA61A3">
        <w:t>kuna.</w:t>
      </w:r>
    </w:p>
    <w:p w:rsidRPr="00BA61A3" w:rsidR="00A33A0A" w:rsidP="00A33A0A" w:rsidRDefault="00A33A0A">
      <w:pPr>
        <w:ind w:firstLine="708"/>
        <w:jc w:val="both"/>
      </w:pPr>
      <w:r>
        <w:t>63</w:t>
      </w:r>
      <w:r w:rsidRPr="00BA61A3">
        <w:t xml:space="preserve">. </w:t>
      </w:r>
      <w:r w:rsidRPr="00830045" w:rsidR="00830045">
        <w:t>ULJANIK STANDARD d.o.o.</w:t>
      </w:r>
      <w:r w:rsidR="00830045">
        <w:t xml:space="preserve"> Pula, Flaciusova 1</w:t>
      </w:r>
      <w:r w:rsidRPr="00BA61A3">
        <w:t xml:space="preserve">, OIB: </w:t>
      </w:r>
      <w:r w:rsidRPr="00830045" w:rsidR="00830045">
        <w:t>76215244096</w:t>
      </w:r>
      <w:r w:rsidRPr="00BA61A3">
        <w:t xml:space="preserve">, u iznosu od </w:t>
      </w:r>
      <w:r w:rsidRPr="00830045" w:rsidR="00830045">
        <w:t xml:space="preserve">60.887,53 </w:t>
      </w:r>
      <w:r w:rsidRPr="00BA61A3">
        <w:t>kuna.</w:t>
      </w:r>
    </w:p>
    <w:p w:rsidRPr="00BA61A3" w:rsidR="00830045" w:rsidP="00830045" w:rsidRDefault="00A33A0A">
      <w:pPr>
        <w:ind w:firstLine="708"/>
        <w:jc w:val="both"/>
      </w:pPr>
      <w:r>
        <w:t>64</w:t>
      </w:r>
      <w:r w:rsidRPr="00BA61A3">
        <w:t xml:space="preserve">. </w:t>
      </w:r>
      <w:r w:rsidRPr="00830045" w:rsidR="00830045">
        <w:t>GRAD RIJEKA</w:t>
      </w:r>
      <w:r w:rsidRPr="00BA61A3">
        <w:t xml:space="preserve">, </w:t>
      </w:r>
      <w:r w:rsidR="00830045">
        <w:t xml:space="preserve">Rijeka, Korzo 16, </w:t>
      </w:r>
      <w:r w:rsidRPr="00BA61A3">
        <w:t xml:space="preserve">OIB: </w:t>
      </w:r>
      <w:r w:rsidRPr="00830045" w:rsidR="00830045">
        <w:t>54382731928</w:t>
      </w:r>
      <w:r w:rsidRPr="00BA61A3">
        <w:t xml:space="preserve">, u iznosu od </w:t>
      </w:r>
      <w:r w:rsidRPr="00830045" w:rsidR="00830045">
        <w:t xml:space="preserve">20.908.092,71 </w:t>
      </w:r>
      <w:r w:rsidRPr="00BA61A3">
        <w:t>kuna.</w:t>
      </w:r>
    </w:p>
    <w:p w:rsidRPr="00BA61A3" w:rsidR="00830045" w:rsidP="00EB0213" w:rsidRDefault="00A33A0A">
      <w:pPr>
        <w:ind w:firstLine="708"/>
        <w:jc w:val="both"/>
      </w:pPr>
      <w:r>
        <w:t>65</w:t>
      </w:r>
      <w:r w:rsidRPr="00BA61A3">
        <w:t xml:space="preserve">. </w:t>
      </w:r>
      <w:r w:rsidRPr="00830045" w:rsidR="00830045">
        <w:t>PALFINGER MARINE NORWAY AS</w:t>
      </w:r>
      <w:r w:rsidR="00830045">
        <w:t>, Norveška, Nesttunbrekka97, 5221 Nesttun, 1201 Bergen</w:t>
      </w:r>
      <w:r w:rsidRPr="00BA61A3">
        <w:t xml:space="preserve">, OIB: </w:t>
      </w:r>
      <w:r w:rsidRPr="00830045" w:rsidR="00830045">
        <w:t>69765000110</w:t>
      </w:r>
      <w:r w:rsidRPr="00BA61A3">
        <w:t xml:space="preserve">, u iznosu od </w:t>
      </w:r>
      <w:r w:rsidRPr="00830045" w:rsidR="00830045">
        <w:t xml:space="preserve">3.146.394,44 </w:t>
      </w:r>
      <w:r w:rsidRPr="00BA61A3">
        <w:t>kuna.</w:t>
      </w:r>
    </w:p>
    <w:p w:rsidRPr="00BA61A3" w:rsidR="00A33A0A" w:rsidP="00A33A0A" w:rsidRDefault="00A33A0A">
      <w:pPr>
        <w:ind w:firstLine="708"/>
        <w:jc w:val="both"/>
      </w:pPr>
      <w:r>
        <w:t>66</w:t>
      </w:r>
      <w:r w:rsidRPr="00BA61A3">
        <w:t xml:space="preserve">. </w:t>
      </w:r>
      <w:r w:rsidRPr="00EB0213" w:rsidR="00EB0213">
        <w:t>UČILIŠTE ULJANIK, USTANOVA ZA OBRAZOVANJE ODRASLIH</w:t>
      </w:r>
      <w:r w:rsidR="00EB0213">
        <w:t>, Pula, Flaciusova 1</w:t>
      </w:r>
      <w:r>
        <w:t xml:space="preserve">, </w:t>
      </w:r>
      <w:r w:rsidRPr="00BA61A3">
        <w:t xml:space="preserve">OIB: </w:t>
      </w:r>
      <w:r w:rsidRPr="00EB0213" w:rsidR="00EB0213">
        <w:t>26303043176</w:t>
      </w:r>
      <w:r w:rsidRPr="00BA61A3">
        <w:t xml:space="preserve">, u iznosu od </w:t>
      </w:r>
      <w:r w:rsidRPr="00EB0213" w:rsidR="00EB0213">
        <w:t xml:space="preserve">54.699,43 </w:t>
      </w:r>
      <w:r w:rsidRPr="00BA61A3">
        <w:t>kuna.</w:t>
      </w:r>
    </w:p>
    <w:p w:rsidRPr="00BA61A3" w:rsidR="00A33A0A" w:rsidP="00A33A0A" w:rsidRDefault="00A33A0A">
      <w:pPr>
        <w:ind w:firstLine="708"/>
        <w:jc w:val="both"/>
      </w:pPr>
      <w:r>
        <w:t>67</w:t>
      </w:r>
      <w:r w:rsidRPr="00BA61A3">
        <w:t xml:space="preserve">. </w:t>
      </w:r>
      <w:r w:rsidRPr="00EB0213" w:rsidR="00EB0213">
        <w:t>VRULJA MONTAŽA d.o.o.</w:t>
      </w:r>
      <w:r w:rsidR="00EB0213">
        <w:t xml:space="preserve"> Sveti Juraj, Južno Naselje 41</w:t>
      </w:r>
      <w:r>
        <w:t xml:space="preserve">, </w:t>
      </w:r>
      <w:r w:rsidRPr="00BA61A3">
        <w:t xml:space="preserve">OIB: </w:t>
      </w:r>
      <w:r w:rsidRPr="00EB0213" w:rsidR="00EB0213">
        <w:t>23122713906</w:t>
      </w:r>
      <w:r w:rsidRPr="00BA61A3">
        <w:t xml:space="preserve">, u iznosu od </w:t>
      </w:r>
      <w:r w:rsidRPr="00EB0213" w:rsidR="00EB0213">
        <w:t xml:space="preserve">24.591,12 </w:t>
      </w:r>
      <w:r w:rsidRPr="00BA61A3">
        <w:t>kuna.</w:t>
      </w:r>
    </w:p>
    <w:p w:rsidRPr="00BA61A3" w:rsidR="00A33A0A" w:rsidP="00A33A0A" w:rsidRDefault="00A33A0A">
      <w:pPr>
        <w:ind w:firstLine="708"/>
        <w:jc w:val="both"/>
      </w:pPr>
      <w:r>
        <w:t>68</w:t>
      </w:r>
      <w:r w:rsidRPr="00BA61A3">
        <w:t xml:space="preserve">. </w:t>
      </w:r>
      <w:r w:rsidRPr="00EB0213" w:rsidR="00EB0213">
        <w:t>HRVATSKI REGISTAR BRODOVA</w:t>
      </w:r>
      <w:r w:rsidR="00EB0213">
        <w:t>, Split, Marasovića 67</w:t>
      </w:r>
      <w:r w:rsidRPr="00BA61A3">
        <w:t xml:space="preserve">, OIB: </w:t>
      </w:r>
      <w:r w:rsidRPr="00EB0213" w:rsidR="00EB0213">
        <w:t>04601923208</w:t>
      </w:r>
      <w:r w:rsidRPr="00BA61A3">
        <w:t xml:space="preserve">, u iznosu od </w:t>
      </w:r>
      <w:r w:rsidRPr="00EB0213" w:rsidR="00EB0213">
        <w:t xml:space="preserve">349.185,92 </w:t>
      </w:r>
      <w:r w:rsidRPr="00BA61A3">
        <w:t>kuna.</w:t>
      </w:r>
    </w:p>
    <w:p w:rsidR="00A33A0A" w:rsidP="00A33A0A" w:rsidRDefault="00A33A0A">
      <w:pPr>
        <w:ind w:firstLine="708"/>
        <w:jc w:val="both"/>
      </w:pPr>
      <w:r>
        <w:t>69</w:t>
      </w:r>
      <w:r w:rsidRPr="00BA61A3">
        <w:t xml:space="preserve">. </w:t>
      </w:r>
      <w:r w:rsidRPr="00EB0213" w:rsidR="00EB0213">
        <w:t>HANS JENSEN LUBRICATORS A/S</w:t>
      </w:r>
      <w:r w:rsidR="00EB0213">
        <w:t xml:space="preserve">, Kraljevina Danska, </w:t>
      </w:r>
      <w:r w:rsidR="007C1C7B">
        <w:t>Smedevaenget 3, P.O. Box 30, Hadsund, DK-9560</w:t>
      </w:r>
      <w:r>
        <w:t xml:space="preserve">, OIB: </w:t>
      </w:r>
      <w:r w:rsidRPr="007C1C7B" w:rsidR="007C1C7B">
        <w:t>71104806944</w:t>
      </w:r>
      <w:r w:rsidRPr="00BA61A3">
        <w:t xml:space="preserve">, u iznosu od </w:t>
      </w:r>
      <w:r w:rsidRPr="007C1C7B" w:rsidR="007C1C7B">
        <w:t xml:space="preserve">1.495.653,31 </w:t>
      </w:r>
      <w:r w:rsidRPr="00BA61A3">
        <w:t>kuna.</w:t>
      </w:r>
    </w:p>
    <w:p w:rsidRPr="00BA61A3" w:rsidR="00A33A0A" w:rsidP="00A33A0A" w:rsidRDefault="00A33A0A">
      <w:pPr>
        <w:ind w:firstLine="708"/>
        <w:jc w:val="both"/>
      </w:pPr>
      <w:r>
        <w:t>70</w:t>
      </w:r>
      <w:r w:rsidRPr="00BA61A3">
        <w:t xml:space="preserve">. </w:t>
      </w:r>
      <w:r w:rsidRPr="007C1C7B" w:rsidR="007C1C7B">
        <w:t>HIDRO.</w:t>
      </w:r>
      <w:r w:rsidR="007C1C7B">
        <w:t xml:space="preserve"> </w:t>
      </w:r>
      <w:r w:rsidRPr="007C1C7B" w:rsidR="007C1C7B">
        <w:t>LAB d.o.o.</w:t>
      </w:r>
      <w:r w:rsidR="007C1C7B">
        <w:t xml:space="preserve"> Ičići, Kolavići 5</w:t>
      </w:r>
      <w:r w:rsidRPr="00BA61A3">
        <w:t xml:space="preserve">, OIB: </w:t>
      </w:r>
      <w:r w:rsidRPr="007C1C7B" w:rsidR="007C1C7B">
        <w:t>71304602630</w:t>
      </w:r>
      <w:r w:rsidRPr="00BA61A3">
        <w:t xml:space="preserve">, u iznosu od </w:t>
      </w:r>
      <w:r w:rsidRPr="007C1C7B" w:rsidR="007C1C7B">
        <w:t xml:space="preserve">4.875,00 </w:t>
      </w:r>
      <w:r w:rsidRPr="00BA61A3">
        <w:t>kuna.</w:t>
      </w:r>
    </w:p>
    <w:p w:rsidRPr="00BA61A3" w:rsidR="00A33A0A" w:rsidP="00A33A0A" w:rsidRDefault="00A33A0A">
      <w:pPr>
        <w:ind w:firstLine="708"/>
        <w:jc w:val="both"/>
      </w:pPr>
      <w:r>
        <w:t>71</w:t>
      </w:r>
      <w:r w:rsidRPr="00BA61A3">
        <w:t xml:space="preserve">. </w:t>
      </w:r>
      <w:r w:rsidRPr="007C1C7B" w:rsidR="007C1C7B">
        <w:t>3. MAJ BRODOGRADILIŠTE d.d.</w:t>
      </w:r>
      <w:r w:rsidR="007C1C7B">
        <w:t xml:space="preserve"> Rijeka, Liburnijska 3</w:t>
      </w:r>
      <w:r w:rsidRPr="00BA61A3">
        <w:t xml:space="preserve">, OIB: </w:t>
      </w:r>
      <w:r w:rsidRPr="007C3128" w:rsidR="007C3128">
        <w:t>86167814130</w:t>
      </w:r>
      <w:r w:rsidRPr="00BA61A3">
        <w:t xml:space="preserve">, u iznosu od </w:t>
      </w:r>
      <w:r w:rsidRPr="007C3128" w:rsidR="007C3128">
        <w:t xml:space="preserve">14.624.870,74 </w:t>
      </w:r>
      <w:r w:rsidRPr="00BA61A3">
        <w:t>kuna.</w:t>
      </w:r>
    </w:p>
    <w:p w:rsidRPr="00BA61A3" w:rsidR="00A33A0A" w:rsidP="00A33A0A" w:rsidRDefault="00A33A0A">
      <w:pPr>
        <w:ind w:firstLine="708"/>
        <w:jc w:val="both"/>
      </w:pPr>
      <w:r>
        <w:t>72</w:t>
      </w:r>
      <w:r w:rsidRPr="00BA61A3">
        <w:t xml:space="preserve">. </w:t>
      </w:r>
      <w:r w:rsidRPr="007C3128" w:rsidR="007C3128">
        <w:t>ULJANIK d.d. u stečaju</w:t>
      </w:r>
      <w:r w:rsidR="007C3128">
        <w:t xml:space="preserve"> Pula, Flaciusova 1</w:t>
      </w:r>
      <w:r w:rsidRPr="00BA61A3">
        <w:t xml:space="preserve">, OIB: </w:t>
      </w:r>
      <w:r w:rsidRPr="007C3128" w:rsidR="007C3128">
        <w:t>56243843109</w:t>
      </w:r>
      <w:r w:rsidRPr="00BA61A3">
        <w:t xml:space="preserve">, u iznosu od </w:t>
      </w:r>
      <w:r w:rsidRPr="007C3128" w:rsidR="007C3128">
        <w:t xml:space="preserve">181.114.565,64 </w:t>
      </w:r>
      <w:r w:rsidRPr="00BA61A3">
        <w:t>kuna.</w:t>
      </w:r>
    </w:p>
    <w:p w:rsidRPr="00BA61A3" w:rsidR="00A33A0A" w:rsidP="00A33A0A" w:rsidRDefault="00A33A0A">
      <w:pPr>
        <w:ind w:firstLine="708"/>
        <w:jc w:val="both"/>
      </w:pPr>
      <w:r>
        <w:t>73</w:t>
      </w:r>
      <w:r w:rsidRPr="00BA61A3">
        <w:t xml:space="preserve">. </w:t>
      </w:r>
      <w:r w:rsidRPr="007C3128" w:rsidR="007C3128">
        <w:t>ISTRATEHNA d.o.o.</w:t>
      </w:r>
      <w:r w:rsidR="007C3128">
        <w:t xml:space="preserve"> Labin, Katuri 24</w:t>
      </w:r>
      <w:r w:rsidRPr="00BA61A3">
        <w:t xml:space="preserve">, OIB: </w:t>
      </w:r>
      <w:r w:rsidRPr="007C3128" w:rsidR="007C3128">
        <w:t>54417554373</w:t>
      </w:r>
      <w:r w:rsidRPr="00BA61A3">
        <w:t xml:space="preserve">, u iznosu od </w:t>
      </w:r>
      <w:r w:rsidRPr="007C3128" w:rsidR="007C3128">
        <w:t xml:space="preserve">61.642,26 </w:t>
      </w:r>
      <w:r w:rsidRPr="00BA61A3">
        <w:t>kuna.</w:t>
      </w:r>
    </w:p>
    <w:p w:rsidR="00A33A0A" w:rsidP="00A33A0A" w:rsidRDefault="00A33A0A">
      <w:pPr>
        <w:ind w:firstLine="708"/>
        <w:jc w:val="both"/>
      </w:pPr>
      <w:r>
        <w:t>74</w:t>
      </w:r>
      <w:r w:rsidRPr="00BA61A3">
        <w:t xml:space="preserve">. </w:t>
      </w:r>
      <w:r w:rsidRPr="007C3128" w:rsidR="007C3128">
        <w:t>PONS HANDELS GMBH</w:t>
      </w:r>
      <w:r w:rsidR="007C3128">
        <w:t>, Njemačka, D-81479 Munchen, Aidenbachstrasse 140</w:t>
      </w:r>
      <w:r w:rsidRPr="00BA61A3">
        <w:t xml:space="preserve">, OIB: </w:t>
      </w:r>
      <w:r w:rsidRPr="007C3128" w:rsidR="007C3128">
        <w:t>DE811935039</w:t>
      </w:r>
      <w:r w:rsidRPr="00BA61A3">
        <w:t xml:space="preserve">, u iznosu od </w:t>
      </w:r>
      <w:r w:rsidRPr="007C3128" w:rsidR="007C3128">
        <w:t xml:space="preserve">37.427,44 </w:t>
      </w:r>
      <w:r w:rsidRPr="00BA61A3">
        <w:t>kuna.</w:t>
      </w:r>
    </w:p>
    <w:p w:rsidRPr="00BA61A3" w:rsidR="00A33A0A" w:rsidP="00593F7A" w:rsidRDefault="00A33A0A">
      <w:pPr>
        <w:ind w:firstLine="708"/>
        <w:jc w:val="both"/>
      </w:pPr>
      <w:r>
        <w:t>75</w:t>
      </w:r>
      <w:r w:rsidRPr="00BA61A3">
        <w:t xml:space="preserve">. </w:t>
      </w:r>
      <w:r w:rsidRPr="00593F7A" w:rsidR="00593F7A">
        <w:t>PRICEWATERHOUSE COOPERS d.o.o.</w:t>
      </w:r>
      <w:r w:rsidR="00593F7A">
        <w:t xml:space="preserve"> Zagreb, Heinzelova ul. 70</w:t>
      </w:r>
      <w:r>
        <w:t xml:space="preserve">, </w:t>
      </w:r>
      <w:r w:rsidRPr="00BA61A3">
        <w:t xml:space="preserve">OIB: </w:t>
      </w:r>
      <w:r w:rsidRPr="00593F7A" w:rsidR="00593F7A">
        <w:t>81744835353</w:t>
      </w:r>
      <w:r w:rsidRPr="00BA61A3">
        <w:t xml:space="preserve">, u iznosu od </w:t>
      </w:r>
      <w:r w:rsidRPr="00593F7A" w:rsidR="00593F7A">
        <w:t xml:space="preserve">32.268,96 </w:t>
      </w:r>
      <w:r w:rsidRPr="00BA61A3">
        <w:t>kuna.</w:t>
      </w:r>
    </w:p>
    <w:p w:rsidRPr="00BA61A3" w:rsidR="00A33A0A" w:rsidP="00A33A0A" w:rsidRDefault="00A33A0A">
      <w:pPr>
        <w:ind w:firstLine="708"/>
        <w:jc w:val="both"/>
      </w:pPr>
      <w:r>
        <w:t>76</w:t>
      </w:r>
      <w:r w:rsidRPr="00BA61A3">
        <w:t xml:space="preserve">. </w:t>
      </w:r>
      <w:r w:rsidRPr="00593F7A" w:rsidR="00593F7A">
        <w:t>MIREJ BARBIĆ vl. obrta Elba – Elektromaterijal</w:t>
      </w:r>
      <w:r w:rsidR="00593F7A">
        <w:t>, Pula, Stiglicheva 20</w:t>
      </w:r>
      <w:r>
        <w:t xml:space="preserve">, </w:t>
      </w:r>
      <w:r w:rsidRPr="00BA61A3">
        <w:t xml:space="preserve">OIB: </w:t>
      </w:r>
      <w:r w:rsidRPr="00593F7A" w:rsidR="00593F7A">
        <w:t>65927463125</w:t>
      </w:r>
      <w:r w:rsidRPr="00BA61A3">
        <w:t xml:space="preserve">, u iznosu od </w:t>
      </w:r>
      <w:r w:rsidRPr="00593F7A" w:rsidR="00593F7A">
        <w:t xml:space="preserve">39.762,04 </w:t>
      </w:r>
      <w:r w:rsidRPr="00BA61A3">
        <w:t>kuna.</w:t>
      </w:r>
    </w:p>
    <w:p w:rsidRPr="00BA61A3" w:rsidR="00593F7A" w:rsidP="00593F7A" w:rsidRDefault="00A33A0A">
      <w:pPr>
        <w:ind w:firstLine="708"/>
        <w:jc w:val="both"/>
      </w:pPr>
      <w:r>
        <w:t>77</w:t>
      </w:r>
      <w:r w:rsidRPr="00BA61A3">
        <w:t xml:space="preserve">. </w:t>
      </w:r>
      <w:r w:rsidRPr="00593F7A" w:rsidR="00593F7A">
        <w:t>MAN Energy Solutions, filial af MAN Energy Solutions SE, Tyskland</w:t>
      </w:r>
      <w:r w:rsidR="00593F7A">
        <w:t>, Kraljevina Danska, 2450 Copenhagen SV, Teglholmsgade 41</w:t>
      </w:r>
      <w:r w:rsidRPr="00BA61A3">
        <w:t xml:space="preserve">, OIB: </w:t>
      </w:r>
      <w:r w:rsidRPr="00593F7A" w:rsidR="00593F7A">
        <w:t>03623956821</w:t>
      </w:r>
      <w:r w:rsidRPr="00BA61A3">
        <w:t xml:space="preserve">, u iznosu od </w:t>
      </w:r>
      <w:r w:rsidRPr="00593F7A" w:rsidR="00593F7A">
        <w:t xml:space="preserve">185.987,55 </w:t>
      </w:r>
      <w:r w:rsidRPr="00BA61A3">
        <w:t>kuna.</w:t>
      </w:r>
      <w:r w:rsidR="00570EE3">
        <w:t xml:space="preserve"> </w:t>
      </w:r>
    </w:p>
    <w:p w:rsidR="00A33A0A" w:rsidP="00A33A0A" w:rsidRDefault="00A33A0A">
      <w:pPr>
        <w:ind w:firstLine="708"/>
        <w:jc w:val="both"/>
      </w:pPr>
      <w:r>
        <w:t>78</w:t>
      </w:r>
      <w:r w:rsidRPr="00BA61A3">
        <w:t xml:space="preserve">. </w:t>
      </w:r>
      <w:r w:rsidRPr="00593F7A" w:rsidR="00570EE3">
        <w:t>MAN Energy Solutions, filial af MAN Energy Solutions SE, Tyskland</w:t>
      </w:r>
      <w:r w:rsidR="00570EE3">
        <w:t>, Kraljevina Danska, 2450 Copenhagen SV, Teglholmsgade 41</w:t>
      </w:r>
      <w:r w:rsidRPr="00BA61A3" w:rsidR="00570EE3">
        <w:t xml:space="preserve">, OIB: </w:t>
      </w:r>
      <w:r w:rsidRPr="00593F7A" w:rsidR="00570EE3">
        <w:t>03623956821</w:t>
      </w:r>
      <w:r w:rsidRPr="00BA61A3" w:rsidR="00570EE3">
        <w:t xml:space="preserve">, u iznosu od </w:t>
      </w:r>
      <w:r w:rsidRPr="00570EE3" w:rsidR="00570EE3">
        <w:t xml:space="preserve">76.789,37 </w:t>
      </w:r>
      <w:r w:rsidRPr="00BA61A3" w:rsidR="00570EE3">
        <w:t>kuna.</w:t>
      </w:r>
      <w:r w:rsidR="00570EE3">
        <w:t xml:space="preserve"> </w:t>
      </w:r>
    </w:p>
    <w:p w:rsidR="00570EE3" w:rsidP="00570EE3" w:rsidRDefault="00570EE3">
      <w:pPr>
        <w:ind w:firstLine="708"/>
        <w:jc w:val="both"/>
      </w:pPr>
      <w:r>
        <w:t>79</w:t>
      </w:r>
      <w:r w:rsidRPr="00BA61A3">
        <w:t xml:space="preserve">. </w:t>
      </w:r>
      <w:r w:rsidRPr="00593F7A">
        <w:t>MAN Energy Solutions, filial af MAN Energy Solutions SE, Tyskland</w:t>
      </w:r>
      <w:r>
        <w:t>, Kraljevina Danska, 2450 Copenhagen SV, Teglholmsgade 41</w:t>
      </w:r>
      <w:r w:rsidRPr="00BA61A3">
        <w:t xml:space="preserve">, OIB: </w:t>
      </w:r>
      <w:r w:rsidRPr="00593F7A">
        <w:t>03623956821</w:t>
      </w:r>
      <w:r w:rsidRPr="00BA61A3">
        <w:t xml:space="preserve">, u iznosu od </w:t>
      </w:r>
      <w:r w:rsidRPr="00570EE3">
        <w:t xml:space="preserve">250.395,75 </w:t>
      </w:r>
      <w:r w:rsidRPr="00BA61A3">
        <w:t>kuna.</w:t>
      </w:r>
      <w:r>
        <w:t xml:space="preserve"> </w:t>
      </w:r>
    </w:p>
    <w:p w:rsidR="00570EE3" w:rsidP="0096480A" w:rsidRDefault="00570EE3">
      <w:pPr>
        <w:ind w:firstLine="708"/>
        <w:jc w:val="both"/>
      </w:pPr>
      <w:r>
        <w:t>80</w:t>
      </w:r>
      <w:r w:rsidRPr="00BA61A3">
        <w:t xml:space="preserve">. </w:t>
      </w:r>
      <w:r w:rsidRPr="00593F7A">
        <w:t>MAN Energy Solutions, filial af MAN Energy Solutions SE, Tyskland</w:t>
      </w:r>
      <w:r>
        <w:t>, Kraljevina Danska, 2450 Copenhagen SV, Teglholmsgade 41</w:t>
      </w:r>
      <w:r w:rsidRPr="00BA61A3">
        <w:t xml:space="preserve">, OIB: </w:t>
      </w:r>
      <w:r w:rsidRPr="00593F7A">
        <w:t>03623956821</w:t>
      </w:r>
      <w:r w:rsidRPr="00BA61A3">
        <w:t xml:space="preserve">, u iznosu od </w:t>
      </w:r>
      <w:r w:rsidR="0096480A">
        <w:t>155,52</w:t>
      </w:r>
      <w:r w:rsidRPr="00570EE3">
        <w:t xml:space="preserve"> </w:t>
      </w:r>
      <w:r w:rsidRPr="00BA61A3">
        <w:t>kuna.</w:t>
      </w:r>
      <w:r>
        <w:t xml:space="preserve"> </w:t>
      </w:r>
    </w:p>
    <w:p w:rsidR="00570EE3" w:rsidP="00570EE3" w:rsidRDefault="00570EE3">
      <w:pPr>
        <w:ind w:firstLine="708"/>
        <w:jc w:val="both"/>
      </w:pPr>
      <w:r>
        <w:t>81</w:t>
      </w:r>
      <w:r w:rsidRPr="00BA61A3">
        <w:t xml:space="preserve">. </w:t>
      </w:r>
      <w:r w:rsidRPr="00593F7A">
        <w:t>MAN Energy Solutions, filial af MAN Energy Solutions SE, Tyskland</w:t>
      </w:r>
      <w:r>
        <w:t>, Kraljevina Danska, 2450 Copenhagen SV, Teglholmsgade 41</w:t>
      </w:r>
      <w:r w:rsidRPr="00BA61A3">
        <w:t xml:space="preserve">, OIB: </w:t>
      </w:r>
      <w:r w:rsidRPr="00593F7A">
        <w:t>03623956821</w:t>
      </w:r>
      <w:r w:rsidRPr="00BA61A3">
        <w:t xml:space="preserve">, u iznosu od </w:t>
      </w:r>
      <w:r w:rsidR="0096480A">
        <w:t>45.984,00</w:t>
      </w:r>
      <w:r w:rsidRPr="00570EE3">
        <w:t xml:space="preserve"> </w:t>
      </w:r>
      <w:r w:rsidRPr="00BA61A3">
        <w:t>kuna.</w:t>
      </w:r>
      <w:r>
        <w:t xml:space="preserve"> </w:t>
      </w:r>
    </w:p>
    <w:p w:rsidR="00570EE3" w:rsidP="00570EE3" w:rsidRDefault="00570EE3">
      <w:pPr>
        <w:ind w:firstLine="708"/>
        <w:jc w:val="both"/>
      </w:pPr>
      <w:r>
        <w:t>82</w:t>
      </w:r>
      <w:r w:rsidRPr="00BA61A3">
        <w:t xml:space="preserve">. </w:t>
      </w:r>
      <w:r w:rsidRPr="00593F7A">
        <w:t>MAN Energy Solutions, filial af MAN Energy Solutions SE, Tyskland</w:t>
      </w:r>
      <w:r>
        <w:t>, Kraljevina Danska, 2450 Copenhagen SV, Teglholmsgade 41</w:t>
      </w:r>
      <w:r w:rsidRPr="00BA61A3">
        <w:t xml:space="preserve">, OIB: </w:t>
      </w:r>
      <w:r w:rsidRPr="00593F7A">
        <w:t>03623956821</w:t>
      </w:r>
      <w:r w:rsidRPr="00BA61A3">
        <w:t xml:space="preserve">, u iznosu od </w:t>
      </w:r>
      <w:r w:rsidR="0096480A">
        <w:t>19.060,63</w:t>
      </w:r>
      <w:r w:rsidRPr="00570EE3">
        <w:t xml:space="preserve"> </w:t>
      </w:r>
      <w:r w:rsidRPr="00BA61A3">
        <w:t>kuna.</w:t>
      </w:r>
      <w:r>
        <w:t xml:space="preserve"> </w:t>
      </w:r>
    </w:p>
    <w:p w:rsidR="00570EE3" w:rsidP="00570EE3" w:rsidRDefault="00570EE3">
      <w:pPr>
        <w:ind w:firstLine="708"/>
        <w:jc w:val="both"/>
      </w:pPr>
      <w:r>
        <w:lastRenderedPageBreak/>
        <w:t>83</w:t>
      </w:r>
      <w:r w:rsidRPr="00BA61A3">
        <w:t xml:space="preserve">. </w:t>
      </w:r>
      <w:r w:rsidRPr="00593F7A">
        <w:t>MAN Energy Solutions, filial af MAN Energy Solutions SE, Tyskland</w:t>
      </w:r>
      <w:r>
        <w:t>, Kraljevina Danska, 2450 Copenhagen SV, Teglholmsgade 41</w:t>
      </w:r>
      <w:r w:rsidRPr="00BA61A3">
        <w:t xml:space="preserve">, OIB: </w:t>
      </w:r>
      <w:r w:rsidRPr="00593F7A">
        <w:t>03623956821</w:t>
      </w:r>
      <w:r w:rsidRPr="00BA61A3">
        <w:t xml:space="preserve">, u iznosu od </w:t>
      </w:r>
      <w:r w:rsidR="0096480A">
        <w:t>636.098,75</w:t>
      </w:r>
      <w:r w:rsidRPr="00570EE3">
        <w:t xml:space="preserve"> </w:t>
      </w:r>
      <w:r w:rsidRPr="00BA61A3">
        <w:t>kuna.</w:t>
      </w:r>
      <w:r>
        <w:t xml:space="preserve"> </w:t>
      </w:r>
    </w:p>
    <w:p w:rsidR="00570EE3" w:rsidP="00570EE3" w:rsidRDefault="00570EE3">
      <w:pPr>
        <w:ind w:firstLine="708"/>
        <w:jc w:val="both"/>
      </w:pPr>
      <w:r>
        <w:t>84</w:t>
      </w:r>
      <w:r w:rsidRPr="00BA61A3">
        <w:t xml:space="preserve">. </w:t>
      </w:r>
      <w:r w:rsidRPr="00593F7A">
        <w:t>MAN Energy Solutions, filial af MAN Energy Solutions SE, Tyskland</w:t>
      </w:r>
      <w:r>
        <w:t>, Kraljevina Danska, 2450 Copenhagen SV, Teglholmsgade 41</w:t>
      </w:r>
      <w:r w:rsidRPr="00BA61A3">
        <w:t xml:space="preserve">, OIB: </w:t>
      </w:r>
      <w:r w:rsidRPr="00593F7A">
        <w:t>03623956821</w:t>
      </w:r>
      <w:r w:rsidRPr="00BA61A3">
        <w:t xml:space="preserve">, u iznosu od </w:t>
      </w:r>
      <w:r w:rsidR="0096480A">
        <w:t>978.483,71</w:t>
      </w:r>
      <w:r w:rsidRPr="00570EE3">
        <w:t xml:space="preserve"> </w:t>
      </w:r>
      <w:r w:rsidRPr="00BA61A3">
        <w:t>kuna.</w:t>
      </w:r>
      <w:r>
        <w:t xml:space="preserve"> </w:t>
      </w:r>
    </w:p>
    <w:p w:rsidR="0096480A" w:rsidP="0096480A" w:rsidRDefault="00570EE3">
      <w:pPr>
        <w:ind w:firstLine="708"/>
        <w:jc w:val="both"/>
      </w:pPr>
      <w:r>
        <w:t>85</w:t>
      </w:r>
      <w:r w:rsidRPr="00BA61A3">
        <w:t xml:space="preserve">. </w:t>
      </w:r>
      <w:r w:rsidRPr="00593F7A">
        <w:t>MAN Energy Solutions, filial af MAN Energy Solutions SE, Tyskland</w:t>
      </w:r>
      <w:r>
        <w:t>, Kraljevina Danska, 2450 Copenhagen SV, Teglholmsgade 41</w:t>
      </w:r>
      <w:r w:rsidRPr="00BA61A3">
        <w:t xml:space="preserve">, OIB: </w:t>
      </w:r>
      <w:r w:rsidRPr="00593F7A">
        <w:t>03623956821</w:t>
      </w:r>
      <w:r w:rsidRPr="00BA61A3">
        <w:t xml:space="preserve">, u iznosu od </w:t>
      </w:r>
      <w:r w:rsidRPr="0096480A" w:rsidR="0096480A">
        <w:t xml:space="preserve">1.513.524,52 </w:t>
      </w:r>
      <w:r w:rsidRPr="00BA61A3">
        <w:t>kuna.</w:t>
      </w:r>
      <w:r>
        <w:t xml:space="preserve"> </w:t>
      </w:r>
    </w:p>
    <w:p w:rsidR="0058529D" w:rsidP="0058529D" w:rsidRDefault="0058529D">
      <w:pPr>
        <w:ind w:firstLine="708"/>
        <w:jc w:val="both"/>
      </w:pPr>
      <w:r>
        <w:t>86</w:t>
      </w:r>
      <w:r w:rsidRPr="00BA61A3">
        <w:t xml:space="preserve">. </w:t>
      </w:r>
      <w:r w:rsidRPr="00593F7A">
        <w:t>MAN Energy Solutions, filial af MAN Energy Solutions SE, Tyskland</w:t>
      </w:r>
      <w:r>
        <w:t>, Kraljevina Danska, 2450 Copenhagen SV, Teglholmsgade 41</w:t>
      </w:r>
      <w:r w:rsidRPr="00BA61A3">
        <w:t xml:space="preserve">, OIB: </w:t>
      </w:r>
      <w:r w:rsidRPr="00593F7A">
        <w:t>03623956821</w:t>
      </w:r>
      <w:r w:rsidRPr="00BA61A3">
        <w:t xml:space="preserve">, u iznosu od </w:t>
      </w:r>
      <w:r>
        <w:t>1.410.801,70</w:t>
      </w:r>
      <w:r w:rsidRPr="0096480A">
        <w:t xml:space="preserve"> </w:t>
      </w:r>
      <w:r w:rsidRPr="00BA61A3">
        <w:t>kuna.</w:t>
      </w:r>
      <w:r>
        <w:t xml:space="preserve"> </w:t>
      </w:r>
    </w:p>
    <w:p w:rsidR="0096480A" w:rsidP="0096480A" w:rsidRDefault="0096480A">
      <w:pPr>
        <w:ind w:firstLine="708"/>
        <w:jc w:val="both"/>
      </w:pPr>
      <w:r>
        <w:t>8</w:t>
      </w:r>
      <w:r w:rsidR="0058529D">
        <w:t>7</w:t>
      </w:r>
      <w:r w:rsidRPr="00BA61A3">
        <w:t xml:space="preserve">. </w:t>
      </w:r>
      <w:r w:rsidRPr="0096480A">
        <w:t>VINKO RADOVANI</w:t>
      </w:r>
      <w:r>
        <w:t>, Rijeka, Karasova 2</w:t>
      </w:r>
      <w:r w:rsidRPr="00BA61A3">
        <w:t xml:space="preserve">, OIB: </w:t>
      </w:r>
      <w:r w:rsidRPr="0096480A">
        <w:t>07004881933</w:t>
      </w:r>
      <w:r w:rsidRPr="00BA61A3">
        <w:t xml:space="preserve">, u iznosu od </w:t>
      </w:r>
      <w:r w:rsidRPr="0096480A">
        <w:t xml:space="preserve">4.853,32 </w:t>
      </w:r>
      <w:r w:rsidRPr="00BA61A3">
        <w:t>kuna.</w:t>
      </w:r>
      <w:r>
        <w:t xml:space="preserve"> </w:t>
      </w:r>
    </w:p>
    <w:p w:rsidR="0096480A" w:rsidP="0096480A" w:rsidRDefault="0058529D">
      <w:pPr>
        <w:ind w:firstLine="708"/>
        <w:jc w:val="both"/>
      </w:pPr>
      <w:r>
        <w:t>88</w:t>
      </w:r>
      <w:r w:rsidRPr="00BA61A3" w:rsidR="0096480A">
        <w:t xml:space="preserve">. </w:t>
      </w:r>
      <w:r w:rsidRPr="0096480A" w:rsidR="0096480A">
        <w:t>MILAN MRŠIĆ</w:t>
      </w:r>
      <w:r w:rsidR="0096480A">
        <w:t>, Rijeka, Branimira Markovića 15</w:t>
      </w:r>
      <w:r w:rsidRPr="00BA61A3" w:rsidR="0096480A">
        <w:t xml:space="preserve">, OIB: </w:t>
      </w:r>
      <w:r w:rsidRPr="0096480A" w:rsidR="0096480A">
        <w:t>10159680133</w:t>
      </w:r>
      <w:r w:rsidRPr="00BA61A3" w:rsidR="0096480A">
        <w:t xml:space="preserve">, u iznosu od </w:t>
      </w:r>
      <w:r w:rsidRPr="0096480A" w:rsidR="0096480A">
        <w:t xml:space="preserve">4.334,72 </w:t>
      </w:r>
      <w:r w:rsidRPr="00BA61A3" w:rsidR="0096480A">
        <w:t>kuna.</w:t>
      </w:r>
      <w:r w:rsidR="0096480A">
        <w:t xml:space="preserve"> </w:t>
      </w:r>
    </w:p>
    <w:p w:rsidR="0096480A" w:rsidP="0096480A" w:rsidRDefault="0096480A">
      <w:pPr>
        <w:ind w:firstLine="708"/>
        <w:jc w:val="both"/>
      </w:pPr>
      <w:r>
        <w:t>8</w:t>
      </w:r>
      <w:r w:rsidR="0058529D">
        <w:t>9</w:t>
      </w:r>
      <w:r w:rsidRPr="00BA61A3">
        <w:t xml:space="preserve">. </w:t>
      </w:r>
      <w:r w:rsidRPr="0096480A">
        <w:t>BISERKA VUŠKOVIĆ</w:t>
      </w:r>
      <w:r w:rsidRPr="00BA61A3">
        <w:t xml:space="preserve">, </w:t>
      </w:r>
      <w:r>
        <w:t xml:space="preserve">Rijeka, Sveti križ 38, </w:t>
      </w:r>
      <w:r w:rsidRPr="00BA61A3">
        <w:t xml:space="preserve">OIB: </w:t>
      </w:r>
      <w:r w:rsidRPr="0096480A">
        <w:t>36750750766</w:t>
      </w:r>
      <w:r w:rsidRPr="00BA61A3">
        <w:t xml:space="preserve">, u iznosu od </w:t>
      </w:r>
      <w:r w:rsidRPr="0096480A">
        <w:t xml:space="preserve">4.334,72 </w:t>
      </w:r>
      <w:r w:rsidRPr="00BA61A3">
        <w:t>kuna.</w:t>
      </w:r>
      <w:r>
        <w:t xml:space="preserve"> </w:t>
      </w:r>
    </w:p>
    <w:p w:rsidR="0096480A" w:rsidP="0096480A" w:rsidRDefault="0096480A">
      <w:pPr>
        <w:ind w:firstLine="708"/>
        <w:jc w:val="both"/>
      </w:pPr>
      <w:r>
        <w:t>9</w:t>
      </w:r>
      <w:r w:rsidR="0058529D">
        <w:t>0</w:t>
      </w:r>
      <w:r w:rsidRPr="00BA61A3">
        <w:t xml:space="preserve">. </w:t>
      </w:r>
      <w:r w:rsidRPr="0096480A">
        <w:t>NEVENKA KLOBUČAR</w:t>
      </w:r>
      <w:r>
        <w:t>, Rijeka, Mladenići 44</w:t>
      </w:r>
      <w:r w:rsidRPr="00BA61A3">
        <w:t xml:space="preserve">, OIB: </w:t>
      </w:r>
      <w:r w:rsidRPr="0096480A">
        <w:t>84199441655</w:t>
      </w:r>
      <w:r w:rsidRPr="00BA61A3">
        <w:t xml:space="preserve">, u iznosu od </w:t>
      </w:r>
      <w:r w:rsidRPr="0096480A">
        <w:t xml:space="preserve">4.334,72 </w:t>
      </w:r>
      <w:r w:rsidRPr="00BA61A3">
        <w:t>kuna.</w:t>
      </w:r>
      <w:r>
        <w:t xml:space="preserve"> </w:t>
      </w:r>
    </w:p>
    <w:p w:rsidR="0096480A" w:rsidP="0096480A" w:rsidRDefault="0096480A">
      <w:pPr>
        <w:ind w:firstLine="708"/>
        <w:jc w:val="both"/>
      </w:pPr>
      <w:r>
        <w:t>90</w:t>
      </w:r>
      <w:r w:rsidR="0058529D">
        <w:t>1</w:t>
      </w:r>
      <w:r w:rsidRPr="00BA61A3">
        <w:t xml:space="preserve"> </w:t>
      </w:r>
      <w:r w:rsidRPr="0096480A">
        <w:t>ANĐELKA MANDIĆ</w:t>
      </w:r>
      <w:r>
        <w:t>, Rijeka, Bože starca Jurićeva 56</w:t>
      </w:r>
      <w:r w:rsidRPr="00BA61A3">
        <w:t xml:space="preserve">, OIB: </w:t>
      </w:r>
      <w:r w:rsidRPr="0096480A">
        <w:t>22984159182</w:t>
      </w:r>
      <w:r w:rsidRPr="00BA61A3">
        <w:t xml:space="preserve">, u iznosu od </w:t>
      </w:r>
      <w:r w:rsidRPr="0096480A">
        <w:t xml:space="preserve">4.334,72 </w:t>
      </w:r>
      <w:r w:rsidRPr="00BA61A3">
        <w:t>kuna.</w:t>
      </w:r>
      <w:r>
        <w:t xml:space="preserve"> </w:t>
      </w:r>
    </w:p>
    <w:p w:rsidR="0096480A" w:rsidP="0096480A" w:rsidRDefault="0096480A">
      <w:pPr>
        <w:ind w:firstLine="708"/>
        <w:jc w:val="both"/>
      </w:pPr>
      <w:r>
        <w:t>9</w:t>
      </w:r>
      <w:r w:rsidR="0058529D">
        <w:t>2</w:t>
      </w:r>
      <w:r w:rsidRPr="00BA61A3">
        <w:t xml:space="preserve">. </w:t>
      </w:r>
      <w:r w:rsidRPr="00026649" w:rsidR="00026649">
        <w:t>IVANA DUNDOVIĆ</w:t>
      </w:r>
      <w:r w:rsidRPr="00BA61A3">
        <w:t xml:space="preserve">, </w:t>
      </w:r>
      <w:r w:rsidR="00026649">
        <w:t xml:space="preserve">Rijeka, Ludvetov breg 18, </w:t>
      </w:r>
      <w:r w:rsidRPr="00BA61A3">
        <w:t xml:space="preserve">OIB: </w:t>
      </w:r>
      <w:r w:rsidRPr="00026649" w:rsidR="00026649">
        <w:t>50836840915</w:t>
      </w:r>
      <w:r w:rsidRPr="00BA61A3">
        <w:t xml:space="preserve">, u iznosu od </w:t>
      </w:r>
      <w:r w:rsidRPr="00026649" w:rsidR="00026649">
        <w:t xml:space="preserve">4.334,72 </w:t>
      </w:r>
      <w:r w:rsidRPr="00BA61A3">
        <w:t>kuna.</w:t>
      </w:r>
      <w:r>
        <w:t xml:space="preserve"> </w:t>
      </w:r>
    </w:p>
    <w:p w:rsidR="0096480A" w:rsidP="0096480A" w:rsidRDefault="0096480A">
      <w:pPr>
        <w:ind w:firstLine="708"/>
        <w:jc w:val="both"/>
      </w:pPr>
      <w:r>
        <w:t>9</w:t>
      </w:r>
      <w:r w:rsidR="0058529D">
        <w:t>3</w:t>
      </w:r>
      <w:r w:rsidRPr="00BA61A3">
        <w:t xml:space="preserve">. </w:t>
      </w:r>
      <w:r w:rsidRPr="00026649" w:rsidR="00026649">
        <w:t>MUHEDIN BAHOVIĆ</w:t>
      </w:r>
      <w:r w:rsidRPr="00BA61A3">
        <w:t xml:space="preserve">, </w:t>
      </w:r>
      <w:r w:rsidR="00026649">
        <w:t xml:space="preserve">Viškovo, Draga 21, </w:t>
      </w:r>
      <w:r w:rsidRPr="00BA61A3">
        <w:t xml:space="preserve">OIB: </w:t>
      </w:r>
      <w:r w:rsidRPr="00026649" w:rsidR="00026649">
        <w:t>76009741972</w:t>
      </w:r>
      <w:r w:rsidRPr="00BA61A3">
        <w:t xml:space="preserve">, u iznosu od </w:t>
      </w:r>
      <w:r w:rsidRPr="00026649" w:rsidR="00026649">
        <w:t xml:space="preserve">4.853,32 </w:t>
      </w:r>
      <w:r w:rsidRPr="00BA61A3">
        <w:t>kuna.</w:t>
      </w:r>
      <w:r>
        <w:t xml:space="preserve"> </w:t>
      </w:r>
    </w:p>
    <w:p w:rsidR="0096480A" w:rsidP="0096480A" w:rsidRDefault="0096480A">
      <w:pPr>
        <w:ind w:firstLine="708"/>
        <w:jc w:val="both"/>
      </w:pPr>
      <w:r>
        <w:t>9</w:t>
      </w:r>
      <w:r w:rsidR="0058529D">
        <w:t>4</w:t>
      </w:r>
      <w:r w:rsidRPr="00BA61A3">
        <w:t xml:space="preserve">. </w:t>
      </w:r>
      <w:r w:rsidRPr="00026649" w:rsidR="00026649">
        <w:t>ZARIJA JANKOVIĆ</w:t>
      </w:r>
      <w:r w:rsidRPr="00BA61A3">
        <w:t xml:space="preserve">, </w:t>
      </w:r>
      <w:r w:rsidR="00026649">
        <w:t xml:space="preserve">Rijeka, Ivana Matetića Ronjgova 4, </w:t>
      </w:r>
      <w:r w:rsidRPr="00BA61A3">
        <w:t xml:space="preserve">OIB: </w:t>
      </w:r>
      <w:r w:rsidRPr="00026649" w:rsidR="00026649">
        <w:t>49865801577</w:t>
      </w:r>
      <w:r w:rsidRPr="00BA61A3">
        <w:t xml:space="preserve">, u iznosu od </w:t>
      </w:r>
      <w:r w:rsidRPr="00026649" w:rsidR="00026649">
        <w:t xml:space="preserve">4.334,72 </w:t>
      </w:r>
      <w:r w:rsidRPr="00BA61A3">
        <w:t>kuna.</w:t>
      </w:r>
      <w:r>
        <w:t xml:space="preserve"> </w:t>
      </w:r>
    </w:p>
    <w:p w:rsidR="0096480A" w:rsidP="0096480A" w:rsidRDefault="0096480A">
      <w:pPr>
        <w:ind w:firstLine="708"/>
        <w:jc w:val="both"/>
      </w:pPr>
      <w:r>
        <w:t>9</w:t>
      </w:r>
      <w:r w:rsidR="0058529D">
        <w:t>5</w:t>
      </w:r>
      <w:r w:rsidRPr="00BA61A3">
        <w:t xml:space="preserve">. </w:t>
      </w:r>
      <w:r w:rsidRPr="00026649" w:rsidR="00026649">
        <w:t>STJEPAN STOŠIĆ</w:t>
      </w:r>
      <w:r w:rsidRPr="00BA61A3">
        <w:t xml:space="preserve">, </w:t>
      </w:r>
      <w:r w:rsidR="00026649">
        <w:t xml:space="preserve">Rijeka, Crnčićeva 5, </w:t>
      </w:r>
      <w:r w:rsidRPr="00BA61A3">
        <w:t xml:space="preserve">OIB: </w:t>
      </w:r>
      <w:r w:rsidRPr="000432A9" w:rsidR="000432A9">
        <w:t>84349354291</w:t>
      </w:r>
      <w:r w:rsidRPr="00BA61A3">
        <w:t xml:space="preserve">, u iznosu od </w:t>
      </w:r>
      <w:r w:rsidRPr="000432A9" w:rsidR="000432A9">
        <w:t xml:space="preserve">4.334,72 </w:t>
      </w:r>
      <w:r w:rsidRPr="00BA61A3">
        <w:t>kuna.</w:t>
      </w:r>
      <w:r>
        <w:t xml:space="preserve"> </w:t>
      </w:r>
    </w:p>
    <w:p w:rsidR="0096480A" w:rsidP="0096480A" w:rsidRDefault="0096480A">
      <w:pPr>
        <w:ind w:firstLine="708"/>
        <w:jc w:val="both"/>
      </w:pPr>
      <w:r>
        <w:t>9</w:t>
      </w:r>
      <w:r w:rsidR="0058529D">
        <w:t>6</w:t>
      </w:r>
      <w:r w:rsidRPr="00BA61A3">
        <w:t xml:space="preserve">. </w:t>
      </w:r>
      <w:r w:rsidRPr="000432A9" w:rsidR="000432A9">
        <w:t>BRANKA DUNDOVIĆ</w:t>
      </w:r>
      <w:r w:rsidRPr="00BA61A3">
        <w:t>,</w:t>
      </w:r>
      <w:r w:rsidR="000432A9">
        <w:t xml:space="preserve"> Rijeka, Ludvetov breg 18,</w:t>
      </w:r>
      <w:r w:rsidRPr="00BA61A3">
        <w:t xml:space="preserve"> OIB: </w:t>
      </w:r>
      <w:r w:rsidRPr="002E585F" w:rsidR="002E585F">
        <w:t>25177302693</w:t>
      </w:r>
      <w:r w:rsidRPr="00BA61A3">
        <w:t xml:space="preserve">, u iznosu od </w:t>
      </w:r>
      <w:r w:rsidRPr="002E585F" w:rsidR="002E585F">
        <w:t xml:space="preserve">4.334,72 </w:t>
      </w:r>
      <w:r w:rsidRPr="00BA61A3">
        <w:t>kuna.</w:t>
      </w:r>
      <w:r>
        <w:t xml:space="preserve"> </w:t>
      </w:r>
    </w:p>
    <w:p w:rsidR="0096480A" w:rsidP="0096480A" w:rsidRDefault="0096480A">
      <w:pPr>
        <w:ind w:firstLine="708"/>
        <w:jc w:val="both"/>
      </w:pPr>
      <w:r>
        <w:t>9</w:t>
      </w:r>
      <w:r w:rsidR="0058529D">
        <w:t>7</w:t>
      </w:r>
      <w:r w:rsidRPr="00BA61A3">
        <w:t xml:space="preserve">. </w:t>
      </w:r>
      <w:r w:rsidRPr="002E585F" w:rsidR="002E585F">
        <w:t>DRAŽEN LOVRENČIĆ</w:t>
      </w:r>
      <w:r w:rsidRPr="00BA61A3">
        <w:t xml:space="preserve">, </w:t>
      </w:r>
      <w:r w:rsidR="002E585F">
        <w:t xml:space="preserve">Kastav, Ćikovići, Novo naselje 192, </w:t>
      </w:r>
      <w:r w:rsidRPr="00BA61A3">
        <w:t xml:space="preserve">OIB: </w:t>
      </w:r>
      <w:r w:rsidRPr="002E585F" w:rsidR="002E585F">
        <w:t>24458179071</w:t>
      </w:r>
      <w:r w:rsidRPr="00BA61A3">
        <w:t xml:space="preserve">, u iznosu od </w:t>
      </w:r>
      <w:r w:rsidRPr="002E585F" w:rsidR="002E585F">
        <w:t xml:space="preserve">1.733,89 </w:t>
      </w:r>
      <w:r w:rsidRPr="00BA61A3">
        <w:t>kuna.</w:t>
      </w:r>
      <w:r>
        <w:t xml:space="preserve"> </w:t>
      </w:r>
    </w:p>
    <w:p w:rsidR="002E585F" w:rsidP="002E585F" w:rsidRDefault="0096480A">
      <w:pPr>
        <w:ind w:firstLine="708"/>
        <w:jc w:val="both"/>
      </w:pPr>
      <w:r>
        <w:t>9</w:t>
      </w:r>
      <w:r w:rsidR="0058529D">
        <w:t>8</w:t>
      </w:r>
      <w:r w:rsidRPr="00BA61A3">
        <w:t xml:space="preserve">. </w:t>
      </w:r>
      <w:r w:rsidRPr="002E585F" w:rsidR="002E585F">
        <w:t>MIRJANA NOVAKOVIĆ</w:t>
      </w:r>
      <w:r w:rsidRPr="00BA61A3">
        <w:t xml:space="preserve">, </w:t>
      </w:r>
      <w:r w:rsidR="002E585F">
        <w:t xml:space="preserve">Rijeka, Bribirska ulica 16, </w:t>
      </w:r>
      <w:r w:rsidRPr="00BA61A3">
        <w:t xml:space="preserve">OIB: </w:t>
      </w:r>
      <w:r w:rsidRPr="002E585F" w:rsidR="002E585F">
        <w:t>45382970363</w:t>
      </w:r>
      <w:r w:rsidRPr="00BA61A3">
        <w:t xml:space="preserve">, u iznosu od </w:t>
      </w:r>
      <w:r w:rsidRPr="002E585F" w:rsidR="002E585F">
        <w:t xml:space="preserve">4.334,72 </w:t>
      </w:r>
      <w:r w:rsidRPr="00BA61A3">
        <w:t>kuna.</w:t>
      </w:r>
      <w:r>
        <w:t xml:space="preserve"> </w:t>
      </w:r>
    </w:p>
    <w:p w:rsidR="002E585F" w:rsidP="002E585F" w:rsidRDefault="002E585F">
      <w:pPr>
        <w:ind w:firstLine="708"/>
        <w:jc w:val="both"/>
      </w:pPr>
      <w:r>
        <w:t>9</w:t>
      </w:r>
      <w:r w:rsidR="0058529D">
        <w:t>9</w:t>
      </w:r>
      <w:r w:rsidRPr="00BA61A3">
        <w:t xml:space="preserve">. </w:t>
      </w:r>
      <w:r w:rsidRPr="002E585F">
        <w:t>IVAN FUMIĆ</w:t>
      </w:r>
      <w:r w:rsidRPr="00BA61A3">
        <w:t xml:space="preserve">, </w:t>
      </w:r>
      <w:r>
        <w:t xml:space="preserve">Tounj, Kamenica Skradnička, Kamenica 19a, </w:t>
      </w:r>
      <w:r w:rsidRPr="00BA61A3">
        <w:t xml:space="preserve">OIB: </w:t>
      </w:r>
      <w:r w:rsidRPr="002E585F">
        <w:t>15686242790</w:t>
      </w:r>
      <w:r w:rsidRPr="00BA61A3">
        <w:t xml:space="preserve">, u iznosu od </w:t>
      </w:r>
      <w:r w:rsidRPr="002E585F">
        <w:t xml:space="preserve">4.853,32 </w:t>
      </w:r>
      <w:r w:rsidRPr="00BA61A3">
        <w:t>kuna.</w:t>
      </w:r>
      <w:r>
        <w:t xml:space="preserve"> </w:t>
      </w:r>
    </w:p>
    <w:p w:rsidR="002E585F" w:rsidP="002E585F" w:rsidRDefault="0058529D">
      <w:pPr>
        <w:ind w:firstLine="708"/>
        <w:jc w:val="both"/>
      </w:pPr>
      <w:r>
        <w:t>100</w:t>
      </w:r>
      <w:r w:rsidRPr="00BA61A3" w:rsidR="002E585F">
        <w:t xml:space="preserve">. </w:t>
      </w:r>
      <w:r w:rsidRPr="002E585F" w:rsidR="002E585F">
        <w:t>MARIJAN SELCI</w:t>
      </w:r>
      <w:r w:rsidRPr="00BA61A3" w:rsidR="002E585F">
        <w:t xml:space="preserve">, </w:t>
      </w:r>
      <w:r w:rsidR="002E585F">
        <w:t xml:space="preserve">Rijeka, Blažićeva c. 48, </w:t>
      </w:r>
      <w:r w:rsidRPr="00BA61A3" w:rsidR="002E585F">
        <w:t xml:space="preserve">OIB: </w:t>
      </w:r>
      <w:r w:rsidRPr="002E585F" w:rsidR="002E585F">
        <w:t>49919941327</w:t>
      </w:r>
      <w:r w:rsidRPr="00BA61A3" w:rsidR="002E585F">
        <w:t xml:space="preserve">, u iznosu od </w:t>
      </w:r>
      <w:r w:rsidRPr="002E585F" w:rsidR="002E585F">
        <w:t xml:space="preserve">4.853,32 </w:t>
      </w:r>
      <w:r w:rsidRPr="00BA61A3" w:rsidR="002E585F">
        <w:t>kuna.</w:t>
      </w:r>
      <w:r w:rsidR="002E585F">
        <w:t xml:space="preserve"> </w:t>
      </w:r>
    </w:p>
    <w:p w:rsidR="002E585F" w:rsidP="002E585F" w:rsidRDefault="002E585F">
      <w:pPr>
        <w:ind w:firstLine="708"/>
        <w:jc w:val="both"/>
      </w:pPr>
      <w:r>
        <w:t>10</w:t>
      </w:r>
      <w:r w:rsidR="0058529D">
        <w:t>1</w:t>
      </w:r>
      <w:r w:rsidRPr="00BA61A3">
        <w:t xml:space="preserve">. </w:t>
      </w:r>
      <w:r w:rsidRPr="002E585F">
        <w:t>MILAN VUKOJA</w:t>
      </w:r>
      <w:r w:rsidRPr="00BA61A3">
        <w:t>,</w:t>
      </w:r>
      <w:r>
        <w:t xml:space="preserve"> Jurdani, Permani, Permani 26c,</w:t>
      </w:r>
      <w:r w:rsidRPr="00BA61A3">
        <w:t xml:space="preserve"> OIB: </w:t>
      </w:r>
      <w:r w:rsidRPr="002E585F">
        <w:t>71834417086</w:t>
      </w:r>
      <w:r w:rsidRPr="00BA61A3">
        <w:t xml:space="preserve">, u iznosu od </w:t>
      </w:r>
      <w:r w:rsidRPr="002E585F">
        <w:t xml:space="preserve">4.853,32 </w:t>
      </w:r>
      <w:r w:rsidRPr="00BA61A3">
        <w:t>kuna.</w:t>
      </w:r>
      <w:r>
        <w:t xml:space="preserve"> </w:t>
      </w:r>
    </w:p>
    <w:p w:rsidR="002E585F" w:rsidP="002E585F" w:rsidRDefault="002E585F">
      <w:pPr>
        <w:ind w:firstLine="708"/>
        <w:jc w:val="both"/>
      </w:pPr>
      <w:r>
        <w:t>10</w:t>
      </w:r>
      <w:r w:rsidR="0058529D">
        <w:t>2</w:t>
      </w:r>
      <w:r w:rsidRPr="00BA61A3">
        <w:t xml:space="preserve">. </w:t>
      </w:r>
      <w:r w:rsidRPr="002E585F">
        <w:t>HAZIM BEGOVIĆ</w:t>
      </w:r>
      <w:r w:rsidRPr="00BA61A3">
        <w:t xml:space="preserve">, </w:t>
      </w:r>
      <w:r>
        <w:t xml:space="preserve">Rijeka, Giuseppe Carabina 26c, </w:t>
      </w:r>
      <w:r w:rsidRPr="00BA61A3">
        <w:t xml:space="preserve">OIB: </w:t>
      </w:r>
      <w:r w:rsidRPr="002E585F">
        <w:t>52532931222</w:t>
      </w:r>
      <w:r w:rsidRPr="00BA61A3">
        <w:t xml:space="preserve">, u iznosu od </w:t>
      </w:r>
      <w:r w:rsidRPr="002E585F">
        <w:t xml:space="preserve">4.853,32 </w:t>
      </w:r>
      <w:r w:rsidRPr="00BA61A3">
        <w:t>kuna.</w:t>
      </w:r>
      <w:r>
        <w:t xml:space="preserve"> </w:t>
      </w:r>
    </w:p>
    <w:p w:rsidR="002E585F" w:rsidP="002E585F" w:rsidRDefault="002E585F">
      <w:pPr>
        <w:ind w:firstLine="708"/>
        <w:jc w:val="both"/>
      </w:pPr>
      <w:r>
        <w:t>10</w:t>
      </w:r>
      <w:r w:rsidR="0058529D">
        <w:t>3</w:t>
      </w:r>
      <w:r w:rsidRPr="00BA61A3">
        <w:t xml:space="preserve">. </w:t>
      </w:r>
      <w:r w:rsidRPr="002E585F">
        <w:t>ZVONKO MANDIĆ</w:t>
      </w:r>
      <w:r w:rsidRPr="00BA61A3">
        <w:t xml:space="preserve">, </w:t>
      </w:r>
      <w:r>
        <w:t xml:space="preserve">Rijeka, Bože Starca Jurićeva 56, </w:t>
      </w:r>
      <w:r w:rsidRPr="00BA61A3">
        <w:t xml:space="preserve">OIB: </w:t>
      </w:r>
      <w:r w:rsidRPr="002E585F">
        <w:t>54819493955</w:t>
      </w:r>
      <w:r w:rsidRPr="00BA61A3">
        <w:t xml:space="preserve">, u iznosu od </w:t>
      </w:r>
      <w:r w:rsidRPr="002E585F">
        <w:t xml:space="preserve">4.334,72 </w:t>
      </w:r>
      <w:r w:rsidRPr="00BA61A3">
        <w:t>kuna.</w:t>
      </w:r>
      <w:r>
        <w:t xml:space="preserve"> </w:t>
      </w:r>
    </w:p>
    <w:p w:rsidR="002E585F" w:rsidP="00D44693" w:rsidRDefault="002E585F">
      <w:pPr>
        <w:ind w:firstLine="708"/>
        <w:jc w:val="both"/>
      </w:pPr>
      <w:r>
        <w:t>10</w:t>
      </w:r>
      <w:r w:rsidR="0058529D">
        <w:t>4</w:t>
      </w:r>
      <w:r w:rsidRPr="00BA61A3">
        <w:t xml:space="preserve">. </w:t>
      </w:r>
      <w:r w:rsidRPr="002E585F">
        <w:t>ILIJA ČUBRA</w:t>
      </w:r>
      <w:r w:rsidRPr="00BA61A3">
        <w:t xml:space="preserve">, </w:t>
      </w:r>
      <w:r>
        <w:t xml:space="preserve">Rijeka, Osječka ul. br. 74, </w:t>
      </w:r>
      <w:r w:rsidRPr="00BA61A3">
        <w:t xml:space="preserve">OIB: </w:t>
      </w:r>
      <w:r w:rsidRPr="002E585F">
        <w:t>20789320432</w:t>
      </w:r>
      <w:r w:rsidRPr="00BA61A3">
        <w:t xml:space="preserve">, u iznosu od </w:t>
      </w:r>
      <w:r w:rsidRPr="002E585F">
        <w:t xml:space="preserve">4.853,32 </w:t>
      </w:r>
      <w:r w:rsidRPr="00BA61A3">
        <w:t>kuna.</w:t>
      </w:r>
      <w:r>
        <w:t xml:space="preserve"> </w:t>
      </w:r>
    </w:p>
    <w:p w:rsidR="002E585F" w:rsidP="002E585F" w:rsidRDefault="002E585F">
      <w:pPr>
        <w:ind w:firstLine="708"/>
        <w:jc w:val="both"/>
      </w:pPr>
      <w:r>
        <w:t>10</w:t>
      </w:r>
      <w:r w:rsidR="0058529D">
        <w:t>5</w:t>
      </w:r>
      <w:r w:rsidRPr="00BA61A3">
        <w:t xml:space="preserve">. </w:t>
      </w:r>
      <w:r w:rsidRPr="00D44693" w:rsidR="00D44693">
        <w:t>MARIJAN DODIĆ</w:t>
      </w:r>
      <w:r w:rsidRPr="00BA61A3">
        <w:t xml:space="preserve">, </w:t>
      </w:r>
      <w:r>
        <w:t xml:space="preserve">Rijeka, </w:t>
      </w:r>
      <w:r w:rsidR="00D44693">
        <w:t>Medovićeva 12</w:t>
      </w:r>
      <w:r>
        <w:t xml:space="preserve">, </w:t>
      </w:r>
      <w:r w:rsidRPr="00BA61A3">
        <w:t xml:space="preserve">OIB: </w:t>
      </w:r>
      <w:r w:rsidRPr="00D44693" w:rsidR="00D44693">
        <w:t>62872519069</w:t>
      </w:r>
      <w:r w:rsidRPr="00BA61A3">
        <w:t xml:space="preserve">, u iznosu od </w:t>
      </w:r>
      <w:r w:rsidRPr="00D44693" w:rsidR="00D44693">
        <w:t xml:space="preserve">4.853,32 </w:t>
      </w:r>
      <w:r w:rsidRPr="00BA61A3">
        <w:t>kuna.</w:t>
      </w:r>
      <w:r>
        <w:t xml:space="preserve"> </w:t>
      </w:r>
    </w:p>
    <w:p w:rsidR="002E585F" w:rsidP="002E585F" w:rsidRDefault="002E585F">
      <w:pPr>
        <w:ind w:firstLine="708"/>
        <w:jc w:val="both"/>
      </w:pPr>
      <w:r>
        <w:lastRenderedPageBreak/>
        <w:t>10</w:t>
      </w:r>
      <w:r w:rsidR="0058529D">
        <w:t>6</w:t>
      </w:r>
      <w:r w:rsidRPr="00BA61A3">
        <w:t xml:space="preserve">. </w:t>
      </w:r>
      <w:r w:rsidRPr="00D44693" w:rsidR="00D44693">
        <w:t>ŠIMO BEGIĆ</w:t>
      </w:r>
      <w:r w:rsidRPr="00BA61A3">
        <w:t>,</w:t>
      </w:r>
      <w:r>
        <w:t xml:space="preserve"> Rijeka, </w:t>
      </w:r>
      <w:r w:rsidR="00D44693">
        <w:t>Tihovac 1</w:t>
      </w:r>
      <w:r>
        <w:t>,</w:t>
      </w:r>
      <w:r w:rsidRPr="00BA61A3">
        <w:t xml:space="preserve"> OIB: </w:t>
      </w:r>
      <w:r w:rsidRPr="00D44693" w:rsidR="00D44693">
        <w:t>93821279798</w:t>
      </w:r>
      <w:r w:rsidRPr="00BA61A3">
        <w:t xml:space="preserve">, u iznosu od </w:t>
      </w:r>
      <w:r w:rsidRPr="00D44693" w:rsidR="00D44693">
        <w:t xml:space="preserve">1.733,89 </w:t>
      </w:r>
      <w:r w:rsidRPr="00BA61A3">
        <w:t>kuna.</w:t>
      </w:r>
      <w:r>
        <w:t xml:space="preserve"> </w:t>
      </w:r>
    </w:p>
    <w:p w:rsidR="002E585F" w:rsidP="002E585F" w:rsidRDefault="002E585F">
      <w:pPr>
        <w:ind w:firstLine="708"/>
        <w:jc w:val="both"/>
      </w:pPr>
      <w:r>
        <w:t>10</w:t>
      </w:r>
      <w:r w:rsidR="0058529D">
        <w:t>7</w:t>
      </w:r>
      <w:r w:rsidRPr="00BA61A3">
        <w:t xml:space="preserve">. </w:t>
      </w:r>
      <w:r w:rsidRPr="00D44693" w:rsidR="00D44693">
        <w:t>ZDRAVKO KOSTELENSKI</w:t>
      </w:r>
      <w:r w:rsidRPr="00BA61A3">
        <w:t xml:space="preserve">, </w:t>
      </w:r>
      <w:r w:rsidR="00D44693">
        <w:t>Viškovo, Marinići, Lučinići ul. 31</w:t>
      </w:r>
      <w:r>
        <w:t xml:space="preserve">, </w:t>
      </w:r>
      <w:r w:rsidRPr="00BA61A3">
        <w:t xml:space="preserve">OIB: </w:t>
      </w:r>
      <w:r w:rsidRPr="00D44693" w:rsidR="00D44693">
        <w:t>84044747252</w:t>
      </w:r>
      <w:r w:rsidRPr="00BA61A3">
        <w:t xml:space="preserve">, u iznosu od </w:t>
      </w:r>
      <w:r w:rsidRPr="00D44693" w:rsidR="00D44693">
        <w:t xml:space="preserve">1.733,89 </w:t>
      </w:r>
      <w:r w:rsidRPr="00BA61A3">
        <w:t>kuna.</w:t>
      </w:r>
      <w:r>
        <w:t xml:space="preserve"> </w:t>
      </w:r>
    </w:p>
    <w:p w:rsidR="002E585F" w:rsidP="002E585F" w:rsidRDefault="002E585F">
      <w:pPr>
        <w:ind w:firstLine="708"/>
        <w:jc w:val="both"/>
      </w:pPr>
      <w:r>
        <w:t>10</w:t>
      </w:r>
      <w:r w:rsidR="0058529D">
        <w:t>8</w:t>
      </w:r>
      <w:r w:rsidRPr="00BA61A3">
        <w:t xml:space="preserve">. </w:t>
      </w:r>
      <w:r w:rsidRPr="00D44693" w:rsidR="00D44693">
        <w:t>ŽELJKO IVANIĆ</w:t>
      </w:r>
      <w:r w:rsidRPr="00BA61A3">
        <w:t xml:space="preserve">, </w:t>
      </w:r>
      <w:r w:rsidR="00D44693">
        <w:t>Dražice, Jelenje 96</w:t>
      </w:r>
      <w:r>
        <w:t xml:space="preserve">, </w:t>
      </w:r>
      <w:r w:rsidRPr="00BA61A3">
        <w:t xml:space="preserve">OIB: </w:t>
      </w:r>
      <w:r w:rsidRPr="00D44693" w:rsidR="00D44693">
        <w:t>88902969237</w:t>
      </w:r>
      <w:r w:rsidRPr="00BA61A3">
        <w:t xml:space="preserve">, u iznosu od </w:t>
      </w:r>
      <w:r w:rsidRPr="00D44693" w:rsidR="00D44693">
        <w:t xml:space="preserve">4.334,72 </w:t>
      </w:r>
      <w:r w:rsidRPr="00BA61A3">
        <w:t>kuna.</w:t>
      </w:r>
      <w:r>
        <w:t xml:space="preserve"> </w:t>
      </w:r>
    </w:p>
    <w:p w:rsidR="002E585F" w:rsidP="002E585F" w:rsidRDefault="002E585F">
      <w:pPr>
        <w:ind w:firstLine="708"/>
        <w:jc w:val="both"/>
      </w:pPr>
      <w:r>
        <w:t>10</w:t>
      </w:r>
      <w:r w:rsidR="0058529D">
        <w:t>9</w:t>
      </w:r>
      <w:r w:rsidRPr="00BA61A3">
        <w:t xml:space="preserve">. </w:t>
      </w:r>
      <w:r w:rsidRPr="00D44693" w:rsidR="00D44693">
        <w:t>VALTER IPSA</w:t>
      </w:r>
      <w:r w:rsidRPr="00BA61A3">
        <w:t xml:space="preserve">, </w:t>
      </w:r>
      <w:r>
        <w:t xml:space="preserve">Rijeka, </w:t>
      </w:r>
      <w:r w:rsidR="00D44693">
        <w:t>Jure Strugara 44</w:t>
      </w:r>
      <w:r>
        <w:t xml:space="preserve">, </w:t>
      </w:r>
      <w:r w:rsidRPr="00BA61A3">
        <w:t xml:space="preserve">OIB: </w:t>
      </w:r>
      <w:r w:rsidRPr="00D44693" w:rsidR="00D44693">
        <w:t>36706996760</w:t>
      </w:r>
      <w:r w:rsidRPr="00BA61A3">
        <w:t xml:space="preserve">, u iznosu od </w:t>
      </w:r>
      <w:r w:rsidRPr="00D44693" w:rsidR="00D44693">
        <w:t xml:space="preserve">4.865,80 </w:t>
      </w:r>
      <w:r w:rsidRPr="00BA61A3">
        <w:t>kuna.</w:t>
      </w:r>
      <w:r>
        <w:t xml:space="preserve"> </w:t>
      </w:r>
    </w:p>
    <w:p w:rsidR="002E585F" w:rsidP="002E585F" w:rsidRDefault="0058529D">
      <w:pPr>
        <w:ind w:firstLine="708"/>
        <w:jc w:val="both"/>
      </w:pPr>
      <w:r>
        <w:t>110</w:t>
      </w:r>
      <w:r w:rsidRPr="00BA61A3" w:rsidR="002E585F">
        <w:t xml:space="preserve">. </w:t>
      </w:r>
      <w:r w:rsidRPr="00D44693" w:rsidR="00D44693">
        <w:t>VESNA ORLIĆ</w:t>
      </w:r>
      <w:r w:rsidRPr="00BA61A3" w:rsidR="002E585F">
        <w:t xml:space="preserve">, </w:t>
      </w:r>
      <w:r w:rsidR="002E585F">
        <w:t xml:space="preserve">Rijeka, </w:t>
      </w:r>
      <w:r w:rsidR="00D44693">
        <w:t>Šenoina ulica 1</w:t>
      </w:r>
      <w:r w:rsidR="002E585F">
        <w:t xml:space="preserve">, </w:t>
      </w:r>
      <w:r w:rsidRPr="00BA61A3" w:rsidR="002E585F">
        <w:t xml:space="preserve">OIB: </w:t>
      </w:r>
      <w:r w:rsidRPr="00D44693" w:rsidR="00D44693">
        <w:t>03220988441</w:t>
      </w:r>
      <w:r w:rsidRPr="00BA61A3" w:rsidR="002E585F">
        <w:t xml:space="preserve">, u iznosu od </w:t>
      </w:r>
      <w:r w:rsidRPr="00D44693" w:rsidR="00D44693">
        <w:t xml:space="preserve">4.334,72 </w:t>
      </w:r>
      <w:r w:rsidRPr="00BA61A3" w:rsidR="002E585F">
        <w:t>kuna.</w:t>
      </w:r>
      <w:r w:rsidR="002E585F">
        <w:t xml:space="preserve"> </w:t>
      </w:r>
    </w:p>
    <w:p w:rsidR="002E585F" w:rsidP="002E585F" w:rsidRDefault="002E585F">
      <w:pPr>
        <w:ind w:firstLine="708"/>
        <w:jc w:val="both"/>
      </w:pPr>
      <w:r>
        <w:t>11</w:t>
      </w:r>
      <w:r w:rsidR="0058529D">
        <w:t>1</w:t>
      </w:r>
      <w:r w:rsidRPr="00BA61A3">
        <w:t xml:space="preserve">. </w:t>
      </w:r>
      <w:r w:rsidRPr="00D44693" w:rsidR="00D44693">
        <w:t>HRVATSKA RADIOTELEVIZIJA</w:t>
      </w:r>
      <w:r w:rsidRPr="00BA61A3">
        <w:t>,</w:t>
      </w:r>
      <w:r>
        <w:t xml:space="preserve"> </w:t>
      </w:r>
      <w:r w:rsidR="00D44693">
        <w:t>Zagreb, Prisavlje 3</w:t>
      </w:r>
      <w:r>
        <w:t>,</w:t>
      </w:r>
      <w:r w:rsidRPr="00BA61A3">
        <w:t xml:space="preserve"> OIB: </w:t>
      </w:r>
      <w:r w:rsidRPr="00D44693" w:rsidR="00D44693">
        <w:t>35951488983</w:t>
      </w:r>
      <w:r w:rsidRPr="00BA61A3">
        <w:t xml:space="preserve">, u iznosu od </w:t>
      </w:r>
      <w:r w:rsidRPr="00D44693" w:rsidR="00D44693">
        <w:t xml:space="preserve">1.306,41 </w:t>
      </w:r>
      <w:r w:rsidRPr="00BA61A3">
        <w:t>kuna.</w:t>
      </w:r>
      <w:r>
        <w:t xml:space="preserve"> </w:t>
      </w:r>
    </w:p>
    <w:p w:rsidR="002E585F" w:rsidP="002E585F" w:rsidRDefault="002E585F">
      <w:pPr>
        <w:ind w:firstLine="708"/>
        <w:jc w:val="both"/>
      </w:pPr>
      <w:r>
        <w:t>11</w:t>
      </w:r>
      <w:r w:rsidR="0058529D">
        <w:t>2</w:t>
      </w:r>
      <w:r w:rsidRPr="00BA61A3">
        <w:t xml:space="preserve">. </w:t>
      </w:r>
      <w:r w:rsidRPr="00D44693" w:rsidR="00D44693">
        <w:t>EUROCOP d.o.o.</w:t>
      </w:r>
      <w:r w:rsidR="00D44693">
        <w:t xml:space="preserve"> Sveta Nedelja, Novaki, Siget 21</w:t>
      </w:r>
      <w:r>
        <w:t xml:space="preserve">, </w:t>
      </w:r>
      <w:r w:rsidRPr="00BA61A3">
        <w:t xml:space="preserve">OIB: </w:t>
      </w:r>
      <w:r w:rsidRPr="00D44693" w:rsidR="00D44693">
        <w:t>48400313356</w:t>
      </w:r>
      <w:r w:rsidRPr="00BA61A3">
        <w:t xml:space="preserve">, u iznosu od </w:t>
      </w:r>
      <w:r w:rsidRPr="00D44693" w:rsidR="00D44693">
        <w:t xml:space="preserve">4.639,30 </w:t>
      </w:r>
      <w:r w:rsidRPr="00BA61A3">
        <w:t>kuna.</w:t>
      </w:r>
      <w:r>
        <w:t xml:space="preserve"> </w:t>
      </w:r>
    </w:p>
    <w:p w:rsidR="002E585F" w:rsidP="0096480A" w:rsidRDefault="002E585F">
      <w:pPr>
        <w:ind w:firstLine="708"/>
        <w:jc w:val="both"/>
      </w:pPr>
    </w:p>
    <w:p w:rsidRPr="00BA61A3" w:rsidR="00C068B2" w:rsidP="000B703D" w:rsidRDefault="00C068B2">
      <w:pPr>
        <w:ind w:left="708"/>
        <w:jc w:val="both"/>
      </w:pPr>
    </w:p>
    <w:p w:rsidRPr="00BA61A3" w:rsidR="000B703D" w:rsidP="000B703D" w:rsidRDefault="000B703D">
      <w:pPr>
        <w:jc w:val="both"/>
      </w:pPr>
      <w:r w:rsidRPr="00BA61A3">
        <w:tab/>
        <w:t xml:space="preserve">II. Utvrđuje se da su osporene slijedeće tražbine prema stečajnom dužniku </w:t>
      </w:r>
      <w:r w:rsidRPr="00906514" w:rsidR="00906514">
        <w:t>ULJANIK STROJOGRADNJA DIESEL d.d. "u stečaju", Pula, Flaciusova 1, OIB: 35951488983</w:t>
      </w:r>
      <w:r w:rsidRPr="00BA61A3">
        <w:t>:</w:t>
      </w:r>
    </w:p>
    <w:p w:rsidRPr="00BA61A3" w:rsidR="000B703D" w:rsidP="000B703D" w:rsidRDefault="000B703D">
      <w:pPr>
        <w:jc w:val="both"/>
      </w:pPr>
    </w:p>
    <w:p w:rsidRPr="00BA61A3" w:rsidR="000B703D" w:rsidP="000B703D" w:rsidRDefault="000B703D">
      <w:pPr>
        <w:ind w:firstLine="708"/>
        <w:jc w:val="both"/>
      </w:pPr>
      <w:r w:rsidRPr="00BA61A3">
        <w:t xml:space="preserve">1. </w:t>
      </w:r>
      <w:r w:rsidRPr="00906514" w:rsidR="00906514">
        <w:t>LUCIANO SVETINA</w:t>
      </w:r>
      <w:r w:rsidRPr="00BA61A3" w:rsidR="00DD5B5A">
        <w:t xml:space="preserve">, </w:t>
      </w:r>
      <w:r w:rsidR="00906514">
        <w:t xml:space="preserve">Kastav, Novo naselje, Ćikovići 20, </w:t>
      </w:r>
      <w:r w:rsidRPr="00BA61A3" w:rsidR="00DD5B5A">
        <w:t xml:space="preserve">OIB: </w:t>
      </w:r>
      <w:r w:rsidRPr="00906514" w:rsidR="00906514">
        <w:t>09095855428</w:t>
      </w:r>
      <w:r w:rsidRPr="00BA61A3" w:rsidR="00DD5B5A">
        <w:t xml:space="preserve">, u iznosu od </w:t>
      </w:r>
      <w:r w:rsidR="00906514">
        <w:t xml:space="preserve">345.816,94 kn. </w:t>
      </w:r>
    </w:p>
    <w:p w:rsidRPr="00BA61A3" w:rsidR="00332E36" w:rsidP="00BB7FE0" w:rsidRDefault="00332E36">
      <w:pPr>
        <w:ind w:firstLine="720"/>
        <w:jc w:val="both"/>
      </w:pPr>
      <w:r w:rsidRPr="00BA61A3">
        <w:t xml:space="preserve">Upućuje se vjerovnik </w:t>
      </w:r>
      <w:r w:rsidRPr="00906514" w:rsidR="00906514">
        <w:t>LUCIANO SVETINA,  Kastav, Novo naselje, Ćikovići 20, OIB: 09095855428</w:t>
      </w:r>
      <w:r w:rsidRPr="00BA61A3" w:rsidR="000B703D">
        <w:t xml:space="preserve">, </w:t>
      </w:r>
      <w:r w:rsidRPr="00BA61A3">
        <w:t xml:space="preserve">u parnicu radi utvrđivanja osporene tražbine </w:t>
      </w:r>
      <w:r w:rsidR="00906514">
        <w:t>prvog</w:t>
      </w:r>
      <w:r w:rsidRPr="00BA61A3">
        <w:t xml:space="preserve"> višeg isplatnog reda u iznosu od </w:t>
      </w:r>
      <w:r w:rsidR="00906514">
        <w:t xml:space="preserve">345.816,94 </w:t>
      </w:r>
      <w:r w:rsidRPr="00BA61A3" w:rsidR="00C03FBD">
        <w:t xml:space="preserve"> kuna </w:t>
      </w:r>
      <w:r w:rsidRPr="00BA61A3">
        <w:t>te mu se određuje rok od 8 dana</w:t>
      </w:r>
      <w:r w:rsidR="0019769D">
        <w:t xml:space="preserve"> od dana pravomoćnosti ovog rješenja odnosno od primitka drugostupanjske odluke</w:t>
      </w:r>
      <w:r w:rsidRPr="00BA61A3">
        <w:t xml:space="preserve"> za podnošenje tužbe, a ukoliko je u tijeku </w:t>
      </w:r>
      <w:smartTag w:uri="http://www.java.hr/xml/smarttags/zakoni" w:element="zakoni">
        <w:r w:rsidRPr="00BA61A3">
          <w:t>parnični postupak</w:t>
        </w:r>
      </w:smartTag>
      <w:r w:rsidRPr="00BA61A3">
        <w:t xml:space="preserve"> da</w:t>
      </w:r>
      <w:r w:rsidR="0019769D">
        <w:t xml:space="preserve"> u tom istom roku</w:t>
      </w:r>
      <w:r w:rsidRPr="00BA61A3">
        <w:t xml:space="preserve"> predloži nastavak istog.  </w:t>
      </w:r>
    </w:p>
    <w:p w:rsidRPr="00BA61A3" w:rsidR="00C03FBD" w:rsidP="00C03FBD" w:rsidRDefault="00C03FBD">
      <w:pPr>
        <w:ind w:firstLine="720"/>
        <w:jc w:val="both"/>
      </w:pPr>
      <w:r w:rsidRPr="00BA61A3">
        <w:t>Ako osoba koja je upućena na parnicu ne pokrene parnicu u roku od osam dana od dana pravomoćnosti</w:t>
      </w:r>
      <w:r w:rsidRPr="00BA61A3" w:rsidR="001328D7">
        <w:t xml:space="preserve"> ovog</w:t>
      </w:r>
      <w:r w:rsidRPr="00BA61A3">
        <w:t xml:space="preserve"> rješenja o upućivanju u parnicu, odnosno primitka drugostupanjske odluke, </w:t>
      </w:r>
      <w:r w:rsidRPr="00BA61A3" w:rsidR="00616E35">
        <w:t xml:space="preserve">ili ako u tom roku ne nastavi pokrenuti parnični postupak, </w:t>
      </w:r>
      <w:r w:rsidRPr="00BA61A3">
        <w:t>smatrat će se da je odustala od prava na vođenje parnice.</w:t>
      </w:r>
    </w:p>
    <w:p w:rsidRPr="00BA61A3" w:rsidR="000B703D" w:rsidP="00C03FBD" w:rsidRDefault="000B703D">
      <w:pPr>
        <w:ind w:firstLine="720"/>
        <w:jc w:val="both"/>
      </w:pPr>
    </w:p>
    <w:p w:rsidRPr="00BA61A3" w:rsidR="00906514" w:rsidP="00906514" w:rsidRDefault="00616E35">
      <w:pPr>
        <w:ind w:firstLine="708"/>
        <w:jc w:val="both"/>
      </w:pPr>
      <w:r w:rsidRPr="00BA61A3">
        <w:t xml:space="preserve">2. </w:t>
      </w:r>
      <w:r w:rsidRPr="00906514" w:rsidR="00906514">
        <w:t>NADA RELJIĆ</w:t>
      </w:r>
      <w:r w:rsidRPr="00BA61A3" w:rsidR="00906514">
        <w:t xml:space="preserve">, </w:t>
      </w:r>
      <w:r w:rsidR="00906514">
        <w:t xml:space="preserve">Kastav, Novo naselje 26, </w:t>
      </w:r>
      <w:r w:rsidRPr="00BA61A3" w:rsidR="00906514">
        <w:t xml:space="preserve">OIB: </w:t>
      </w:r>
      <w:r w:rsidRPr="00906514" w:rsidR="00906514">
        <w:t>39246786218</w:t>
      </w:r>
      <w:r w:rsidRPr="00BA61A3" w:rsidR="00906514">
        <w:t xml:space="preserve">, u iznosu od </w:t>
      </w:r>
      <w:r w:rsidRPr="00906514" w:rsidR="00906514">
        <w:t>280.121,49 kn</w:t>
      </w:r>
      <w:r w:rsidR="00906514">
        <w:t xml:space="preserve">. </w:t>
      </w:r>
    </w:p>
    <w:p w:rsidRPr="00BA61A3" w:rsidR="0019769D" w:rsidP="0019769D" w:rsidRDefault="00906514">
      <w:pPr>
        <w:ind w:firstLine="720"/>
        <w:jc w:val="both"/>
      </w:pPr>
      <w:r w:rsidRPr="00BA61A3">
        <w:t xml:space="preserve">Upućuje se vjerovnik </w:t>
      </w:r>
      <w:r w:rsidRPr="00906514">
        <w:t>NADA RELJIĆ</w:t>
      </w:r>
      <w:r w:rsidRPr="00BA61A3">
        <w:t xml:space="preserve">, </w:t>
      </w:r>
      <w:r>
        <w:t xml:space="preserve"> Kastav, Novo naselje 26, </w:t>
      </w:r>
      <w:r w:rsidRPr="00BA61A3">
        <w:t xml:space="preserve">OIB: </w:t>
      </w:r>
      <w:r w:rsidRPr="00906514">
        <w:t>39246786218</w:t>
      </w:r>
      <w:r w:rsidRPr="00BA61A3">
        <w:t xml:space="preserve">, u parnicu radi utvrđivanja osporene tražbine </w:t>
      </w:r>
      <w:r>
        <w:t>prvog</w:t>
      </w:r>
      <w:r w:rsidRPr="00BA61A3">
        <w:t xml:space="preserve"> višeg isplatnog reda u iznosu od </w:t>
      </w:r>
      <w:r w:rsidRPr="00906514">
        <w:t xml:space="preserve">280.121,49 </w:t>
      </w:r>
      <w:r w:rsidRPr="00BA61A3">
        <w:t xml:space="preserve">kuna </w:t>
      </w:r>
      <w:r w:rsidRPr="00BA61A3" w:rsidR="0019769D">
        <w:t xml:space="preserve">te </w:t>
      </w:r>
      <w:r w:rsidR="0019769D">
        <w:t>joj</w:t>
      </w:r>
      <w:r w:rsidRPr="00BA61A3" w:rsidR="0019769D">
        <w:t xml:space="preserve">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906514" w:rsidP="0019769D" w:rsidRDefault="00906514">
      <w:pPr>
        <w:ind w:firstLine="720"/>
        <w:jc w:val="both"/>
      </w:pPr>
    </w:p>
    <w:p w:rsidRPr="00BA61A3" w:rsidR="00906514" w:rsidP="00906514" w:rsidRDefault="00906514">
      <w:pPr>
        <w:ind w:firstLine="708"/>
        <w:jc w:val="both"/>
      </w:pPr>
      <w:r>
        <w:t>3</w:t>
      </w:r>
      <w:r w:rsidRPr="00BA61A3">
        <w:t xml:space="preserve">. </w:t>
      </w:r>
      <w:r w:rsidRPr="00906514">
        <w:t>ŽELJKO LEONI</w:t>
      </w:r>
      <w:r w:rsidRPr="00BA61A3">
        <w:t xml:space="preserve">, </w:t>
      </w:r>
      <w:r>
        <w:t xml:space="preserve">Viškovo, Mladenići 30, </w:t>
      </w:r>
      <w:r w:rsidRPr="00BA61A3">
        <w:t xml:space="preserve">OIB: </w:t>
      </w:r>
      <w:r w:rsidRPr="00906514">
        <w:t>37078382410</w:t>
      </w:r>
      <w:r w:rsidRPr="00BA61A3">
        <w:t xml:space="preserve">, u iznosu od </w:t>
      </w:r>
      <w:r w:rsidRPr="00906514">
        <w:t>272.043,12 kn</w:t>
      </w:r>
      <w:r>
        <w:t xml:space="preserve">. </w:t>
      </w:r>
    </w:p>
    <w:p w:rsidRPr="00BA61A3" w:rsidR="0019769D" w:rsidP="0019769D" w:rsidRDefault="00906514">
      <w:pPr>
        <w:ind w:firstLine="720"/>
        <w:jc w:val="both"/>
      </w:pPr>
      <w:r w:rsidRPr="00BA61A3">
        <w:t xml:space="preserve">Upućuje se vjerovnik </w:t>
      </w:r>
      <w:r w:rsidRPr="00906514">
        <w:t>ŽELJKO LEONI,  Viškovo, Mladenići 30, OIB: 37078382410</w:t>
      </w:r>
      <w:r w:rsidRPr="00BA61A3">
        <w:t xml:space="preserve">, u parnicu radi utvrđivanja osporene tražbine </w:t>
      </w:r>
      <w:r>
        <w:t>prvog</w:t>
      </w:r>
      <w:r w:rsidRPr="00BA61A3">
        <w:t xml:space="preserve"> višeg isplatnog reda u iznosu od </w:t>
      </w:r>
      <w:r w:rsidRPr="00906514">
        <w:t xml:space="preserve">272.043,12 </w:t>
      </w:r>
      <w:r w:rsidRPr="00BA61A3">
        <w:t xml:space="preserve">kuna te </w:t>
      </w:r>
      <w:r w:rsidRPr="00BA61A3" w:rsidR="0019769D">
        <w:t>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lastRenderedPageBreak/>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8127B8" w:rsidP="0019769D" w:rsidRDefault="008127B8">
      <w:pPr>
        <w:ind w:firstLine="720"/>
        <w:jc w:val="both"/>
      </w:pPr>
    </w:p>
    <w:p w:rsidRPr="00BA61A3" w:rsidR="00906514" w:rsidP="00906514" w:rsidRDefault="008127B8">
      <w:pPr>
        <w:ind w:firstLine="708"/>
        <w:jc w:val="both"/>
      </w:pPr>
      <w:r>
        <w:t>4</w:t>
      </w:r>
      <w:r w:rsidRPr="00BA61A3" w:rsidR="00906514">
        <w:t xml:space="preserve">. </w:t>
      </w:r>
      <w:r w:rsidRPr="008127B8">
        <w:t>ŽELIMIR BRMALJ</w:t>
      </w:r>
      <w:r w:rsidRPr="00BA61A3" w:rsidR="00906514">
        <w:t xml:space="preserve">, </w:t>
      </w:r>
      <w:r>
        <w:t>Klana, Studena 13</w:t>
      </w:r>
      <w:r w:rsidR="00906514">
        <w:t xml:space="preserve">, </w:t>
      </w:r>
      <w:r w:rsidRPr="00BA61A3" w:rsidR="00906514">
        <w:t xml:space="preserve">OIB: </w:t>
      </w:r>
      <w:r w:rsidRPr="008127B8">
        <w:t>15591142771</w:t>
      </w:r>
      <w:r w:rsidRPr="00BA61A3" w:rsidR="00906514">
        <w:t xml:space="preserve">, u iznosu od </w:t>
      </w:r>
      <w:r w:rsidRPr="008127B8">
        <w:t xml:space="preserve">291.642,06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8127B8" w:rsidR="008127B8">
        <w:t>ŽELIMIR BRMALJ,  Klana, Studena 13, OIB: 15591142771</w:t>
      </w:r>
      <w:r w:rsidRPr="00BA61A3">
        <w:t xml:space="preserve">, u parnicu radi utvrđivanja osporene tražbine </w:t>
      </w:r>
      <w:r>
        <w:t>prvog</w:t>
      </w:r>
      <w:r w:rsidRPr="00BA61A3">
        <w:t xml:space="preserve"> višeg isplatnog reda u iznosu od </w:t>
      </w:r>
      <w:r w:rsidRPr="008127B8" w:rsidR="008127B8">
        <w:t xml:space="preserve">291.642,06 </w:t>
      </w:r>
      <w:r w:rsidRPr="00BA61A3">
        <w:t xml:space="preserve">kuna te </w:t>
      </w:r>
      <w:r w:rsidRPr="00BA61A3" w:rsidR="0019769D">
        <w:t>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8127B8" w:rsidP="0019769D" w:rsidRDefault="008127B8">
      <w:pPr>
        <w:ind w:firstLine="720"/>
        <w:jc w:val="both"/>
      </w:pPr>
    </w:p>
    <w:p w:rsidRPr="00BA61A3" w:rsidR="00906514" w:rsidP="00906514" w:rsidRDefault="008127B8">
      <w:pPr>
        <w:ind w:firstLine="708"/>
        <w:jc w:val="both"/>
      </w:pPr>
      <w:r>
        <w:t>5</w:t>
      </w:r>
      <w:r w:rsidRPr="00BA61A3" w:rsidR="00906514">
        <w:t xml:space="preserve">. </w:t>
      </w:r>
      <w:r w:rsidRPr="008127B8">
        <w:t>BRUNO TRTAN</w:t>
      </w:r>
      <w:r w:rsidRPr="00BA61A3" w:rsidR="00906514">
        <w:t xml:space="preserve">, </w:t>
      </w:r>
      <w:r>
        <w:t>Rijeka, Pionirska 5</w:t>
      </w:r>
      <w:r w:rsidR="00906514">
        <w:t xml:space="preserve">, </w:t>
      </w:r>
      <w:r w:rsidRPr="00BA61A3" w:rsidR="00906514">
        <w:t xml:space="preserve">OIB: </w:t>
      </w:r>
      <w:r w:rsidRPr="008127B8">
        <w:t>86490380847</w:t>
      </w:r>
      <w:r w:rsidRPr="00BA61A3" w:rsidR="00906514">
        <w:t xml:space="preserve">, u iznosu od </w:t>
      </w:r>
      <w:r w:rsidRPr="008127B8">
        <w:t xml:space="preserve">111.838,86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8127B8" w:rsidR="008127B8">
        <w:t>BRUNO TRTAN</w:t>
      </w:r>
      <w:r w:rsidRPr="00BA61A3" w:rsidR="008127B8">
        <w:t xml:space="preserve">, </w:t>
      </w:r>
      <w:r w:rsidR="008127B8">
        <w:t xml:space="preserve"> Rijeka, Pionirska 5, </w:t>
      </w:r>
      <w:r w:rsidRPr="00BA61A3" w:rsidR="008127B8">
        <w:t xml:space="preserve">OIB: </w:t>
      </w:r>
      <w:r w:rsidRPr="008127B8" w:rsidR="008127B8">
        <w:t>86490380847</w:t>
      </w:r>
      <w:r w:rsidRPr="00BA61A3">
        <w:t xml:space="preserve">, u parnicu radi utvrđivanja osporene tražbine </w:t>
      </w:r>
      <w:r>
        <w:t>prvog</w:t>
      </w:r>
      <w:r w:rsidRPr="00BA61A3">
        <w:t xml:space="preserve"> višeg isplatnog reda u iznosu od </w:t>
      </w:r>
      <w:r w:rsidRPr="008127B8" w:rsidR="008127B8">
        <w:t xml:space="preserve">111.838,86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8127B8" w:rsidP="0019769D" w:rsidRDefault="008127B8">
      <w:pPr>
        <w:ind w:firstLine="720"/>
        <w:jc w:val="both"/>
      </w:pPr>
    </w:p>
    <w:p w:rsidRPr="00BA61A3" w:rsidR="00906514" w:rsidP="00906514" w:rsidRDefault="008127B8">
      <w:pPr>
        <w:ind w:firstLine="708"/>
        <w:jc w:val="both"/>
      </w:pPr>
      <w:r>
        <w:t>6</w:t>
      </w:r>
      <w:r w:rsidRPr="00BA61A3" w:rsidR="00906514">
        <w:t xml:space="preserve">. </w:t>
      </w:r>
      <w:r w:rsidRPr="008127B8">
        <w:t>BOŠKO PRKAČIN</w:t>
      </w:r>
      <w:r w:rsidRPr="00BA61A3" w:rsidR="00906514">
        <w:t xml:space="preserve">, </w:t>
      </w:r>
      <w:r>
        <w:t>Kastav, Ćikovići 75A</w:t>
      </w:r>
      <w:r w:rsidR="00906514">
        <w:t xml:space="preserve">, </w:t>
      </w:r>
      <w:r w:rsidRPr="00BA61A3" w:rsidR="00906514">
        <w:t xml:space="preserve">OIB: </w:t>
      </w:r>
      <w:r w:rsidRPr="008127B8">
        <w:t>37153736747</w:t>
      </w:r>
      <w:r w:rsidRPr="00BA61A3" w:rsidR="00906514">
        <w:t xml:space="preserve">, u iznosu od </w:t>
      </w:r>
      <w:r w:rsidRPr="008127B8">
        <w:t xml:space="preserve">276.079,59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8127B8" w:rsidR="008127B8">
        <w:t>BOŠKO PRKAČIN,  Kastav, Ćikovići 75A, OIB: 37153736747</w:t>
      </w:r>
      <w:r w:rsidRPr="00BA61A3">
        <w:t xml:space="preserve">, u parnicu radi utvrđivanja osporene tražbine </w:t>
      </w:r>
      <w:r>
        <w:t>prvog</w:t>
      </w:r>
      <w:r w:rsidRPr="00BA61A3">
        <w:t xml:space="preserve"> višeg isplatnog reda u iznosu od </w:t>
      </w:r>
      <w:r w:rsidRPr="008127B8" w:rsidR="008127B8">
        <w:t xml:space="preserve">276.079,59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8127B8" w:rsidP="00906514" w:rsidRDefault="008127B8">
      <w:pPr>
        <w:ind w:firstLine="720"/>
        <w:jc w:val="both"/>
      </w:pPr>
    </w:p>
    <w:p w:rsidRPr="00BA61A3" w:rsidR="00906514" w:rsidP="00906514" w:rsidRDefault="008127B8">
      <w:pPr>
        <w:ind w:firstLine="708"/>
        <w:jc w:val="both"/>
      </w:pPr>
      <w:r>
        <w:t>7</w:t>
      </w:r>
      <w:r w:rsidRPr="00BA61A3" w:rsidR="00906514">
        <w:t xml:space="preserve">. </w:t>
      </w:r>
      <w:r w:rsidRPr="008127B8">
        <w:t>MLADEN PAVLETIĆ</w:t>
      </w:r>
      <w:r w:rsidRPr="00BA61A3" w:rsidR="00906514">
        <w:t xml:space="preserve">, </w:t>
      </w:r>
      <w:r>
        <w:t>Rijeka, Pionirska 50</w:t>
      </w:r>
      <w:r w:rsidR="00906514">
        <w:t xml:space="preserve">, </w:t>
      </w:r>
      <w:r w:rsidRPr="00BA61A3" w:rsidR="00906514">
        <w:t xml:space="preserve">OIB: </w:t>
      </w:r>
      <w:r w:rsidRPr="008127B8">
        <w:t>75723663484</w:t>
      </w:r>
      <w:r w:rsidRPr="00BA61A3" w:rsidR="00906514">
        <w:t xml:space="preserve">, u iznosu od </w:t>
      </w:r>
      <w:r w:rsidRPr="008127B8">
        <w:t xml:space="preserve">229.265,14 </w:t>
      </w:r>
      <w:r>
        <w:t xml:space="preserve">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8127B8" w:rsidR="008127B8">
        <w:t>MLADEN PAVLETIĆ,  Rijeka, Pionirska 50, OIB: 75723663484</w:t>
      </w:r>
      <w:r w:rsidRPr="00BA61A3">
        <w:t xml:space="preserve">, u parnicu radi utvrđivanja osporene tražbine </w:t>
      </w:r>
      <w:r>
        <w:t>prvog</w:t>
      </w:r>
      <w:r w:rsidRPr="00BA61A3">
        <w:t xml:space="preserve"> višeg isplatnog reda u iznosu od </w:t>
      </w:r>
      <w:r w:rsidRPr="008127B8" w:rsidR="008127B8">
        <w:t xml:space="preserve">229.265,14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 xml:space="preserve">Ako osoba koja je upućena na parnicu ne pokrene parnicu u roku od osam dana od dana pravomoćnosti ovog rješenja o upućivanju u parnicu, odnosno primitka drugostupanjske </w:t>
      </w:r>
      <w:r w:rsidRPr="00BA61A3">
        <w:lastRenderedPageBreak/>
        <w:t>odluke, ili ako u tom roku ne nastavi pokrenuti parnični postupak, smatrat će se da je odustala od prava na vođenje parnice.</w:t>
      </w:r>
    </w:p>
    <w:p w:rsidR="00164BD8" w:rsidP="0019769D" w:rsidRDefault="00164BD8">
      <w:pPr>
        <w:ind w:firstLine="720"/>
        <w:jc w:val="both"/>
      </w:pPr>
    </w:p>
    <w:p w:rsidRPr="00BA61A3" w:rsidR="00906514" w:rsidP="00906514" w:rsidRDefault="008127B8">
      <w:pPr>
        <w:ind w:firstLine="708"/>
        <w:jc w:val="both"/>
      </w:pPr>
      <w:r>
        <w:t>8</w:t>
      </w:r>
      <w:r w:rsidRPr="00BA61A3" w:rsidR="00906514">
        <w:t xml:space="preserve">. </w:t>
      </w:r>
      <w:r w:rsidRPr="008127B8">
        <w:t>REPUBLIKA HRVATSKA, MINISTARSTVO FINANCIJA, POREZNA UPRAVA</w:t>
      </w:r>
      <w:r>
        <w:t>, Zagreb, Katančićeva 5</w:t>
      </w:r>
      <w:r w:rsidR="00906514">
        <w:t xml:space="preserve">, </w:t>
      </w:r>
      <w:r w:rsidRPr="00BA61A3" w:rsidR="00906514">
        <w:t xml:space="preserve">OIB: </w:t>
      </w:r>
      <w:r w:rsidRPr="008127B8">
        <w:t>18683136487</w:t>
      </w:r>
      <w:r w:rsidRPr="00BA61A3" w:rsidR="00906514">
        <w:t xml:space="preserve">, u iznosu od </w:t>
      </w:r>
      <w:r w:rsidRPr="008127B8">
        <w:t xml:space="preserve">2.536.998,51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8127B8" w:rsidR="008127B8">
        <w:t>REPUBLIKA HRVATSKA, MINISTARSTVO FINANCIJA, POREZNA UPRAVA, Zagreb, Katančićeva 5, OIB: 18683136487</w:t>
      </w:r>
      <w:r w:rsidRPr="00BA61A3">
        <w:t xml:space="preserve">, u parnicu radi utvrđivanja osporene tražbine </w:t>
      </w:r>
      <w:r>
        <w:t>prvog</w:t>
      </w:r>
      <w:r w:rsidRPr="00BA61A3">
        <w:t xml:space="preserve"> višeg isplatnog reda u iznosu od </w:t>
      </w:r>
      <w:r w:rsidRPr="008127B8" w:rsidR="008127B8">
        <w:t xml:space="preserve">2.536.998,51 </w:t>
      </w:r>
      <w:r w:rsidRPr="00BA61A3">
        <w:t xml:space="preserve">kuna </w:t>
      </w:r>
      <w:r w:rsidRPr="00BA61A3" w:rsidR="0019769D">
        <w:t xml:space="preserve">te </w:t>
      </w:r>
      <w:r w:rsidR="0019769D">
        <w:t>joj</w:t>
      </w:r>
      <w:r w:rsidRPr="00BA61A3" w:rsidR="0019769D">
        <w:t xml:space="preserve">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8127B8" w:rsidP="0019769D" w:rsidRDefault="008127B8">
      <w:pPr>
        <w:ind w:firstLine="720"/>
        <w:jc w:val="both"/>
      </w:pPr>
    </w:p>
    <w:p w:rsidRPr="00BA61A3" w:rsidR="00906514" w:rsidP="00906514" w:rsidRDefault="008127B8">
      <w:pPr>
        <w:ind w:firstLine="708"/>
        <w:jc w:val="both"/>
      </w:pPr>
      <w:r>
        <w:t>9</w:t>
      </w:r>
      <w:r w:rsidRPr="00BA61A3" w:rsidR="00906514">
        <w:t xml:space="preserve">. </w:t>
      </w:r>
      <w:r w:rsidRPr="008127B8">
        <w:t>IBRAHIM MURIĆ</w:t>
      </w:r>
      <w:r w:rsidRPr="00BA61A3" w:rsidR="00906514">
        <w:t xml:space="preserve">, </w:t>
      </w:r>
      <w:r>
        <w:t xml:space="preserve">Rijeka, Franje Čandeka 36, OIB: </w:t>
      </w:r>
      <w:r w:rsidRPr="008127B8">
        <w:t>28052164704</w:t>
      </w:r>
      <w:r w:rsidRPr="00BA61A3" w:rsidR="00906514">
        <w:t xml:space="preserve">, u iznosu od </w:t>
      </w:r>
      <w:r w:rsidRPr="008127B8">
        <w:t xml:space="preserve">136.200,00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8127B8" w:rsidR="008127B8">
        <w:t>IBRAHIM MURIĆ</w:t>
      </w:r>
      <w:r w:rsidRPr="00BA61A3" w:rsidR="008127B8">
        <w:t xml:space="preserve">, </w:t>
      </w:r>
      <w:r w:rsidR="008127B8">
        <w:t xml:space="preserve"> Rijeka, Franje Čandeka 36, OIB: </w:t>
      </w:r>
      <w:r w:rsidRPr="008127B8" w:rsidR="008127B8">
        <w:t>28052164704</w:t>
      </w:r>
      <w:r w:rsidRPr="00BA61A3">
        <w:t xml:space="preserve">, u parnicu radi utvrđivanja osporene tražbine </w:t>
      </w:r>
      <w:r>
        <w:t>prvog</w:t>
      </w:r>
      <w:r w:rsidRPr="00BA61A3">
        <w:t xml:space="preserve"> višeg isplatnog reda u iznosu od </w:t>
      </w:r>
      <w:r w:rsidRPr="008127B8" w:rsidR="008127B8">
        <w:t xml:space="preserve">136.200,00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8127B8" w:rsidP="00A535CE" w:rsidRDefault="008127B8">
      <w:pPr>
        <w:jc w:val="both"/>
      </w:pPr>
    </w:p>
    <w:p w:rsidRPr="00BA61A3" w:rsidR="00906514" w:rsidP="00906514" w:rsidRDefault="00A535CE">
      <w:pPr>
        <w:ind w:firstLine="708"/>
        <w:jc w:val="both"/>
      </w:pPr>
      <w:r>
        <w:t>10. SILVANO PALISKA, Pula, M. Cappelletti 5</w:t>
      </w:r>
      <w:r w:rsidR="00906514">
        <w:t xml:space="preserve">, </w:t>
      </w:r>
      <w:r w:rsidRPr="00BA61A3" w:rsidR="00906514">
        <w:t xml:space="preserve">OIB: </w:t>
      </w:r>
      <w:r w:rsidRPr="00A535CE">
        <w:t>63725587159</w:t>
      </w:r>
      <w:r w:rsidRPr="00BA61A3" w:rsidR="00906514">
        <w:t xml:space="preserve">, u iznosu od </w:t>
      </w:r>
      <w:r w:rsidRPr="00A535CE">
        <w:t xml:space="preserve">63.385,71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00A535CE">
        <w:t xml:space="preserve">SILVANO PALISKA, Pula, M. Cappelletti 5, </w:t>
      </w:r>
      <w:r w:rsidRPr="00BA61A3" w:rsidR="00A535CE">
        <w:t xml:space="preserve">OIB: </w:t>
      </w:r>
      <w:r w:rsidRPr="00A535CE" w:rsidR="00A535CE">
        <w:t>63725587159</w:t>
      </w:r>
      <w:r w:rsidRPr="00BA61A3">
        <w:t xml:space="preserve">, u parnicu radi utvrđivanja osporene tražbine </w:t>
      </w:r>
      <w:r>
        <w:t>prvog</w:t>
      </w:r>
      <w:r w:rsidRPr="00BA61A3">
        <w:t xml:space="preserve"> višeg isplatnog reda u iznosu od </w:t>
      </w:r>
      <w:r w:rsidRPr="00A535CE" w:rsidR="00A535CE">
        <w:t xml:space="preserve">63.385,71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A535CE" w:rsidP="0019769D" w:rsidRDefault="00A535CE">
      <w:pPr>
        <w:ind w:firstLine="720"/>
        <w:jc w:val="both"/>
      </w:pPr>
    </w:p>
    <w:p w:rsidRPr="00964234" w:rsidR="00906514" w:rsidP="00906514" w:rsidRDefault="00964234">
      <w:pPr>
        <w:ind w:firstLine="708"/>
        <w:jc w:val="both"/>
      </w:pPr>
      <w:r w:rsidRPr="00964234">
        <w:t>11</w:t>
      </w:r>
      <w:r w:rsidRPr="00964234" w:rsidR="00906514">
        <w:t xml:space="preserve">. </w:t>
      </w:r>
      <w:r w:rsidRPr="00964234">
        <w:t>ŽARKO BUTURIĆ</w:t>
      </w:r>
      <w:r w:rsidRPr="00964234" w:rsidR="00906514">
        <w:t xml:space="preserve">, </w:t>
      </w:r>
      <w:r>
        <w:t>Pula, Bačićev prilaz 2</w:t>
      </w:r>
      <w:r w:rsidRPr="00964234" w:rsidR="00906514">
        <w:t xml:space="preserve">, OIB: </w:t>
      </w:r>
      <w:r w:rsidRPr="00964234">
        <w:t>71796883399</w:t>
      </w:r>
      <w:r w:rsidRPr="00964234" w:rsidR="00906514">
        <w:t xml:space="preserve">, u iznosu od </w:t>
      </w:r>
      <w:r w:rsidRPr="00964234">
        <w:t xml:space="preserve">19.465,48 </w:t>
      </w:r>
      <w:r w:rsidRPr="00964234" w:rsidR="00906514">
        <w:t xml:space="preserve">kn. </w:t>
      </w:r>
    </w:p>
    <w:p w:rsidRPr="00BA61A3" w:rsidR="0019769D" w:rsidP="0019769D" w:rsidRDefault="00906514">
      <w:pPr>
        <w:ind w:firstLine="720"/>
        <w:jc w:val="both"/>
      </w:pPr>
      <w:r w:rsidRPr="00964234">
        <w:t xml:space="preserve">Upućuje se vjerovnik </w:t>
      </w:r>
      <w:r w:rsidRPr="00964234" w:rsidR="00964234">
        <w:t xml:space="preserve">ŽARKO BUTURIĆ,  </w:t>
      </w:r>
      <w:r w:rsidR="00964234">
        <w:t>Pula, Bačićev prilaz 2</w:t>
      </w:r>
      <w:r w:rsidRPr="00964234" w:rsidR="00964234">
        <w:t>, OIB: 71796883399</w:t>
      </w:r>
      <w:r w:rsidRPr="00964234">
        <w:t xml:space="preserve">, u parnicu radi utvrđivanja osporene tražbine prvog višeg isplatnog reda u iznosu od </w:t>
      </w:r>
      <w:r w:rsidRPr="00964234" w:rsidR="00964234">
        <w:t xml:space="preserve">19.465,48 </w:t>
      </w:r>
      <w:r w:rsidRPr="00964234">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Pr="00A535CE" w:rsidR="00964234" w:rsidP="00906514" w:rsidRDefault="00964234">
      <w:pPr>
        <w:ind w:firstLine="720"/>
        <w:jc w:val="both"/>
        <w:rPr>
          <w:highlight w:val="yellow"/>
        </w:rPr>
      </w:pPr>
    </w:p>
    <w:p w:rsidRPr="00BA61A3" w:rsidR="00906514" w:rsidP="00906514" w:rsidRDefault="00964234">
      <w:pPr>
        <w:ind w:firstLine="708"/>
        <w:jc w:val="both"/>
      </w:pPr>
      <w:r w:rsidRPr="00964234">
        <w:t>1</w:t>
      </w:r>
      <w:r w:rsidRPr="00964234" w:rsidR="00906514">
        <w:t xml:space="preserve">2. </w:t>
      </w:r>
      <w:r w:rsidRPr="00964234">
        <w:t>VINKO RADOVANI</w:t>
      </w:r>
      <w:r w:rsidRPr="00BA61A3" w:rsidR="00906514">
        <w:t xml:space="preserve">, </w:t>
      </w:r>
      <w:r>
        <w:t>Rijeka, Karasova 2</w:t>
      </w:r>
      <w:r w:rsidR="00906514">
        <w:t xml:space="preserve">, </w:t>
      </w:r>
      <w:r w:rsidRPr="00BA61A3" w:rsidR="00906514">
        <w:t xml:space="preserve">OIB: </w:t>
      </w:r>
      <w:r w:rsidRPr="00964234">
        <w:t>07004881933</w:t>
      </w:r>
      <w:r w:rsidRPr="00BA61A3" w:rsidR="00906514">
        <w:t xml:space="preserve">, u iznosu od </w:t>
      </w:r>
      <w:r w:rsidRPr="00964234">
        <w:t xml:space="preserve">114.599,77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964234" w:rsidR="00964234">
        <w:t>VINKO RADOVANI</w:t>
      </w:r>
      <w:r w:rsidRPr="00BA61A3" w:rsidR="00964234">
        <w:t xml:space="preserve">, </w:t>
      </w:r>
      <w:r w:rsidR="00964234">
        <w:t xml:space="preserve"> Rijeka, Karasova 2, </w:t>
      </w:r>
      <w:r w:rsidRPr="00BA61A3" w:rsidR="00964234">
        <w:t xml:space="preserve">OIB: </w:t>
      </w:r>
      <w:r w:rsidRPr="00964234" w:rsidR="00964234">
        <w:t>07004881933</w:t>
      </w:r>
      <w:r w:rsidRPr="00BA61A3">
        <w:t xml:space="preserve">, u parnicu radi utvrđivanja osporene tražbine </w:t>
      </w:r>
      <w:r>
        <w:t>prvog</w:t>
      </w:r>
      <w:r w:rsidRPr="00BA61A3">
        <w:t xml:space="preserve"> višeg isplatnog reda u iznosu od </w:t>
      </w:r>
      <w:r w:rsidRPr="00964234" w:rsidR="00964234">
        <w:t xml:space="preserve">114.599,77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19769D" w:rsidP="0019769D" w:rsidRDefault="0019769D">
      <w:pPr>
        <w:ind w:firstLine="720"/>
        <w:jc w:val="both"/>
      </w:pPr>
    </w:p>
    <w:p w:rsidRPr="00BA61A3" w:rsidR="00906514" w:rsidP="0019769D" w:rsidRDefault="00964234">
      <w:pPr>
        <w:ind w:firstLine="720"/>
        <w:jc w:val="both"/>
      </w:pPr>
      <w:r>
        <w:t>13</w:t>
      </w:r>
      <w:r w:rsidRPr="00BA61A3" w:rsidR="00906514">
        <w:t xml:space="preserve">. </w:t>
      </w:r>
      <w:r w:rsidRPr="00964234">
        <w:t>MILAN MRŠIĆ</w:t>
      </w:r>
      <w:r w:rsidRPr="00BA61A3" w:rsidR="00906514">
        <w:t xml:space="preserve">, </w:t>
      </w:r>
      <w:r>
        <w:t xml:space="preserve">Rijeka, Branimira Markovića 15, OIB: </w:t>
      </w:r>
      <w:r w:rsidRPr="00964234">
        <w:t>10159680133</w:t>
      </w:r>
      <w:r w:rsidRPr="00BA61A3" w:rsidR="00906514">
        <w:t xml:space="preserve">, u iznosu od </w:t>
      </w:r>
      <w:r w:rsidRPr="00964234">
        <w:t xml:space="preserve">260.554,14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964234" w:rsidR="00964234">
        <w:t>MILAN MRŠIĆ</w:t>
      </w:r>
      <w:r w:rsidRPr="00BA61A3" w:rsidR="00964234">
        <w:t xml:space="preserve">, </w:t>
      </w:r>
      <w:r w:rsidR="00964234">
        <w:t xml:space="preserve">Rijeka, Branimira Markovića 15, OIB: </w:t>
      </w:r>
      <w:r w:rsidRPr="00964234" w:rsidR="00964234">
        <w:t>10159680133</w:t>
      </w:r>
      <w:r w:rsidRPr="00BA61A3">
        <w:t xml:space="preserve">, u parnicu radi utvrđivanja osporene tražbine </w:t>
      </w:r>
      <w:r>
        <w:t>prvog</w:t>
      </w:r>
      <w:r w:rsidRPr="00BA61A3">
        <w:t xml:space="preserve"> višeg isplatnog reda u iznosu od </w:t>
      </w:r>
      <w:r w:rsidRPr="00964234" w:rsidR="00964234">
        <w:t xml:space="preserve">260.554,14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964234" w:rsidP="0019769D" w:rsidRDefault="00964234">
      <w:pPr>
        <w:ind w:firstLine="720"/>
        <w:jc w:val="both"/>
      </w:pPr>
    </w:p>
    <w:p w:rsidRPr="00BA61A3" w:rsidR="00906514" w:rsidP="00906514" w:rsidRDefault="00964234">
      <w:pPr>
        <w:ind w:firstLine="708"/>
        <w:jc w:val="both"/>
      </w:pPr>
      <w:r>
        <w:t>14</w:t>
      </w:r>
      <w:r w:rsidRPr="00BA61A3" w:rsidR="00906514">
        <w:t xml:space="preserve">. </w:t>
      </w:r>
      <w:r w:rsidRPr="00964234">
        <w:t>DRAŽEN LOVRENČIĆ</w:t>
      </w:r>
      <w:r w:rsidRPr="00BA61A3" w:rsidR="00906514">
        <w:t>,</w:t>
      </w:r>
      <w:r w:rsidR="00906514">
        <w:t xml:space="preserve"> </w:t>
      </w:r>
      <w:r>
        <w:t>Kastav, Ćikovići, Novo naselje 192</w:t>
      </w:r>
      <w:r w:rsidR="00906514">
        <w:t xml:space="preserve">, </w:t>
      </w:r>
      <w:r w:rsidRPr="00BA61A3" w:rsidR="00906514">
        <w:t xml:space="preserve">OIB: </w:t>
      </w:r>
      <w:r w:rsidRPr="00964234">
        <w:t>24458179071</w:t>
      </w:r>
      <w:r w:rsidRPr="00BA61A3" w:rsidR="00906514">
        <w:t xml:space="preserve">, u iznosu od </w:t>
      </w:r>
      <w:r w:rsidRPr="00964234">
        <w:t xml:space="preserve">64.379,89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964234" w:rsidR="00964234">
        <w:t>DRAŽEN LOVRENČIĆ</w:t>
      </w:r>
      <w:r w:rsidRPr="00BA61A3" w:rsidR="00964234">
        <w:t xml:space="preserve">, </w:t>
      </w:r>
      <w:r w:rsidR="00964234">
        <w:t xml:space="preserve"> Kastav, Ćikovići, Novo naselje 192, </w:t>
      </w:r>
      <w:r w:rsidRPr="00BA61A3" w:rsidR="00964234">
        <w:t xml:space="preserve">OIB: </w:t>
      </w:r>
      <w:r w:rsidRPr="00964234" w:rsidR="00964234">
        <w:t>24458179071</w:t>
      </w:r>
      <w:r w:rsidRPr="00BA61A3">
        <w:t xml:space="preserve">, u parnicu radi utvrđivanja osporene tražbine </w:t>
      </w:r>
      <w:r>
        <w:t>prvog</w:t>
      </w:r>
      <w:r w:rsidRPr="00BA61A3">
        <w:t xml:space="preserve"> višeg isplatnog reda u iznosu od </w:t>
      </w:r>
      <w:r w:rsidRPr="00964234" w:rsidR="00964234">
        <w:t xml:space="preserve">64.379,89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926442" w:rsidP="0019769D" w:rsidRDefault="00926442">
      <w:pPr>
        <w:ind w:firstLine="720"/>
        <w:jc w:val="both"/>
      </w:pPr>
    </w:p>
    <w:p w:rsidR="00926442" w:rsidP="007578C8" w:rsidRDefault="00926442">
      <w:pPr>
        <w:jc w:val="both"/>
      </w:pPr>
    </w:p>
    <w:p w:rsidRPr="007578C8" w:rsidR="00906514" w:rsidP="00A70922" w:rsidRDefault="007578C8">
      <w:pPr>
        <w:ind w:firstLine="708"/>
        <w:jc w:val="both"/>
      </w:pPr>
      <w:r w:rsidRPr="007578C8">
        <w:t>15</w:t>
      </w:r>
      <w:r w:rsidRPr="007578C8" w:rsidR="00906514">
        <w:t xml:space="preserve">. </w:t>
      </w:r>
      <w:r w:rsidRPr="007578C8">
        <w:t>ANTE BRLETIĆ</w:t>
      </w:r>
      <w:r w:rsidR="00A70922">
        <w:t>, Rijeka, Bartola Kašića 22</w:t>
      </w:r>
      <w:r w:rsidRPr="007578C8" w:rsidR="00906514">
        <w:t xml:space="preserve">, OIB: </w:t>
      </w:r>
      <w:r w:rsidRPr="00A70922" w:rsidR="00A70922">
        <w:t>16520884248</w:t>
      </w:r>
      <w:r w:rsidRPr="007578C8" w:rsidR="00906514">
        <w:t xml:space="preserve">, u iznosu od </w:t>
      </w:r>
      <w:r w:rsidRPr="00A70922" w:rsidR="00A70922">
        <w:t>216.152,90</w:t>
      </w:r>
      <w:r w:rsidR="00A70922">
        <w:t xml:space="preserve"> </w:t>
      </w:r>
      <w:r w:rsidRPr="007578C8" w:rsidR="00906514">
        <w:t xml:space="preserve">kn. </w:t>
      </w:r>
    </w:p>
    <w:p w:rsidRPr="00BA61A3" w:rsidR="0019769D" w:rsidP="0019769D" w:rsidRDefault="00906514">
      <w:pPr>
        <w:ind w:firstLine="720"/>
        <w:jc w:val="both"/>
      </w:pPr>
      <w:r w:rsidRPr="007578C8">
        <w:t xml:space="preserve">Upućuje se vjerovnik </w:t>
      </w:r>
      <w:r w:rsidRPr="00A70922" w:rsidR="00A70922">
        <w:t>ANTE BRLETIĆ, Rijeka, Bartola Kašića 22, OIB: 16520884248</w:t>
      </w:r>
      <w:r w:rsidRPr="007578C8">
        <w:t xml:space="preserve">, u parnicu radi utvrđivanja osporene tražbine prvog višeg isplatnog reda u iznosu od </w:t>
      </w:r>
      <w:r w:rsidRPr="00A70922" w:rsidR="00A70922">
        <w:t>216.152,90</w:t>
      </w:r>
      <w:r w:rsidR="00A70922">
        <w:t xml:space="preserve"> </w:t>
      </w:r>
      <w:r w:rsidRPr="007578C8">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578C8" w:rsidP="0019769D" w:rsidRDefault="007578C8">
      <w:pPr>
        <w:ind w:firstLine="720"/>
        <w:jc w:val="both"/>
      </w:pPr>
    </w:p>
    <w:p w:rsidRPr="00BA61A3" w:rsidR="00906514" w:rsidP="00906514" w:rsidRDefault="00A70922">
      <w:pPr>
        <w:ind w:firstLine="708"/>
        <w:jc w:val="both"/>
      </w:pPr>
      <w:r>
        <w:lastRenderedPageBreak/>
        <w:t>16</w:t>
      </w:r>
      <w:r w:rsidRPr="00BA61A3" w:rsidR="00906514">
        <w:t xml:space="preserve">. </w:t>
      </w:r>
      <w:r w:rsidRPr="00A70922">
        <w:t>BISERKA VUŠKOVIĆ</w:t>
      </w:r>
      <w:r w:rsidRPr="00BA61A3" w:rsidR="00906514">
        <w:t xml:space="preserve">, </w:t>
      </w:r>
      <w:r>
        <w:t>Rijeka, Sveti križ 38</w:t>
      </w:r>
      <w:r w:rsidR="00906514">
        <w:t xml:space="preserve">, </w:t>
      </w:r>
      <w:r w:rsidRPr="00BA61A3" w:rsidR="00906514">
        <w:t xml:space="preserve">OIB: </w:t>
      </w:r>
      <w:r w:rsidRPr="00A70922">
        <w:t>36750750766</w:t>
      </w:r>
      <w:r w:rsidRPr="00BA61A3" w:rsidR="00906514">
        <w:t xml:space="preserve">, u iznosu od </w:t>
      </w:r>
      <w:r w:rsidRPr="003A7C18" w:rsidR="003A7C18">
        <w:t xml:space="preserve">266.936,42 </w:t>
      </w:r>
      <w:r w:rsidRPr="00906514" w:rsidR="00906514">
        <w:t>kn</w:t>
      </w:r>
      <w:r w:rsidR="00906514">
        <w:t xml:space="preserve">. </w:t>
      </w:r>
    </w:p>
    <w:p w:rsidRPr="00BA61A3" w:rsidR="0019769D" w:rsidP="0019769D" w:rsidRDefault="00906514">
      <w:pPr>
        <w:ind w:firstLine="720"/>
        <w:jc w:val="both"/>
      </w:pPr>
      <w:r w:rsidRPr="00BA61A3">
        <w:t>Upućuje se vjerovnik</w:t>
      </w:r>
      <w:r w:rsidR="00164BD8">
        <w:t xml:space="preserve"> </w:t>
      </w:r>
      <w:r w:rsidRPr="003A7C18" w:rsidR="003A7C18">
        <w:t>BISERKA VUŠKOVIĆ, Rijeka, Sveti križ 38, OIB: 36750750766</w:t>
      </w:r>
      <w:r w:rsidRPr="00BA61A3">
        <w:t xml:space="preserve">, u parnicu radi utvrđivanja osporene tražbine </w:t>
      </w:r>
      <w:r>
        <w:t>prvog</w:t>
      </w:r>
      <w:r w:rsidRPr="00BA61A3">
        <w:t xml:space="preserve"> višeg isplatnog reda u iznosu od </w:t>
      </w:r>
      <w:r w:rsidRPr="003A7C18" w:rsidR="003A7C18">
        <w:t xml:space="preserve">266.936,42 </w:t>
      </w:r>
      <w:r w:rsidRPr="00BA61A3">
        <w:t xml:space="preserve">kuna </w:t>
      </w:r>
      <w:r w:rsidRPr="00BA61A3" w:rsidR="0019769D">
        <w:t xml:space="preserve">te </w:t>
      </w:r>
      <w:r w:rsidR="0019769D">
        <w:t>joj</w:t>
      </w:r>
      <w:r w:rsidRPr="00BA61A3" w:rsidR="0019769D">
        <w:t xml:space="preserve">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164BD8" w:rsidP="0019769D" w:rsidRDefault="00164BD8">
      <w:pPr>
        <w:ind w:firstLine="720"/>
        <w:jc w:val="both"/>
      </w:pPr>
    </w:p>
    <w:p w:rsidRPr="00BA61A3" w:rsidR="00906514" w:rsidP="00906514" w:rsidRDefault="003A7C18">
      <w:pPr>
        <w:ind w:firstLine="708"/>
        <w:jc w:val="both"/>
      </w:pPr>
      <w:r>
        <w:t>17</w:t>
      </w:r>
      <w:r w:rsidRPr="00BA61A3" w:rsidR="00906514">
        <w:t xml:space="preserve">. </w:t>
      </w:r>
      <w:r w:rsidRPr="003A7C18">
        <w:t>NEVENKA KLOBUČAR</w:t>
      </w:r>
      <w:r w:rsidRPr="00BA61A3" w:rsidR="00906514">
        <w:t xml:space="preserve">, </w:t>
      </w:r>
      <w:r>
        <w:t>Rijeka, Mladenići 44</w:t>
      </w:r>
      <w:r w:rsidR="00906514">
        <w:t xml:space="preserve">, </w:t>
      </w:r>
      <w:r w:rsidRPr="00BA61A3" w:rsidR="00906514">
        <w:t xml:space="preserve">OIB: </w:t>
      </w:r>
      <w:r w:rsidRPr="003A7C18">
        <w:t>84199441655</w:t>
      </w:r>
      <w:r w:rsidRPr="00BA61A3" w:rsidR="00906514">
        <w:t xml:space="preserve">, u iznosu od </w:t>
      </w:r>
      <w:r w:rsidRPr="003A7C18">
        <w:t xml:space="preserve">239.903,27 </w:t>
      </w:r>
      <w:r w:rsidRPr="00906514" w:rsidR="00906514">
        <w:t>kn</w:t>
      </w:r>
      <w:r w:rsidR="00906514">
        <w:t xml:space="preserve">. </w:t>
      </w:r>
    </w:p>
    <w:p w:rsidRPr="00BA61A3" w:rsidR="0019769D" w:rsidP="0019769D" w:rsidRDefault="00906514">
      <w:pPr>
        <w:ind w:firstLine="720"/>
        <w:jc w:val="both"/>
      </w:pPr>
      <w:r w:rsidRPr="00BA61A3">
        <w:t xml:space="preserve">Upućuje se vjerovnik </w:t>
      </w:r>
      <w:r w:rsidRPr="003A7C18" w:rsidR="003A7C18">
        <w:t>NEVENKA KLOBUČAR</w:t>
      </w:r>
      <w:r w:rsidRPr="00BA61A3" w:rsidR="003A7C18">
        <w:t xml:space="preserve">, </w:t>
      </w:r>
      <w:r w:rsidR="003A7C18">
        <w:t xml:space="preserve"> Rijeka, Mladenići 44, </w:t>
      </w:r>
      <w:r w:rsidRPr="00BA61A3" w:rsidR="003A7C18">
        <w:t xml:space="preserve">OIB: </w:t>
      </w:r>
      <w:r w:rsidRPr="003A7C18" w:rsidR="003A7C18">
        <w:t>84199441655</w:t>
      </w:r>
      <w:r w:rsidRPr="00BA61A3">
        <w:t xml:space="preserve">, u parnicu radi utvrđivanja osporene tražbine </w:t>
      </w:r>
      <w:r>
        <w:t>prvog</w:t>
      </w:r>
      <w:r w:rsidRPr="00BA61A3">
        <w:t xml:space="preserve"> višeg isplatnog reda u iznosu od </w:t>
      </w:r>
      <w:r w:rsidRPr="003A7C18" w:rsidR="003A7C18">
        <w:t xml:space="preserve">239.903,27 </w:t>
      </w:r>
      <w:r w:rsidRPr="00BA61A3">
        <w:t xml:space="preserve">kuna </w:t>
      </w:r>
      <w:r w:rsidRPr="00BA61A3" w:rsidR="0019769D">
        <w:t xml:space="preserve">te </w:t>
      </w:r>
      <w:r w:rsidR="0019769D">
        <w:t>joj</w:t>
      </w:r>
      <w:r w:rsidRPr="00BA61A3" w:rsidR="0019769D">
        <w:t xml:space="preserve">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3A7C18" w:rsidP="0019769D" w:rsidRDefault="003A7C18">
      <w:pPr>
        <w:ind w:firstLine="720"/>
        <w:jc w:val="both"/>
      </w:pPr>
    </w:p>
    <w:p w:rsidRPr="00BA61A3" w:rsidR="003A7C18" w:rsidP="003A7C18" w:rsidRDefault="003A7C18">
      <w:pPr>
        <w:ind w:firstLine="708"/>
        <w:jc w:val="both"/>
      </w:pPr>
      <w:r>
        <w:t>18</w:t>
      </w:r>
      <w:r w:rsidRPr="00BA61A3">
        <w:t xml:space="preserve">. </w:t>
      </w:r>
      <w:r w:rsidRPr="003A7C18">
        <w:t>ANĐELKA MANDIĆ</w:t>
      </w:r>
      <w:r w:rsidRPr="00BA61A3">
        <w:t xml:space="preserve">, </w:t>
      </w:r>
      <w:r>
        <w:t xml:space="preserve">Rijeka, Bože Starca Jurićeva 56, </w:t>
      </w:r>
      <w:r w:rsidRPr="00BA61A3">
        <w:t xml:space="preserve">OIB: </w:t>
      </w:r>
      <w:r w:rsidRPr="003A7C18">
        <w:t>22984159182</w:t>
      </w:r>
      <w:r w:rsidRPr="00BA61A3">
        <w:t xml:space="preserve">, u iznosu od </w:t>
      </w:r>
      <w:r w:rsidRPr="003A7C18">
        <w:t xml:space="preserve">225.984,92 </w:t>
      </w:r>
      <w:r w:rsidRPr="00906514">
        <w:t>kn</w:t>
      </w:r>
      <w:r>
        <w:t xml:space="preserve">. </w:t>
      </w:r>
    </w:p>
    <w:p w:rsidRPr="00BA61A3" w:rsidR="0019769D" w:rsidP="0019769D" w:rsidRDefault="003A7C18">
      <w:pPr>
        <w:ind w:firstLine="720"/>
        <w:jc w:val="both"/>
      </w:pPr>
      <w:r w:rsidRPr="00BA61A3">
        <w:t xml:space="preserve">Upućuje se vjerovnik </w:t>
      </w:r>
      <w:r w:rsidRPr="003A7C18">
        <w:t>ANĐELKA MANDIĆ</w:t>
      </w:r>
      <w:r w:rsidRPr="00BA61A3">
        <w:t xml:space="preserve">, </w:t>
      </w:r>
      <w:r>
        <w:t xml:space="preserve">Rijeka, Bože Starca Jurićeva 56, </w:t>
      </w:r>
      <w:r w:rsidRPr="00BA61A3">
        <w:t xml:space="preserve">OIB: </w:t>
      </w:r>
      <w:r w:rsidRPr="003A7C18">
        <w:t>22984159182</w:t>
      </w:r>
      <w:r w:rsidRPr="00BA61A3">
        <w:t xml:space="preserve">, u parnicu radi utvrđivanja osporene tražbine </w:t>
      </w:r>
      <w:r>
        <w:t>prvog</w:t>
      </w:r>
      <w:r w:rsidRPr="00BA61A3">
        <w:t xml:space="preserve"> višeg isplatnog reda u iznosu od </w:t>
      </w:r>
      <w:r w:rsidRPr="003A7C18">
        <w:t xml:space="preserve">225.984,92 </w:t>
      </w:r>
      <w:r w:rsidRPr="00BA61A3">
        <w:t xml:space="preserve">kuna te </w:t>
      </w:r>
      <w:r w:rsidR="0019769D">
        <w:t xml:space="preserve">joj </w:t>
      </w:r>
      <w:r w:rsidRPr="00BA61A3" w:rsidR="0019769D">
        <w:t>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3A7C18" w:rsidP="0019769D" w:rsidRDefault="003A7C18">
      <w:pPr>
        <w:ind w:firstLine="720"/>
        <w:jc w:val="both"/>
      </w:pPr>
    </w:p>
    <w:p w:rsidRPr="00BA61A3" w:rsidR="003A7C18" w:rsidP="003A7C18" w:rsidRDefault="003A7C18">
      <w:pPr>
        <w:ind w:firstLine="708"/>
        <w:jc w:val="both"/>
      </w:pPr>
      <w:r>
        <w:t>19</w:t>
      </w:r>
      <w:r w:rsidRPr="00BA61A3">
        <w:t xml:space="preserve">. </w:t>
      </w:r>
      <w:r w:rsidRPr="003A7C18">
        <w:t>IVANA DUNDOVIĆ</w:t>
      </w:r>
      <w:r w:rsidRPr="00BA61A3">
        <w:t>,</w:t>
      </w:r>
      <w:r>
        <w:t xml:space="preserve"> Rijeka, Ludvetov breg 18, </w:t>
      </w:r>
      <w:r w:rsidRPr="00BA61A3">
        <w:t xml:space="preserve">OIB: </w:t>
      </w:r>
      <w:r w:rsidRPr="003A7C18">
        <w:t>50836840915</w:t>
      </w:r>
      <w:r w:rsidRPr="00BA61A3">
        <w:t xml:space="preserve">, u iznosu od </w:t>
      </w:r>
      <w:r w:rsidRPr="003A7C18">
        <w:t xml:space="preserve">57.369,72 </w:t>
      </w:r>
      <w:r w:rsidRPr="00906514">
        <w:t>kn</w:t>
      </w:r>
      <w:r>
        <w:t xml:space="preserve">. </w:t>
      </w:r>
    </w:p>
    <w:p w:rsidRPr="00BA61A3" w:rsidR="0019769D" w:rsidP="0019769D" w:rsidRDefault="003A7C18">
      <w:pPr>
        <w:ind w:firstLine="720"/>
        <w:jc w:val="both"/>
      </w:pPr>
      <w:r w:rsidRPr="00BA61A3">
        <w:t xml:space="preserve">Upućuje se vjerovnik </w:t>
      </w:r>
      <w:r w:rsidRPr="003A7C18">
        <w:t>IVANA DUNDOVIĆ</w:t>
      </w:r>
      <w:r w:rsidR="00164BD8">
        <w:t xml:space="preserve">, </w:t>
      </w:r>
      <w:r>
        <w:t xml:space="preserve">Rijeka, Ludvetov breg 18, </w:t>
      </w:r>
      <w:r w:rsidRPr="00BA61A3">
        <w:t xml:space="preserve">OIB: </w:t>
      </w:r>
      <w:r w:rsidRPr="003A7C18">
        <w:t>50836840915</w:t>
      </w:r>
      <w:r w:rsidRPr="00BA61A3">
        <w:t xml:space="preserve">, u parnicu radi utvrđivanja osporene tražbine </w:t>
      </w:r>
      <w:r>
        <w:t>prvog</w:t>
      </w:r>
      <w:r w:rsidRPr="00BA61A3">
        <w:t xml:space="preserve"> višeg isplatnog reda u iznosu od </w:t>
      </w:r>
      <w:r w:rsidRPr="003A7C18">
        <w:t>57.369,72</w:t>
      </w:r>
      <w:r>
        <w:t xml:space="preserve"> </w:t>
      </w:r>
      <w:r w:rsidRPr="00BA61A3">
        <w:t xml:space="preserve">kuna </w:t>
      </w:r>
      <w:r w:rsidRPr="00BA61A3" w:rsidR="0019769D">
        <w:t xml:space="preserve">te </w:t>
      </w:r>
      <w:r w:rsidR="0019769D">
        <w:t>joj</w:t>
      </w:r>
      <w:r w:rsidRPr="00BA61A3" w:rsidR="0019769D">
        <w:t xml:space="preserve">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Pr="00BA61A3" w:rsidR="00906514" w:rsidP="0019769D" w:rsidRDefault="00906514">
      <w:pPr>
        <w:ind w:firstLine="720"/>
        <w:jc w:val="both"/>
      </w:pPr>
    </w:p>
    <w:p w:rsidRPr="00BA61A3" w:rsidR="003A7C18" w:rsidP="003A7C18" w:rsidRDefault="003A7C18">
      <w:pPr>
        <w:ind w:firstLine="708"/>
        <w:jc w:val="both"/>
      </w:pPr>
      <w:r>
        <w:t>20</w:t>
      </w:r>
      <w:r w:rsidRPr="00BA61A3">
        <w:t xml:space="preserve">. </w:t>
      </w:r>
      <w:r w:rsidRPr="003A7C18">
        <w:t>MUHEDIN BAHOVIĆ</w:t>
      </w:r>
      <w:r w:rsidRPr="00BA61A3">
        <w:t xml:space="preserve">, </w:t>
      </w:r>
      <w:r>
        <w:t xml:space="preserve">Viškovo, Draga 21, </w:t>
      </w:r>
      <w:r w:rsidRPr="00BA61A3">
        <w:t xml:space="preserve">OIB: </w:t>
      </w:r>
      <w:r w:rsidRPr="003A7C18">
        <w:t>76009741972</w:t>
      </w:r>
      <w:r w:rsidRPr="00BA61A3">
        <w:t xml:space="preserve">, u iznosu od </w:t>
      </w:r>
      <w:r w:rsidRPr="003A7C18">
        <w:t xml:space="preserve">219.746,70 </w:t>
      </w:r>
      <w:r w:rsidRPr="00906514">
        <w:t>kn</w:t>
      </w:r>
      <w:r>
        <w:t xml:space="preserve">. </w:t>
      </w:r>
    </w:p>
    <w:p w:rsidRPr="00BA61A3" w:rsidR="0019769D" w:rsidP="0019769D" w:rsidRDefault="003A7C18">
      <w:pPr>
        <w:ind w:firstLine="720"/>
        <w:jc w:val="both"/>
      </w:pPr>
      <w:r w:rsidRPr="00BA61A3">
        <w:lastRenderedPageBreak/>
        <w:t xml:space="preserve">Upućuje se vjerovnik </w:t>
      </w:r>
      <w:r w:rsidRPr="003A7C18">
        <w:t>MUHEDIN BAHOVIĆ</w:t>
      </w:r>
      <w:r w:rsidRPr="00BA61A3">
        <w:t xml:space="preserve">, </w:t>
      </w:r>
      <w:r>
        <w:t xml:space="preserve">Viškovo, Draga 21, </w:t>
      </w:r>
      <w:r w:rsidRPr="00BA61A3">
        <w:t xml:space="preserve">OIB: </w:t>
      </w:r>
      <w:r w:rsidRPr="003A7C18">
        <w:t>76009741972</w:t>
      </w:r>
      <w:r w:rsidRPr="00BA61A3">
        <w:t xml:space="preserve">, u parnicu radi utvrđivanja osporene tražbine </w:t>
      </w:r>
      <w:r>
        <w:t>prvog</w:t>
      </w:r>
      <w:r w:rsidRPr="00BA61A3">
        <w:t xml:space="preserve"> višeg isplatnog reda u iznosu od </w:t>
      </w:r>
      <w:r w:rsidRPr="003A7C18">
        <w:t xml:space="preserve">219.746,70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616E35" w:rsidP="0019769D" w:rsidRDefault="00616E35">
      <w:pPr>
        <w:ind w:firstLine="720"/>
        <w:jc w:val="both"/>
      </w:pPr>
    </w:p>
    <w:p w:rsidRPr="00BA61A3" w:rsidR="003A7C18" w:rsidP="003A7C18" w:rsidRDefault="003A7C18">
      <w:pPr>
        <w:ind w:firstLine="708"/>
        <w:jc w:val="both"/>
      </w:pPr>
      <w:r>
        <w:t>21</w:t>
      </w:r>
      <w:r w:rsidRPr="00BA61A3">
        <w:t xml:space="preserve">. </w:t>
      </w:r>
      <w:r w:rsidRPr="003A7C18">
        <w:t>ZARIJA JANKOVIĆ</w:t>
      </w:r>
      <w:r w:rsidRPr="00BA61A3">
        <w:t xml:space="preserve">, </w:t>
      </w:r>
      <w:r>
        <w:t xml:space="preserve">Rijeka, Ivana Matetića Ronjgova 4, </w:t>
      </w:r>
      <w:r w:rsidRPr="00BA61A3">
        <w:t xml:space="preserve">OIB: </w:t>
      </w:r>
      <w:r w:rsidRPr="003A7C18">
        <w:t>49865801577</w:t>
      </w:r>
      <w:r w:rsidRPr="00BA61A3">
        <w:t xml:space="preserve">, u iznosu od </w:t>
      </w:r>
      <w:r w:rsidRPr="003A7C18">
        <w:t xml:space="preserve">240.307,34 </w:t>
      </w:r>
      <w:r w:rsidRPr="00906514">
        <w:t>kn</w:t>
      </w:r>
      <w:r>
        <w:t xml:space="preserve">. </w:t>
      </w:r>
    </w:p>
    <w:p w:rsidRPr="00BA61A3" w:rsidR="0019769D" w:rsidP="0019769D" w:rsidRDefault="003A7C18">
      <w:pPr>
        <w:ind w:firstLine="720"/>
        <w:jc w:val="both"/>
      </w:pPr>
      <w:r w:rsidRPr="00BA61A3">
        <w:t xml:space="preserve">Upućuje se vjerovnik </w:t>
      </w:r>
      <w:r w:rsidRPr="003A7C18">
        <w:t>ZARIJA JANKOVIĆ, Rijeka, Ivana Matetića Ronjgova 4, OIB: 49865801577</w:t>
      </w:r>
      <w:r w:rsidRPr="00BA61A3">
        <w:t xml:space="preserve">, u parnicu radi utvrđivanja osporene tražbine </w:t>
      </w:r>
      <w:r>
        <w:t>prvog</w:t>
      </w:r>
      <w:r w:rsidRPr="00BA61A3">
        <w:t xml:space="preserve"> višeg isplatnog reda u iznosu od </w:t>
      </w:r>
      <w:r w:rsidRPr="003A7C18">
        <w:t xml:space="preserve">240.307,34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BA61A3" w:rsidP="0019769D" w:rsidRDefault="00BA61A3">
      <w:pPr>
        <w:ind w:firstLine="720"/>
        <w:jc w:val="both"/>
      </w:pPr>
    </w:p>
    <w:p w:rsidRPr="00BA61A3" w:rsidR="00BA4A25" w:rsidP="00BA4A25" w:rsidRDefault="00BA4A25">
      <w:pPr>
        <w:ind w:firstLine="708"/>
        <w:jc w:val="both"/>
      </w:pPr>
      <w:r>
        <w:t>22</w:t>
      </w:r>
      <w:r w:rsidRPr="00BA61A3">
        <w:t xml:space="preserve">. </w:t>
      </w:r>
      <w:r w:rsidRPr="00BA4A25">
        <w:t>STJEPAN STOŠIĆ</w:t>
      </w:r>
      <w:r w:rsidRPr="00BA61A3">
        <w:t xml:space="preserve">, </w:t>
      </w:r>
      <w:r>
        <w:t xml:space="preserve">Rijeka, </w:t>
      </w:r>
      <w:r w:rsidRPr="00BA4A25">
        <w:t>Crnčićeva 5</w:t>
      </w:r>
      <w:r>
        <w:t xml:space="preserve">, </w:t>
      </w:r>
      <w:r w:rsidRPr="00BA61A3">
        <w:t xml:space="preserve">OIB: </w:t>
      </w:r>
      <w:r w:rsidRPr="00BA4A25">
        <w:t>84349354291</w:t>
      </w:r>
      <w:r w:rsidRPr="00BA61A3">
        <w:t xml:space="preserve">, u iznosu od </w:t>
      </w:r>
      <w:r w:rsidRPr="00BA4A25">
        <w:t xml:space="preserve">284.544,27 </w:t>
      </w:r>
      <w:r w:rsidRPr="00906514">
        <w:t>kn</w:t>
      </w:r>
      <w:r>
        <w:t xml:space="preserve">. </w:t>
      </w:r>
    </w:p>
    <w:p w:rsidRPr="00BA61A3" w:rsidR="0019769D" w:rsidP="0019769D" w:rsidRDefault="00BA4A25">
      <w:pPr>
        <w:ind w:firstLine="720"/>
        <w:jc w:val="both"/>
      </w:pPr>
      <w:r w:rsidRPr="00BA61A3">
        <w:t xml:space="preserve">Upućuje se vjerovnik </w:t>
      </w:r>
      <w:r w:rsidRPr="00BA4A25">
        <w:t>STJEPAN STOŠIĆ</w:t>
      </w:r>
      <w:r w:rsidRPr="00BA61A3">
        <w:t xml:space="preserve">, </w:t>
      </w:r>
      <w:r>
        <w:t xml:space="preserve">Rijeka, </w:t>
      </w:r>
      <w:r w:rsidRPr="00BA4A25">
        <w:t>Crnčićeva 5</w:t>
      </w:r>
      <w:r>
        <w:t xml:space="preserve">, </w:t>
      </w:r>
      <w:r w:rsidRPr="00BA61A3">
        <w:t xml:space="preserve">OIB: </w:t>
      </w:r>
      <w:r w:rsidRPr="00BA4A25">
        <w:t>84349354291</w:t>
      </w:r>
      <w:r w:rsidRPr="00BA61A3">
        <w:t xml:space="preserve">, u parnicu radi utvrđivanja osporene tražbine </w:t>
      </w:r>
      <w:r>
        <w:t>prvog</w:t>
      </w:r>
      <w:r w:rsidRPr="00BA61A3">
        <w:t xml:space="preserve"> višeg isplatnog reda u iznosu od </w:t>
      </w:r>
      <w:r w:rsidRPr="00BA4A25">
        <w:t xml:space="preserve">284.544,27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6D61EC" w:rsidP="0019769D" w:rsidRDefault="006D61EC">
      <w:pPr>
        <w:ind w:firstLine="720"/>
        <w:jc w:val="both"/>
      </w:pPr>
    </w:p>
    <w:p w:rsidRPr="00BA61A3" w:rsidR="00BA4A25" w:rsidP="00BA4A25" w:rsidRDefault="00BA4A25">
      <w:pPr>
        <w:ind w:firstLine="708"/>
        <w:jc w:val="both"/>
      </w:pPr>
      <w:r>
        <w:t>23</w:t>
      </w:r>
      <w:r w:rsidRPr="00BA61A3">
        <w:t xml:space="preserve">. </w:t>
      </w:r>
      <w:r w:rsidRPr="00BA4A25">
        <w:t>BRANKA DUNDOVIĆ</w:t>
      </w:r>
      <w:r w:rsidRPr="00BA61A3">
        <w:t xml:space="preserve">, </w:t>
      </w:r>
      <w:r>
        <w:t xml:space="preserve">Rijeka, Ludvetov breg 18, </w:t>
      </w:r>
      <w:r w:rsidRPr="00BA61A3">
        <w:t xml:space="preserve">OIB: </w:t>
      </w:r>
      <w:r w:rsidRPr="00BA4A25">
        <w:t>25177302693</w:t>
      </w:r>
      <w:r w:rsidRPr="00BA61A3">
        <w:t xml:space="preserve">, u iznosu od </w:t>
      </w:r>
      <w:r w:rsidRPr="00BA4A25">
        <w:t xml:space="preserve">284.003,65 </w:t>
      </w:r>
      <w:r w:rsidRPr="00906514">
        <w:t>kn</w:t>
      </w:r>
      <w:r>
        <w:t xml:space="preserve">. </w:t>
      </w:r>
    </w:p>
    <w:p w:rsidRPr="00BA61A3" w:rsidR="0019769D" w:rsidP="0019769D" w:rsidRDefault="00BA4A25">
      <w:pPr>
        <w:ind w:firstLine="720"/>
        <w:jc w:val="both"/>
      </w:pPr>
      <w:r w:rsidRPr="00BA61A3">
        <w:t xml:space="preserve">Upućuje se vjerovnik </w:t>
      </w:r>
      <w:r w:rsidRPr="00BA4A25">
        <w:t>BRANKA DUNDOVIĆ</w:t>
      </w:r>
      <w:r w:rsidRPr="00BA61A3">
        <w:t xml:space="preserve">, </w:t>
      </w:r>
      <w:r>
        <w:t xml:space="preserve">Rijeka, Ludvetov breg 18, </w:t>
      </w:r>
      <w:r w:rsidRPr="00BA61A3">
        <w:t xml:space="preserve">OIB: </w:t>
      </w:r>
      <w:r w:rsidRPr="00BA4A25">
        <w:t>25177302693</w:t>
      </w:r>
      <w:r w:rsidRPr="00BA61A3">
        <w:t xml:space="preserve">, u parnicu radi utvrđivanja osporene tražbine </w:t>
      </w:r>
      <w:r>
        <w:t>prvog</w:t>
      </w:r>
      <w:r w:rsidRPr="00BA61A3">
        <w:t xml:space="preserve"> višeg isplatnog reda u iznosu od </w:t>
      </w:r>
      <w:r w:rsidRPr="00BA4A25">
        <w:t xml:space="preserve">284.003,65 </w:t>
      </w:r>
      <w:r w:rsidRPr="00BA61A3">
        <w:t xml:space="preserve">kuna </w:t>
      </w:r>
      <w:r w:rsidRPr="00BA61A3" w:rsidR="0019769D">
        <w:t xml:space="preserve">te </w:t>
      </w:r>
      <w:r w:rsidR="0019769D">
        <w:t>joj</w:t>
      </w:r>
      <w:r w:rsidRPr="00BA61A3" w:rsidR="0019769D">
        <w:t xml:space="preserve">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3A7C18" w:rsidP="0019769D" w:rsidRDefault="003A7C18">
      <w:pPr>
        <w:ind w:firstLine="720"/>
        <w:jc w:val="both"/>
      </w:pPr>
    </w:p>
    <w:p w:rsidRPr="00BA61A3" w:rsidR="00BA4A25" w:rsidP="00BA4A25" w:rsidRDefault="00BA4A25">
      <w:pPr>
        <w:ind w:firstLine="708"/>
        <w:jc w:val="both"/>
      </w:pPr>
      <w:r>
        <w:t>24</w:t>
      </w:r>
      <w:r w:rsidRPr="00BA61A3">
        <w:t xml:space="preserve">. </w:t>
      </w:r>
      <w:r w:rsidRPr="00BA4A25">
        <w:t>IVAN FUMIĆ</w:t>
      </w:r>
      <w:r w:rsidRPr="00BA61A3">
        <w:t xml:space="preserve">, </w:t>
      </w:r>
      <w:r>
        <w:t xml:space="preserve">Tounj, Kamenica Skradnička, Kamenica19a, </w:t>
      </w:r>
      <w:r w:rsidRPr="00BA61A3">
        <w:t xml:space="preserve">OIB: </w:t>
      </w:r>
      <w:r w:rsidRPr="00BA4A25">
        <w:t>15686242790</w:t>
      </w:r>
      <w:r w:rsidRPr="00BA61A3">
        <w:t xml:space="preserve">, u iznosu od </w:t>
      </w:r>
      <w:r w:rsidRPr="00BA4A25">
        <w:t xml:space="preserve">281.986,33 </w:t>
      </w:r>
      <w:r w:rsidRPr="00906514">
        <w:t>kn</w:t>
      </w:r>
      <w:r>
        <w:t xml:space="preserve">. </w:t>
      </w:r>
    </w:p>
    <w:p w:rsidRPr="00BA61A3" w:rsidR="0019769D" w:rsidP="0019769D" w:rsidRDefault="00BA4A25">
      <w:pPr>
        <w:ind w:firstLine="720"/>
        <w:jc w:val="both"/>
      </w:pPr>
      <w:r w:rsidRPr="00BA61A3">
        <w:t xml:space="preserve">Upućuje se vjerovnik </w:t>
      </w:r>
      <w:r w:rsidRPr="00BA4A25">
        <w:t>IVAN FUMIĆ</w:t>
      </w:r>
      <w:r w:rsidRPr="00BA61A3">
        <w:t xml:space="preserve">, </w:t>
      </w:r>
      <w:r>
        <w:t xml:space="preserve">Tounj, Kamenica Skradnička, Kamenica19a, </w:t>
      </w:r>
      <w:r w:rsidRPr="00BA61A3">
        <w:t xml:space="preserve">OIB: </w:t>
      </w:r>
      <w:r w:rsidRPr="00BA4A25">
        <w:t>15686242790</w:t>
      </w:r>
      <w:r w:rsidRPr="00BA61A3">
        <w:t xml:space="preserve">, u parnicu radi utvrđivanja osporene tražbine </w:t>
      </w:r>
      <w:r>
        <w:t>prvog</w:t>
      </w:r>
      <w:r w:rsidRPr="00BA61A3">
        <w:t xml:space="preserve"> višeg isplatnog reda u iznosu od </w:t>
      </w:r>
      <w:r w:rsidRPr="00BA4A25">
        <w:t>281.986,33</w:t>
      </w:r>
      <w:r>
        <w:t xml:space="preserve"> </w:t>
      </w:r>
      <w:r w:rsidRPr="00BA61A3">
        <w:t xml:space="preserve">kuna </w:t>
      </w:r>
      <w:r w:rsidRPr="00BA61A3" w:rsidR="0019769D">
        <w:t>te mu se određuje rok od 8 dana</w:t>
      </w:r>
      <w:r w:rsidR="0019769D">
        <w:t xml:space="preserve"> od dana pravomoćnosti ovog </w:t>
      </w:r>
      <w:r w:rsidR="0019769D">
        <w:lastRenderedPageBreak/>
        <w:t>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3A7C18" w:rsidP="0019769D" w:rsidRDefault="003A7C18">
      <w:pPr>
        <w:ind w:firstLine="720"/>
        <w:jc w:val="both"/>
      </w:pPr>
    </w:p>
    <w:p w:rsidRPr="00BA61A3" w:rsidR="00BA4A25" w:rsidP="00BA4A25" w:rsidRDefault="00BA4A25">
      <w:pPr>
        <w:ind w:firstLine="708"/>
        <w:jc w:val="both"/>
      </w:pPr>
      <w:r>
        <w:t>25</w:t>
      </w:r>
      <w:r w:rsidRPr="00BA61A3">
        <w:t xml:space="preserve">. </w:t>
      </w:r>
      <w:r w:rsidRPr="00BA4A25">
        <w:t>MARIJAN SELCI</w:t>
      </w:r>
      <w:r w:rsidRPr="00BA61A3">
        <w:t xml:space="preserve">, </w:t>
      </w:r>
      <w:r>
        <w:t xml:space="preserve">Rijeka, Blaževićeva c. 48, </w:t>
      </w:r>
      <w:r w:rsidRPr="00BA61A3">
        <w:t xml:space="preserve">OIB: </w:t>
      </w:r>
      <w:r w:rsidRPr="00BA4A25">
        <w:t>49919941327</w:t>
      </w:r>
      <w:r w:rsidRPr="00BA61A3">
        <w:t xml:space="preserve">, u iznosu od </w:t>
      </w:r>
      <w:r w:rsidRPr="00BA4A25">
        <w:t xml:space="preserve">211.361,95 </w:t>
      </w:r>
      <w:r w:rsidRPr="00906514">
        <w:t>kn</w:t>
      </w:r>
      <w:r>
        <w:t xml:space="preserve">. </w:t>
      </w:r>
    </w:p>
    <w:p w:rsidRPr="00BA61A3" w:rsidR="0019769D" w:rsidP="0019769D" w:rsidRDefault="00BA4A25">
      <w:pPr>
        <w:ind w:firstLine="720"/>
        <w:jc w:val="both"/>
      </w:pPr>
      <w:r w:rsidRPr="00BA61A3">
        <w:t xml:space="preserve">Upućuje se vjerovnik </w:t>
      </w:r>
      <w:r w:rsidRPr="00BA4A25">
        <w:t>MARIJAN SELCI</w:t>
      </w:r>
      <w:r w:rsidRPr="00BA61A3">
        <w:t xml:space="preserve">, </w:t>
      </w:r>
      <w:r>
        <w:t xml:space="preserve">Rijeka, Blaževićeva c. 48, </w:t>
      </w:r>
      <w:r w:rsidRPr="00BA61A3">
        <w:t xml:space="preserve">OIB: </w:t>
      </w:r>
      <w:r w:rsidRPr="00BA4A25">
        <w:t>49919941327</w:t>
      </w:r>
      <w:r w:rsidRPr="00BA61A3">
        <w:t xml:space="preserve">, u parnicu radi utvrđivanja osporene tražbine </w:t>
      </w:r>
      <w:r>
        <w:t>prvog</w:t>
      </w:r>
      <w:r w:rsidRPr="00BA61A3">
        <w:t xml:space="preserve"> višeg isplatnog reda u iznosu od </w:t>
      </w:r>
      <w:r w:rsidRPr="00BA4A25">
        <w:t xml:space="preserve">211.361,95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BA4A25" w:rsidP="0019769D" w:rsidRDefault="00BA4A25">
      <w:pPr>
        <w:ind w:firstLine="720"/>
        <w:jc w:val="both"/>
      </w:pPr>
    </w:p>
    <w:p w:rsidRPr="00BA61A3" w:rsidR="00BA4A25" w:rsidP="00BA4A25" w:rsidRDefault="00BA4A25">
      <w:pPr>
        <w:ind w:firstLine="708"/>
        <w:jc w:val="both"/>
      </w:pPr>
      <w:r>
        <w:t>26</w:t>
      </w:r>
      <w:r w:rsidRPr="00BA61A3">
        <w:t xml:space="preserve">. </w:t>
      </w:r>
      <w:r w:rsidRPr="00BA4A25">
        <w:t>MILAN VUKOJA</w:t>
      </w:r>
      <w:r w:rsidRPr="00BA61A3">
        <w:t xml:space="preserve">, </w:t>
      </w:r>
      <w:r>
        <w:t xml:space="preserve">Jurdani, Permani, Permani 26c, </w:t>
      </w:r>
      <w:r w:rsidRPr="00BA61A3">
        <w:t xml:space="preserve">OIB: </w:t>
      </w:r>
      <w:r w:rsidRPr="00BA4A25">
        <w:t>71834417086</w:t>
      </w:r>
      <w:r w:rsidRPr="00BA61A3">
        <w:t xml:space="preserve">, u iznosu od </w:t>
      </w:r>
      <w:r w:rsidRPr="00BA4A25">
        <w:t xml:space="preserve">241.705,12 </w:t>
      </w:r>
      <w:r w:rsidRPr="00906514">
        <w:t>kn</w:t>
      </w:r>
      <w:r>
        <w:t xml:space="preserve">. </w:t>
      </w:r>
    </w:p>
    <w:p w:rsidRPr="00BA61A3" w:rsidR="0019769D" w:rsidP="0019769D" w:rsidRDefault="00BA4A25">
      <w:pPr>
        <w:ind w:firstLine="720"/>
        <w:jc w:val="both"/>
      </w:pPr>
      <w:r w:rsidRPr="00BA61A3">
        <w:t xml:space="preserve">Upućuje se vjerovnik </w:t>
      </w:r>
      <w:r w:rsidRPr="00BA4A25">
        <w:t>MILAN VUKOJA</w:t>
      </w:r>
      <w:r w:rsidRPr="00BA61A3">
        <w:t xml:space="preserve">, </w:t>
      </w:r>
      <w:r>
        <w:t xml:space="preserve">Jurdani, Permani, Permani 26c, </w:t>
      </w:r>
      <w:r w:rsidRPr="00BA61A3">
        <w:t xml:space="preserve">OIB: </w:t>
      </w:r>
      <w:r w:rsidRPr="00BA4A25">
        <w:t>71834417086</w:t>
      </w:r>
      <w:r w:rsidRPr="00BA61A3">
        <w:t xml:space="preserve">, u parnicu radi utvrđivanja osporene tražbine </w:t>
      </w:r>
      <w:r>
        <w:t>prvog</w:t>
      </w:r>
      <w:r w:rsidRPr="00BA61A3">
        <w:t xml:space="preserve"> višeg isplatnog reda u iznosu od </w:t>
      </w:r>
      <w:r w:rsidRPr="00BA4A25">
        <w:t xml:space="preserve">241.705,12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BA4A25" w:rsidP="0019769D" w:rsidRDefault="00BA4A25">
      <w:pPr>
        <w:ind w:firstLine="720"/>
        <w:jc w:val="both"/>
      </w:pPr>
    </w:p>
    <w:p w:rsidRPr="00BA61A3" w:rsidR="00BA4A25" w:rsidP="00BA4A25" w:rsidRDefault="00BA4A25">
      <w:pPr>
        <w:ind w:firstLine="708"/>
        <w:jc w:val="both"/>
      </w:pPr>
      <w:r>
        <w:t>27</w:t>
      </w:r>
      <w:r w:rsidRPr="00BA61A3">
        <w:t xml:space="preserve">. </w:t>
      </w:r>
      <w:r w:rsidRPr="00BA4A25">
        <w:t>HAZIM BEGOVIĆ</w:t>
      </w:r>
      <w:r w:rsidRPr="00BA61A3">
        <w:t xml:space="preserve">, </w:t>
      </w:r>
      <w:r>
        <w:t xml:space="preserve">Rijeka, Giuseppe Carabina 3, </w:t>
      </w:r>
      <w:r w:rsidRPr="00BA61A3">
        <w:t xml:space="preserve">OIB: </w:t>
      </w:r>
      <w:r w:rsidRPr="00BA4A25">
        <w:t>52532931222</w:t>
      </w:r>
      <w:r w:rsidRPr="00BA61A3">
        <w:t xml:space="preserve">, u iznosu od </w:t>
      </w:r>
      <w:r w:rsidRPr="00BA4A25">
        <w:t xml:space="preserve">206.148,88 </w:t>
      </w:r>
      <w:r w:rsidRPr="00906514">
        <w:t>kn</w:t>
      </w:r>
      <w:r>
        <w:t xml:space="preserve">. </w:t>
      </w:r>
    </w:p>
    <w:p w:rsidRPr="00BA61A3" w:rsidR="0019769D" w:rsidP="0019769D" w:rsidRDefault="00BA4A25">
      <w:pPr>
        <w:ind w:firstLine="720"/>
        <w:jc w:val="both"/>
      </w:pPr>
      <w:r w:rsidRPr="00BA61A3">
        <w:t xml:space="preserve">Upućuje se vjerovnik </w:t>
      </w:r>
      <w:r w:rsidRPr="00BA4A25">
        <w:t>HAZIM BEGOVIĆ</w:t>
      </w:r>
      <w:r w:rsidRPr="00BA61A3">
        <w:t xml:space="preserve">, </w:t>
      </w:r>
      <w:r>
        <w:t xml:space="preserve">Rijeka, Giuseppe Carabina 3, </w:t>
      </w:r>
      <w:r w:rsidRPr="00BA61A3">
        <w:t xml:space="preserve">OIB: </w:t>
      </w:r>
      <w:r w:rsidRPr="00BA4A25">
        <w:t>52532931222</w:t>
      </w:r>
      <w:r w:rsidRPr="00BA61A3">
        <w:t xml:space="preserve">, u parnicu radi utvrđivanja osporene tražbine </w:t>
      </w:r>
      <w:r>
        <w:t>prvog</w:t>
      </w:r>
      <w:r w:rsidRPr="00BA61A3">
        <w:t xml:space="preserve"> višeg isplatnog reda u iznosu od </w:t>
      </w:r>
      <w:r w:rsidRPr="00BA4A25">
        <w:t xml:space="preserve">206.148,88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3A7C18" w:rsidP="0019769D" w:rsidRDefault="003A7C18">
      <w:pPr>
        <w:ind w:firstLine="720"/>
        <w:jc w:val="both"/>
      </w:pPr>
    </w:p>
    <w:p w:rsidRPr="00BA61A3" w:rsidR="00BA4A25" w:rsidP="00BA4A25" w:rsidRDefault="00BA4A25">
      <w:pPr>
        <w:ind w:firstLine="708"/>
        <w:jc w:val="both"/>
      </w:pPr>
      <w:r>
        <w:t>28</w:t>
      </w:r>
      <w:r w:rsidRPr="00BA61A3">
        <w:t xml:space="preserve">. </w:t>
      </w:r>
      <w:r w:rsidRPr="00BA4A25">
        <w:t>ZVONKO MANDIĆ</w:t>
      </w:r>
      <w:r w:rsidRPr="00BA61A3">
        <w:t xml:space="preserve">, </w:t>
      </w:r>
      <w:r>
        <w:t xml:space="preserve">Rijeka, Bože Starca Jurićeva 56, </w:t>
      </w:r>
      <w:r w:rsidRPr="00BA61A3">
        <w:t xml:space="preserve">OIB: </w:t>
      </w:r>
      <w:r w:rsidRPr="00D305BD" w:rsidR="00D305BD">
        <w:t>54819493955</w:t>
      </w:r>
      <w:r w:rsidRPr="00BA61A3">
        <w:t xml:space="preserve">, u iznosu od </w:t>
      </w:r>
      <w:r w:rsidRPr="00D305BD" w:rsidR="00D305BD">
        <w:t>262.639,70</w:t>
      </w:r>
      <w:r w:rsidR="00D305BD">
        <w:t xml:space="preserve"> </w:t>
      </w:r>
      <w:r w:rsidRPr="00906514">
        <w:t>kn</w:t>
      </w:r>
      <w:r>
        <w:t xml:space="preserve">. </w:t>
      </w:r>
    </w:p>
    <w:p w:rsidRPr="00BA61A3" w:rsidR="0019769D" w:rsidP="0019769D" w:rsidRDefault="00BA4A25">
      <w:pPr>
        <w:ind w:firstLine="720"/>
        <w:jc w:val="both"/>
      </w:pPr>
      <w:r w:rsidRPr="00BA61A3">
        <w:t xml:space="preserve">Upućuje se vjerovnik </w:t>
      </w:r>
      <w:r w:rsidRPr="00BA4A25" w:rsidR="00D305BD">
        <w:t>ZVONKO MANDIĆ</w:t>
      </w:r>
      <w:r w:rsidRPr="00BA61A3" w:rsidR="00D305BD">
        <w:t xml:space="preserve">, </w:t>
      </w:r>
      <w:r w:rsidR="00D305BD">
        <w:t xml:space="preserve">Rijeka, Bože Starca Jurićeva 56, </w:t>
      </w:r>
      <w:r w:rsidRPr="00BA61A3" w:rsidR="00D305BD">
        <w:t xml:space="preserve">OIB: </w:t>
      </w:r>
      <w:r w:rsidRPr="00D305BD" w:rsidR="00D305BD">
        <w:t>54819493955</w:t>
      </w:r>
      <w:r w:rsidRPr="00BA61A3">
        <w:t xml:space="preserve">, u parnicu radi utvrđivanja osporene tražbine </w:t>
      </w:r>
      <w:r>
        <w:t>prvog</w:t>
      </w:r>
      <w:r w:rsidRPr="00BA61A3">
        <w:t xml:space="preserve"> višeg isplatnog reda u iznosu od </w:t>
      </w:r>
      <w:r w:rsidRPr="00D305BD" w:rsidR="00D305BD">
        <w:t>262.639,70</w:t>
      </w:r>
      <w:r w:rsidR="00D305BD">
        <w:t xml:space="preserve">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lastRenderedPageBreak/>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19769D" w:rsidRDefault="00D305BD">
      <w:pPr>
        <w:ind w:firstLine="720"/>
        <w:jc w:val="both"/>
      </w:pPr>
    </w:p>
    <w:p w:rsidRPr="00BA61A3" w:rsidR="00D305BD" w:rsidP="00D305BD" w:rsidRDefault="00D305BD">
      <w:pPr>
        <w:ind w:firstLine="708"/>
        <w:jc w:val="both"/>
      </w:pPr>
      <w:r>
        <w:t>29</w:t>
      </w:r>
      <w:r w:rsidRPr="00BA61A3">
        <w:t xml:space="preserve">. </w:t>
      </w:r>
      <w:r w:rsidRPr="00D305BD">
        <w:t>ILIJA ČUBRA</w:t>
      </w:r>
      <w:r w:rsidRPr="00BA61A3">
        <w:t xml:space="preserve">, </w:t>
      </w:r>
      <w:r>
        <w:t xml:space="preserve">Rijeka, Osječka ul. br. 74, </w:t>
      </w:r>
      <w:r w:rsidRPr="00BA61A3">
        <w:t xml:space="preserve">OIB: </w:t>
      </w:r>
      <w:r w:rsidRPr="00D305BD">
        <w:t>20789320432</w:t>
      </w:r>
      <w:r w:rsidRPr="00BA61A3">
        <w:t xml:space="preserve">, u iznosu od </w:t>
      </w:r>
      <w:r w:rsidRPr="00D305BD">
        <w:t xml:space="preserve">85.250,92 </w:t>
      </w:r>
      <w:r w:rsidRPr="00906514">
        <w:t>kn</w:t>
      </w:r>
      <w:r>
        <w:t xml:space="preserve">. </w:t>
      </w:r>
    </w:p>
    <w:p w:rsidRPr="00BA61A3" w:rsidR="0019769D" w:rsidP="0019769D" w:rsidRDefault="00D305BD">
      <w:pPr>
        <w:ind w:firstLine="720"/>
        <w:jc w:val="both"/>
      </w:pPr>
      <w:r w:rsidRPr="00BA61A3">
        <w:t xml:space="preserve">Upućuje se vjerovnik </w:t>
      </w:r>
      <w:r w:rsidRPr="00D305BD">
        <w:t>ILIJA ČUBRA</w:t>
      </w:r>
      <w:r w:rsidRPr="00BA61A3">
        <w:t xml:space="preserve">, </w:t>
      </w:r>
      <w:r>
        <w:t xml:space="preserve">Rijeka, Osječka ul. br. 74, </w:t>
      </w:r>
      <w:r w:rsidRPr="00BA61A3">
        <w:t xml:space="preserve">OIB: </w:t>
      </w:r>
      <w:r w:rsidRPr="00D305BD">
        <w:t>20789320432</w:t>
      </w:r>
      <w:r w:rsidRPr="00BA61A3">
        <w:t xml:space="preserve">, u parnicu radi utvrđivanja osporene tražbine </w:t>
      </w:r>
      <w:r>
        <w:t>prvog</w:t>
      </w:r>
      <w:r w:rsidRPr="00BA61A3">
        <w:t xml:space="preserve"> višeg isplatnog reda u iznosu od </w:t>
      </w:r>
      <w:r w:rsidRPr="00D305BD">
        <w:t xml:space="preserve">85.250,92 </w:t>
      </w:r>
      <w:r>
        <w:t xml:space="preserve">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19769D" w:rsidRDefault="00D305BD">
      <w:pPr>
        <w:ind w:firstLine="720"/>
        <w:jc w:val="both"/>
      </w:pPr>
    </w:p>
    <w:p w:rsidRPr="00BA61A3" w:rsidR="00D305BD" w:rsidP="00D305BD" w:rsidRDefault="00D305BD">
      <w:pPr>
        <w:ind w:firstLine="708"/>
        <w:jc w:val="both"/>
      </w:pPr>
      <w:r>
        <w:t>30</w:t>
      </w:r>
      <w:r w:rsidRPr="00BA61A3">
        <w:t xml:space="preserve">. </w:t>
      </w:r>
      <w:r w:rsidRPr="00D305BD">
        <w:t>MARIJAN DODIĆ</w:t>
      </w:r>
      <w:r w:rsidRPr="00BA61A3">
        <w:t xml:space="preserve">, </w:t>
      </w:r>
      <w:r>
        <w:t xml:space="preserve">Rijeka, Medovićeva 12, </w:t>
      </w:r>
      <w:r w:rsidRPr="00BA61A3">
        <w:t xml:space="preserve">OIB: </w:t>
      </w:r>
      <w:r w:rsidRPr="00D305BD">
        <w:t>62872519069</w:t>
      </w:r>
      <w:r w:rsidRPr="00BA61A3">
        <w:t xml:space="preserve">, u iznosu od </w:t>
      </w:r>
      <w:r w:rsidRPr="00D305BD">
        <w:t xml:space="preserve">181.002,86 </w:t>
      </w:r>
      <w:r w:rsidRPr="00906514">
        <w:t>kn</w:t>
      </w:r>
      <w:r>
        <w:t xml:space="preserve">. </w:t>
      </w:r>
    </w:p>
    <w:p w:rsidRPr="00BA61A3" w:rsidR="0019769D" w:rsidP="0019769D" w:rsidRDefault="00D305BD">
      <w:pPr>
        <w:ind w:firstLine="720"/>
        <w:jc w:val="both"/>
      </w:pPr>
      <w:r w:rsidRPr="00BA61A3">
        <w:t xml:space="preserve">Upućuje se vjerovnik </w:t>
      </w:r>
      <w:r w:rsidRPr="00D305BD">
        <w:t>MARIJAN DODIĆ</w:t>
      </w:r>
      <w:r w:rsidRPr="00BA61A3">
        <w:t xml:space="preserve">, </w:t>
      </w:r>
      <w:r>
        <w:t xml:space="preserve">Rijeka, Medovićeva 12, </w:t>
      </w:r>
      <w:r w:rsidRPr="00BA61A3">
        <w:t xml:space="preserve">OIB: </w:t>
      </w:r>
      <w:r w:rsidRPr="00D305BD">
        <w:t>62872519069</w:t>
      </w:r>
      <w:r w:rsidRPr="00BA61A3">
        <w:t xml:space="preserve">, u parnicu radi utvrđivanja osporene tražbine </w:t>
      </w:r>
      <w:r>
        <w:t>prvog</w:t>
      </w:r>
      <w:r w:rsidRPr="00BA61A3">
        <w:t xml:space="preserve"> višeg isplatnog reda u iznosu od </w:t>
      </w:r>
      <w:r w:rsidRPr="00D305BD">
        <w:t xml:space="preserve">181.002,86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19769D" w:rsidRDefault="00D305BD">
      <w:pPr>
        <w:ind w:firstLine="720"/>
        <w:jc w:val="both"/>
      </w:pPr>
    </w:p>
    <w:p w:rsidRPr="00BA61A3" w:rsidR="00D305BD" w:rsidP="00D305BD" w:rsidRDefault="00D305BD">
      <w:pPr>
        <w:ind w:firstLine="708"/>
        <w:jc w:val="both"/>
      </w:pPr>
      <w:r>
        <w:t>31</w:t>
      </w:r>
      <w:r w:rsidRPr="00BA61A3">
        <w:t xml:space="preserve">. </w:t>
      </w:r>
      <w:r w:rsidRPr="00D305BD">
        <w:t>ŠIMO BEGIĆ</w:t>
      </w:r>
      <w:r w:rsidRPr="00BA61A3">
        <w:t xml:space="preserve">, </w:t>
      </w:r>
      <w:r>
        <w:t xml:space="preserve">Rijeka, Tihovac 1, </w:t>
      </w:r>
      <w:r w:rsidRPr="00BA61A3">
        <w:t xml:space="preserve">OIB: </w:t>
      </w:r>
      <w:r w:rsidRPr="00D305BD">
        <w:t>93821279798</w:t>
      </w:r>
      <w:r w:rsidRPr="00BA61A3">
        <w:t xml:space="preserve">, u iznosu od </w:t>
      </w:r>
      <w:r w:rsidRPr="00D305BD">
        <w:t xml:space="preserve">78.221,66 </w:t>
      </w:r>
      <w:r w:rsidRPr="00906514">
        <w:t>kn</w:t>
      </w:r>
      <w:r>
        <w:t xml:space="preserve">. </w:t>
      </w:r>
    </w:p>
    <w:p w:rsidRPr="00BA61A3" w:rsidR="0019769D" w:rsidP="0019769D" w:rsidRDefault="00D305BD">
      <w:pPr>
        <w:ind w:firstLine="720"/>
        <w:jc w:val="both"/>
      </w:pPr>
      <w:r w:rsidRPr="00BA61A3">
        <w:t xml:space="preserve">Upućuje se vjerovnik </w:t>
      </w:r>
      <w:r w:rsidRPr="00D305BD">
        <w:t>ŠIMO BEGIĆ</w:t>
      </w:r>
      <w:r w:rsidRPr="00BA61A3">
        <w:t xml:space="preserve">, </w:t>
      </w:r>
      <w:r>
        <w:t xml:space="preserve">Rijeka, Tihovac 1, </w:t>
      </w:r>
      <w:r w:rsidRPr="00BA61A3">
        <w:t xml:space="preserve">OIB: </w:t>
      </w:r>
      <w:r w:rsidRPr="00D305BD">
        <w:t>93821279798</w:t>
      </w:r>
      <w:r w:rsidRPr="00BA61A3">
        <w:t xml:space="preserve">, u parnicu radi utvrđivanja osporene tražbine </w:t>
      </w:r>
      <w:r>
        <w:t>prvog</w:t>
      </w:r>
      <w:r w:rsidRPr="00BA61A3">
        <w:t xml:space="preserve"> višeg isplatnog reda u iznosu od </w:t>
      </w:r>
      <w:r w:rsidRPr="00D305BD">
        <w:t xml:space="preserve">78.221,66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19769D" w:rsidRDefault="00D305BD">
      <w:pPr>
        <w:ind w:firstLine="720"/>
        <w:jc w:val="both"/>
      </w:pPr>
    </w:p>
    <w:p w:rsidRPr="00BA61A3" w:rsidR="00D305BD" w:rsidP="00D305BD" w:rsidRDefault="00D305BD">
      <w:pPr>
        <w:ind w:firstLine="708"/>
        <w:jc w:val="both"/>
      </w:pPr>
      <w:r>
        <w:t>32</w:t>
      </w:r>
      <w:r w:rsidRPr="00BA61A3">
        <w:t xml:space="preserve">. </w:t>
      </w:r>
      <w:r w:rsidRPr="00D305BD">
        <w:t>ZDRAVKO KOSTELENSKI</w:t>
      </w:r>
      <w:r w:rsidRPr="00BA61A3">
        <w:t xml:space="preserve">, </w:t>
      </w:r>
      <w:r>
        <w:t xml:space="preserve">Viškovo, Marinići, Lučinići ul. 31, </w:t>
      </w:r>
      <w:r w:rsidRPr="00BA61A3">
        <w:t xml:space="preserve">OIB: </w:t>
      </w:r>
      <w:r w:rsidRPr="00D305BD">
        <w:t>84044747252</w:t>
      </w:r>
      <w:r w:rsidRPr="00BA61A3">
        <w:t xml:space="preserve">, u iznosu od </w:t>
      </w:r>
      <w:r w:rsidRPr="00D305BD">
        <w:t xml:space="preserve">78.221,66 </w:t>
      </w:r>
      <w:r w:rsidRPr="00906514">
        <w:t>kn</w:t>
      </w:r>
      <w:r>
        <w:t xml:space="preserve">. </w:t>
      </w:r>
    </w:p>
    <w:p w:rsidRPr="00BA61A3" w:rsidR="0019769D" w:rsidP="0019769D" w:rsidRDefault="00D305BD">
      <w:pPr>
        <w:ind w:firstLine="720"/>
        <w:jc w:val="both"/>
      </w:pPr>
      <w:r w:rsidRPr="00BA61A3">
        <w:t xml:space="preserve">Upućuje se vjerovnik </w:t>
      </w:r>
      <w:r w:rsidRPr="00D305BD">
        <w:t>ZDRAVKO KOSTELENSKI</w:t>
      </w:r>
      <w:r w:rsidRPr="00BA61A3">
        <w:t xml:space="preserve">, </w:t>
      </w:r>
      <w:r>
        <w:t xml:space="preserve">Viškovo, Marinići, Lučinići ul. 31, </w:t>
      </w:r>
      <w:r w:rsidRPr="00BA61A3">
        <w:t xml:space="preserve">OIB: </w:t>
      </w:r>
      <w:r w:rsidRPr="00D305BD">
        <w:t>84044747252</w:t>
      </w:r>
      <w:r w:rsidRPr="00BA61A3">
        <w:t xml:space="preserve">, u parnicu radi utvrđivanja osporene tražbine </w:t>
      </w:r>
      <w:r>
        <w:t>prvog</w:t>
      </w:r>
      <w:r w:rsidRPr="00BA61A3">
        <w:t xml:space="preserve"> višeg isplatnog reda u iznosu od </w:t>
      </w:r>
      <w:r w:rsidRPr="00D305BD">
        <w:t xml:space="preserve">78.221,66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19769D" w:rsidRDefault="00D305BD">
      <w:pPr>
        <w:ind w:firstLine="720"/>
        <w:jc w:val="both"/>
      </w:pPr>
    </w:p>
    <w:p w:rsidRPr="00BA61A3" w:rsidR="00D305BD" w:rsidP="00D305BD" w:rsidRDefault="00D305BD">
      <w:pPr>
        <w:ind w:firstLine="708"/>
        <w:jc w:val="both"/>
      </w:pPr>
      <w:r>
        <w:t>33</w:t>
      </w:r>
      <w:r w:rsidRPr="00BA61A3">
        <w:t xml:space="preserve">. </w:t>
      </w:r>
      <w:r w:rsidRPr="00D305BD">
        <w:t>ŽELJKO IVANIĆ</w:t>
      </w:r>
      <w:r w:rsidRPr="00BA61A3">
        <w:t xml:space="preserve">, </w:t>
      </w:r>
      <w:r>
        <w:t xml:space="preserve">Dražice, Jelenje 96, </w:t>
      </w:r>
      <w:r w:rsidRPr="00BA61A3">
        <w:t xml:space="preserve">OIB: </w:t>
      </w:r>
      <w:r w:rsidRPr="00D305BD">
        <w:t>88902969237</w:t>
      </w:r>
      <w:r w:rsidRPr="00BA61A3">
        <w:t xml:space="preserve">, u iznosu od </w:t>
      </w:r>
      <w:r w:rsidRPr="00D305BD">
        <w:t xml:space="preserve">260.554,14 </w:t>
      </w:r>
      <w:r w:rsidRPr="00906514">
        <w:t>kn</w:t>
      </w:r>
      <w:r>
        <w:t xml:space="preserve">. </w:t>
      </w:r>
    </w:p>
    <w:p w:rsidRPr="00BA61A3" w:rsidR="0019769D" w:rsidP="0019769D" w:rsidRDefault="00D305BD">
      <w:pPr>
        <w:ind w:firstLine="720"/>
        <w:jc w:val="both"/>
      </w:pPr>
      <w:r w:rsidRPr="00BA61A3">
        <w:t xml:space="preserve">Upućuje se vjerovnik </w:t>
      </w:r>
      <w:r w:rsidRPr="00D305BD">
        <w:t>ŽELJKO IVANIĆ</w:t>
      </w:r>
      <w:r w:rsidRPr="00BA61A3">
        <w:t xml:space="preserve">, </w:t>
      </w:r>
      <w:r>
        <w:t xml:space="preserve">Dražice, Jelenje 96, </w:t>
      </w:r>
      <w:r w:rsidRPr="00BA61A3">
        <w:t xml:space="preserve">OIB: </w:t>
      </w:r>
      <w:r w:rsidRPr="00D305BD">
        <w:t>88902969237</w:t>
      </w:r>
      <w:r w:rsidRPr="00BA61A3">
        <w:t xml:space="preserve">, u parnicu radi utvrđivanja osporene tražbine </w:t>
      </w:r>
      <w:r>
        <w:t>prvog</w:t>
      </w:r>
      <w:r w:rsidRPr="00BA61A3">
        <w:t xml:space="preserve"> višeg isplatnog reda u iznosu od </w:t>
      </w:r>
      <w:r w:rsidRPr="00D305BD">
        <w:t xml:space="preserve">260.554,14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19769D" w:rsidRDefault="00D305BD">
      <w:pPr>
        <w:ind w:firstLine="720"/>
        <w:jc w:val="both"/>
      </w:pPr>
    </w:p>
    <w:p w:rsidRPr="00BA61A3" w:rsidR="00D305BD" w:rsidP="00D305BD" w:rsidRDefault="00D305BD">
      <w:pPr>
        <w:ind w:firstLine="708"/>
        <w:jc w:val="both"/>
      </w:pPr>
      <w:r>
        <w:t>34</w:t>
      </w:r>
      <w:r w:rsidRPr="00BA61A3">
        <w:t xml:space="preserve">. </w:t>
      </w:r>
      <w:r w:rsidRPr="00D305BD">
        <w:t>VALTER IPSA</w:t>
      </w:r>
      <w:r w:rsidRPr="00BA61A3">
        <w:t xml:space="preserve">, </w:t>
      </w:r>
      <w:r>
        <w:t xml:space="preserve">Rijeka, Jure Strugara 44, </w:t>
      </w:r>
      <w:r w:rsidRPr="00BA61A3">
        <w:t xml:space="preserve">OIB: </w:t>
      </w:r>
      <w:r w:rsidRPr="00D305BD">
        <w:t>36706996760</w:t>
      </w:r>
      <w:r w:rsidRPr="00BA61A3">
        <w:t xml:space="preserve">, u iznosu od </w:t>
      </w:r>
      <w:r w:rsidRPr="00D305BD">
        <w:t xml:space="preserve">253.435,76 </w:t>
      </w:r>
      <w:r w:rsidRPr="00906514">
        <w:t>kn</w:t>
      </w:r>
      <w:r>
        <w:t xml:space="preserve">. </w:t>
      </w:r>
    </w:p>
    <w:p w:rsidRPr="00BA61A3" w:rsidR="0019769D" w:rsidP="0019769D" w:rsidRDefault="00D305BD">
      <w:pPr>
        <w:ind w:firstLine="720"/>
        <w:jc w:val="both"/>
      </w:pPr>
      <w:r w:rsidRPr="00BA61A3">
        <w:t xml:space="preserve">Upućuje se vjerovnik </w:t>
      </w:r>
      <w:r w:rsidRPr="00D305BD">
        <w:t>VALTER IPSA</w:t>
      </w:r>
      <w:r w:rsidRPr="00BA61A3">
        <w:t xml:space="preserve">, </w:t>
      </w:r>
      <w:r>
        <w:t xml:space="preserve">Rijeka, Jure Strugara 44, </w:t>
      </w:r>
      <w:r w:rsidRPr="00BA61A3">
        <w:t xml:space="preserve">OIB: </w:t>
      </w:r>
      <w:r w:rsidRPr="00D305BD">
        <w:t>36706996760</w:t>
      </w:r>
      <w:r w:rsidRPr="00BA61A3">
        <w:t xml:space="preserve">, u parnicu radi utvrđivanja osporene tražbine </w:t>
      </w:r>
      <w:r>
        <w:t>prvog</w:t>
      </w:r>
      <w:r w:rsidRPr="00BA61A3">
        <w:t xml:space="preserve"> višeg isplatnog reda u iznosu od </w:t>
      </w:r>
      <w:r w:rsidRPr="00D305BD">
        <w:t xml:space="preserve">253.435,76 </w:t>
      </w:r>
      <w:r w:rsidRPr="00BA61A3">
        <w:t xml:space="preserve">kuna </w:t>
      </w:r>
      <w:r w:rsidRPr="00BA61A3" w:rsidR="0019769D">
        <w:t>te mu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19769D" w:rsidRDefault="00D305BD">
      <w:pPr>
        <w:ind w:firstLine="720"/>
        <w:jc w:val="both"/>
      </w:pPr>
    </w:p>
    <w:p w:rsidRPr="00BA61A3" w:rsidR="00D305BD" w:rsidP="00D305BD" w:rsidRDefault="00D305BD">
      <w:pPr>
        <w:ind w:firstLine="708"/>
        <w:jc w:val="both"/>
      </w:pPr>
      <w:r>
        <w:t>35</w:t>
      </w:r>
      <w:r w:rsidRPr="00BA61A3">
        <w:t xml:space="preserve">. </w:t>
      </w:r>
      <w:r w:rsidRPr="00D305BD">
        <w:t>VESNA ORLIĆ</w:t>
      </w:r>
      <w:r w:rsidRPr="00BA61A3">
        <w:t xml:space="preserve">, </w:t>
      </w:r>
      <w:r>
        <w:t xml:space="preserve">Rijeka, Šenoina ulica 1, </w:t>
      </w:r>
      <w:r w:rsidRPr="00BA61A3">
        <w:t xml:space="preserve">OIB: </w:t>
      </w:r>
      <w:r w:rsidRPr="00D305BD">
        <w:t>03220988441</w:t>
      </w:r>
      <w:r w:rsidRPr="00BA61A3">
        <w:t xml:space="preserve">, u iznosu od </w:t>
      </w:r>
      <w:r w:rsidRPr="00D305BD">
        <w:t xml:space="preserve">222.725,73 </w:t>
      </w:r>
      <w:r w:rsidRPr="00906514">
        <w:t>kn</w:t>
      </w:r>
      <w:r>
        <w:t xml:space="preserve">. </w:t>
      </w:r>
    </w:p>
    <w:p w:rsidRPr="00BA61A3" w:rsidR="0019769D" w:rsidP="0019769D" w:rsidRDefault="00D305BD">
      <w:pPr>
        <w:ind w:firstLine="720"/>
        <w:jc w:val="both"/>
      </w:pPr>
      <w:r w:rsidRPr="00BA61A3">
        <w:t xml:space="preserve">Upućuje se vjerovnik </w:t>
      </w:r>
      <w:r w:rsidRPr="00D305BD">
        <w:t>VESNA ORLIĆ</w:t>
      </w:r>
      <w:r w:rsidRPr="00BA61A3">
        <w:t xml:space="preserve">, </w:t>
      </w:r>
      <w:r>
        <w:t xml:space="preserve">Rijeka, Šenoina ulica 1, </w:t>
      </w:r>
      <w:r w:rsidRPr="00BA61A3">
        <w:t xml:space="preserve">OIB: </w:t>
      </w:r>
      <w:r w:rsidRPr="00D305BD">
        <w:t>03220988441</w:t>
      </w:r>
      <w:r w:rsidRPr="00BA61A3">
        <w:t xml:space="preserve">, u parnicu radi utvrđivanja osporene tražbine </w:t>
      </w:r>
      <w:r>
        <w:t>prvog</w:t>
      </w:r>
      <w:r w:rsidRPr="00BA61A3">
        <w:t xml:space="preserve"> višeg isplatnog reda u iznosu od </w:t>
      </w:r>
      <w:r w:rsidRPr="00D305BD">
        <w:t xml:space="preserve">222.725,73 </w:t>
      </w:r>
      <w:r w:rsidRPr="00BA61A3">
        <w:t xml:space="preserve">kuna </w:t>
      </w:r>
      <w:r w:rsidRPr="00BA61A3" w:rsidR="0019769D">
        <w:t xml:space="preserve">te </w:t>
      </w:r>
      <w:r w:rsidR="0019769D">
        <w:t>joj</w:t>
      </w:r>
      <w:r w:rsidRPr="00BA61A3" w:rsidR="0019769D">
        <w:t xml:space="preserve">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19769D" w:rsidRDefault="00D305BD">
      <w:pPr>
        <w:ind w:firstLine="720"/>
        <w:jc w:val="both"/>
      </w:pPr>
    </w:p>
    <w:p w:rsidRPr="00BA61A3" w:rsidR="00D305BD" w:rsidP="007E07A2" w:rsidRDefault="00D305BD">
      <w:pPr>
        <w:ind w:firstLine="708"/>
        <w:jc w:val="both"/>
      </w:pPr>
      <w:r>
        <w:t>36</w:t>
      </w:r>
      <w:r w:rsidRPr="00BA61A3">
        <w:t xml:space="preserve">. </w:t>
      </w:r>
      <w:r w:rsidRPr="007E07A2" w:rsidR="007E07A2">
        <w:t>MIRJANA NOVAKOVIĆ</w:t>
      </w:r>
      <w:r w:rsidRPr="00BA61A3">
        <w:t xml:space="preserve">, </w:t>
      </w:r>
      <w:r w:rsidR="007E07A2">
        <w:t>Rijeka, Bribirska ulica 16</w:t>
      </w:r>
      <w:r>
        <w:t xml:space="preserve">, </w:t>
      </w:r>
      <w:r w:rsidRPr="00BA61A3">
        <w:t xml:space="preserve">OIB: </w:t>
      </w:r>
      <w:r w:rsidRPr="007E07A2" w:rsidR="007E07A2">
        <w:t>45382970363</w:t>
      </w:r>
      <w:r w:rsidRPr="00BA61A3">
        <w:t xml:space="preserve">, u iznosu od </w:t>
      </w:r>
      <w:r w:rsidRPr="007E07A2" w:rsidR="007E07A2">
        <w:t xml:space="preserve">195.527,88 </w:t>
      </w:r>
      <w:r w:rsidRPr="00906514">
        <w:t>kn</w:t>
      </w:r>
      <w:r>
        <w:t xml:space="preserve">. </w:t>
      </w:r>
    </w:p>
    <w:p w:rsidRPr="00BA61A3" w:rsidR="0019769D" w:rsidP="0019769D" w:rsidRDefault="00D305BD">
      <w:pPr>
        <w:ind w:firstLine="720"/>
        <w:jc w:val="both"/>
      </w:pPr>
      <w:r w:rsidRPr="00BA61A3">
        <w:t xml:space="preserve">Upućuje se vjerovnik </w:t>
      </w:r>
      <w:r w:rsidRPr="007E07A2" w:rsidR="007E07A2">
        <w:t>MIRJANA NOVAKOVIĆ</w:t>
      </w:r>
      <w:r w:rsidRPr="00BA61A3" w:rsidR="007E07A2">
        <w:t xml:space="preserve">, </w:t>
      </w:r>
      <w:r w:rsidR="007E07A2">
        <w:t xml:space="preserve">Rijeka, Bribirska ulica 16, </w:t>
      </w:r>
      <w:r w:rsidRPr="00BA61A3" w:rsidR="007E07A2">
        <w:t xml:space="preserve">OIB: </w:t>
      </w:r>
      <w:r w:rsidRPr="007E07A2" w:rsidR="007E07A2">
        <w:t>45382970363</w:t>
      </w:r>
      <w:r w:rsidRPr="00BA61A3">
        <w:t xml:space="preserve">, u parnicu radi utvrđivanja osporene tražbine </w:t>
      </w:r>
      <w:r>
        <w:t>prvog</w:t>
      </w:r>
      <w:r w:rsidRPr="00BA61A3">
        <w:t xml:space="preserve"> višeg isplatnog reda u iznosu od </w:t>
      </w:r>
      <w:r w:rsidRPr="007E07A2" w:rsidR="007E07A2">
        <w:t xml:space="preserve">195.527,88 </w:t>
      </w:r>
      <w:r w:rsidRPr="00BA61A3">
        <w:t xml:space="preserve">kuna </w:t>
      </w:r>
      <w:r w:rsidRPr="00BA61A3" w:rsidR="0019769D">
        <w:t xml:space="preserve">te </w:t>
      </w:r>
      <w:r w:rsidR="0019769D">
        <w:t>joj</w:t>
      </w:r>
      <w:r w:rsidRPr="00BA61A3" w:rsidR="0019769D">
        <w:t xml:space="preserve"> se određuje rok od 8 dana</w:t>
      </w:r>
      <w:r w:rsidR="0019769D">
        <w:t xml:space="preserve"> od dana pravomoćnosti ovog rješenja odnosno od primitka drugostupanjske odluke</w:t>
      </w:r>
      <w:r w:rsidRPr="00BA61A3" w:rsidR="0019769D">
        <w:t xml:space="preserve"> za podnošenje tužbe, a ukoliko je u tijeku </w:t>
      </w:r>
      <w:smartTag w:uri="http://www.java.hr/xml/smarttags/zakoni" w:element="zakoni">
        <w:r w:rsidRPr="00BA61A3" w:rsidR="0019769D">
          <w:t>parnični postupak</w:t>
        </w:r>
      </w:smartTag>
      <w:r w:rsidRPr="00BA61A3" w:rsidR="0019769D">
        <w:t xml:space="preserve"> da</w:t>
      </w:r>
      <w:r w:rsidR="0019769D">
        <w:t xml:space="preserve"> u tom istom roku</w:t>
      </w:r>
      <w:r w:rsidRPr="00BA61A3" w:rsidR="0019769D">
        <w:t xml:space="preserve"> predloži nastavak istog.  </w:t>
      </w:r>
    </w:p>
    <w:p w:rsidRPr="00BA61A3" w:rsidR="0019769D" w:rsidP="0019769D" w:rsidRDefault="0019769D">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E07A2" w:rsidP="0019769D" w:rsidRDefault="007E07A2">
      <w:pPr>
        <w:ind w:firstLine="720"/>
        <w:jc w:val="both"/>
      </w:pPr>
    </w:p>
    <w:p w:rsidR="002F3385" w:rsidP="002F3385" w:rsidRDefault="002F3385">
      <w:pPr>
        <w:ind w:firstLine="720"/>
        <w:jc w:val="both"/>
      </w:pPr>
    </w:p>
    <w:p w:rsidRPr="00BA61A3" w:rsidR="002F3385" w:rsidP="002F3385" w:rsidRDefault="002F3385">
      <w:pPr>
        <w:ind w:firstLine="708"/>
        <w:jc w:val="both"/>
      </w:pPr>
      <w:r>
        <w:lastRenderedPageBreak/>
        <w:t>37</w:t>
      </w:r>
      <w:r w:rsidRPr="00BA61A3">
        <w:t xml:space="preserve">. </w:t>
      </w:r>
      <w:r w:rsidRPr="002F3385">
        <w:t>TREA TRADE d.o.o.</w:t>
      </w:r>
      <w:r w:rsidRPr="00BA61A3">
        <w:t xml:space="preserve">, </w:t>
      </w:r>
      <w:r>
        <w:t xml:space="preserve">Viškovo, Blažići 2 a, </w:t>
      </w:r>
      <w:r w:rsidRPr="00BA61A3">
        <w:t xml:space="preserve">OIB: </w:t>
      </w:r>
      <w:r w:rsidRPr="002F3385">
        <w:t>96536434016</w:t>
      </w:r>
      <w:r w:rsidRPr="00BA61A3">
        <w:t xml:space="preserve">, u iznosu od </w:t>
      </w:r>
      <w:r w:rsidRPr="002F3385">
        <w:t xml:space="preserve">21.675,00 </w:t>
      </w:r>
      <w:r w:rsidRPr="00906514">
        <w:t>kn</w:t>
      </w:r>
      <w:r>
        <w:t xml:space="preserve">. </w:t>
      </w:r>
    </w:p>
    <w:p w:rsidRPr="00BA61A3" w:rsidR="00D97072" w:rsidP="00D97072" w:rsidRDefault="002F3385">
      <w:pPr>
        <w:ind w:firstLine="720"/>
        <w:jc w:val="both"/>
      </w:pPr>
      <w:r w:rsidRPr="00BA61A3">
        <w:t xml:space="preserve">Upućuje se vjerovnik </w:t>
      </w:r>
      <w:r w:rsidRPr="002F3385">
        <w:t>TREA TRADE d.o.o.</w:t>
      </w:r>
      <w:r w:rsidRPr="00BA61A3">
        <w:t xml:space="preserve">, </w:t>
      </w:r>
      <w:r>
        <w:t xml:space="preserve">Viškovo, Blažići 2 a, </w:t>
      </w:r>
      <w:r w:rsidRPr="00BA61A3">
        <w:t xml:space="preserve">OIB: </w:t>
      </w:r>
      <w:r w:rsidRPr="002F3385">
        <w:t>96536434016</w:t>
      </w:r>
      <w:r w:rsidRPr="00BA61A3">
        <w:t xml:space="preserve">, u parnicu radi utvrđivanja osporene tražbine </w:t>
      </w:r>
      <w:r>
        <w:t>drugog</w:t>
      </w:r>
      <w:r w:rsidRPr="00BA61A3">
        <w:t xml:space="preserve"> višeg isplatnog reda u iznosu od </w:t>
      </w:r>
      <w:r w:rsidRPr="002F3385">
        <w:t xml:space="preserve">21.675,00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2F3385" w:rsidP="00D97072" w:rsidRDefault="002F3385">
      <w:pPr>
        <w:ind w:firstLine="720"/>
        <w:jc w:val="both"/>
      </w:pPr>
    </w:p>
    <w:p w:rsidRPr="00BA61A3" w:rsidR="002F3385" w:rsidP="002F3385" w:rsidRDefault="002F3385">
      <w:pPr>
        <w:ind w:firstLine="708"/>
        <w:jc w:val="both"/>
      </w:pPr>
      <w:r>
        <w:t>38</w:t>
      </w:r>
      <w:r w:rsidRPr="00BA61A3">
        <w:t xml:space="preserve">. </w:t>
      </w:r>
      <w:r w:rsidRPr="002F3385">
        <w:t>HRVATSKE ŠUME d.o.o.,</w:t>
      </w:r>
      <w:r>
        <w:t xml:space="preserve"> Zagreb, Ulica kneza Branimira 1, </w:t>
      </w:r>
      <w:r w:rsidRPr="00BA61A3">
        <w:t xml:space="preserve">OIB: </w:t>
      </w:r>
      <w:r w:rsidRPr="00741598" w:rsidR="00741598">
        <w:t>06963144506</w:t>
      </w:r>
      <w:r w:rsidRPr="00BA61A3">
        <w:t xml:space="preserve">, u iznosu od </w:t>
      </w:r>
      <w:r w:rsidRPr="00741598" w:rsidR="00741598">
        <w:t xml:space="preserve">453.942,29 </w:t>
      </w:r>
      <w:r w:rsidRPr="00906514">
        <w:t>kn</w:t>
      </w:r>
      <w:r>
        <w:t xml:space="preserve">. </w:t>
      </w:r>
    </w:p>
    <w:p w:rsidRPr="00BA61A3" w:rsidR="00D97072" w:rsidP="00D97072" w:rsidRDefault="002F3385">
      <w:pPr>
        <w:ind w:firstLine="720"/>
        <w:jc w:val="both"/>
      </w:pPr>
      <w:r w:rsidRPr="00BA61A3">
        <w:t xml:space="preserve">Upućuje se vjerovnik </w:t>
      </w:r>
      <w:r w:rsidRPr="002F3385" w:rsidR="00741598">
        <w:t>HRVATSKE ŠUME d.o.o.,</w:t>
      </w:r>
      <w:r w:rsidR="00741598">
        <w:t xml:space="preserve"> Zagreb, Ulica kneza Branimira 1, </w:t>
      </w:r>
      <w:r w:rsidRPr="00BA61A3" w:rsidR="00741598">
        <w:t xml:space="preserve">OIB: </w:t>
      </w:r>
      <w:r w:rsidRPr="00741598" w:rsidR="00741598">
        <w:t>06963144506</w:t>
      </w:r>
      <w:r w:rsidRPr="00BA61A3">
        <w:t xml:space="preserve">, u parnicu radi utvrđivanja osporene tražbine </w:t>
      </w:r>
      <w:r>
        <w:t>drugog</w:t>
      </w:r>
      <w:r w:rsidRPr="00BA61A3">
        <w:t xml:space="preserve"> višeg isplatnog reda u iznosu od </w:t>
      </w:r>
      <w:r w:rsidRPr="00741598" w:rsidR="00741598">
        <w:t xml:space="preserve">453.942,29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41598" w:rsidP="00D97072" w:rsidRDefault="00741598">
      <w:pPr>
        <w:ind w:firstLine="720"/>
        <w:jc w:val="both"/>
      </w:pPr>
    </w:p>
    <w:p w:rsidRPr="00BA61A3" w:rsidR="00741598" w:rsidP="00741598" w:rsidRDefault="00741598">
      <w:pPr>
        <w:ind w:firstLine="708"/>
        <w:jc w:val="both"/>
      </w:pPr>
      <w:r>
        <w:t>39</w:t>
      </w:r>
      <w:r w:rsidRPr="00BA61A3">
        <w:t xml:space="preserve">. </w:t>
      </w:r>
      <w:r w:rsidRPr="00741598">
        <w:t>STEČAJNA MASA IZA ULJANIK POSLOVNO INFORMACIJSKI SUSTAVI d.o.o. u stečaju</w:t>
      </w:r>
      <w:r>
        <w:t xml:space="preserve"> Pula, Flaciusova 1, </w:t>
      </w:r>
      <w:r w:rsidRPr="00BA61A3">
        <w:t xml:space="preserve">OIB: </w:t>
      </w:r>
      <w:r w:rsidRPr="00741598">
        <w:t>60885307456</w:t>
      </w:r>
      <w:r w:rsidRPr="00BA61A3">
        <w:t xml:space="preserve">, u iznosu od </w:t>
      </w:r>
      <w:r w:rsidRPr="00741598">
        <w:t xml:space="preserve">1.148.118,65 </w:t>
      </w:r>
      <w:r w:rsidRPr="00906514">
        <w:t>kn</w:t>
      </w:r>
      <w:r>
        <w:t xml:space="preserve">. </w:t>
      </w:r>
    </w:p>
    <w:p w:rsidRPr="00BA61A3" w:rsidR="00D97072" w:rsidP="00D97072" w:rsidRDefault="00741598">
      <w:pPr>
        <w:ind w:firstLine="720"/>
        <w:jc w:val="both"/>
      </w:pPr>
      <w:r w:rsidRPr="00BA61A3">
        <w:t xml:space="preserve">Upućuje se vjerovnik </w:t>
      </w:r>
      <w:r w:rsidRPr="00741598">
        <w:t>STEČAJNA MASA IZA ULJANIK POSLOVNO INFORMACIJSKI SUSTAVI d.o.o. u stečaju</w:t>
      </w:r>
      <w:r>
        <w:t xml:space="preserve"> Pula, Flaciusova 1, </w:t>
      </w:r>
      <w:r w:rsidRPr="00BA61A3">
        <w:t xml:space="preserve">OIB: </w:t>
      </w:r>
      <w:r w:rsidRPr="00741598">
        <w:t>60885307456</w:t>
      </w:r>
      <w:r w:rsidRPr="00BA61A3">
        <w:t xml:space="preserve">, u parnicu radi utvrđivanja osporene tražbine </w:t>
      </w:r>
      <w:r>
        <w:t>drugog</w:t>
      </w:r>
      <w:r w:rsidRPr="00BA61A3">
        <w:t xml:space="preserve"> višeg isplatnog reda u iznosu od </w:t>
      </w:r>
      <w:r w:rsidRPr="00741598">
        <w:t xml:space="preserve">1.148.118,65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41598" w:rsidP="00D97072" w:rsidRDefault="00741598">
      <w:pPr>
        <w:ind w:firstLine="720"/>
        <w:jc w:val="both"/>
      </w:pPr>
    </w:p>
    <w:p w:rsidRPr="00BA61A3" w:rsidR="00741598" w:rsidP="00741598" w:rsidRDefault="00741598">
      <w:pPr>
        <w:ind w:firstLine="708"/>
        <w:jc w:val="both"/>
      </w:pPr>
      <w:r>
        <w:t>40.</w:t>
      </w:r>
      <w:r w:rsidRPr="00BA61A3">
        <w:t xml:space="preserve"> </w:t>
      </w:r>
      <w:r w:rsidRPr="00741598">
        <w:t>MESSER CROATIA PLIN d.o.o.</w:t>
      </w:r>
      <w:r>
        <w:t xml:space="preserve"> Zaprešić, Industrijska 1, </w:t>
      </w:r>
      <w:r w:rsidRPr="00BA61A3">
        <w:t xml:space="preserve">OIB: </w:t>
      </w:r>
      <w:r w:rsidRPr="00741598">
        <w:t>321790081874</w:t>
      </w:r>
      <w:r w:rsidRPr="00BA61A3">
        <w:t xml:space="preserve">, u iznosu od </w:t>
      </w:r>
      <w:r w:rsidRPr="00741598">
        <w:t xml:space="preserve">13.037,63 </w:t>
      </w:r>
      <w:r w:rsidRPr="00906514">
        <w:t>kn</w:t>
      </w:r>
      <w:r>
        <w:t xml:space="preserve">. </w:t>
      </w:r>
    </w:p>
    <w:p w:rsidRPr="00BA61A3" w:rsidR="00D97072" w:rsidP="00D97072" w:rsidRDefault="00741598">
      <w:pPr>
        <w:ind w:firstLine="720"/>
        <w:jc w:val="both"/>
      </w:pPr>
      <w:r w:rsidRPr="00BA61A3">
        <w:t xml:space="preserve">Upućuje se vjerovnik </w:t>
      </w:r>
      <w:r w:rsidRPr="00741598">
        <w:t>MESSER CROATIA PLIN d.o.o.</w:t>
      </w:r>
      <w:r>
        <w:t xml:space="preserve"> Zaprešić, Industrijska 1, </w:t>
      </w:r>
      <w:r w:rsidRPr="00BA61A3">
        <w:t xml:space="preserve">OIB: </w:t>
      </w:r>
      <w:r w:rsidRPr="00741598">
        <w:t>321790081874</w:t>
      </w:r>
      <w:r w:rsidRPr="00BA61A3">
        <w:t xml:space="preserve">, u parnicu radi utvrđivanja osporene tražbine </w:t>
      </w:r>
      <w:r>
        <w:t>drugog</w:t>
      </w:r>
      <w:r w:rsidRPr="00BA61A3">
        <w:t xml:space="preserve"> višeg isplatnog reda u iznosu od </w:t>
      </w:r>
      <w:r w:rsidRPr="00741598">
        <w:t xml:space="preserve">13.037,63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41598" w:rsidP="00D97072" w:rsidRDefault="00741598">
      <w:pPr>
        <w:ind w:firstLine="720"/>
        <w:jc w:val="both"/>
      </w:pPr>
    </w:p>
    <w:p w:rsidRPr="00BA61A3" w:rsidR="00741598" w:rsidP="00741598" w:rsidRDefault="00741598">
      <w:pPr>
        <w:ind w:firstLine="708"/>
        <w:jc w:val="both"/>
      </w:pPr>
      <w:r>
        <w:t>41.</w:t>
      </w:r>
      <w:r w:rsidRPr="00BA61A3">
        <w:t xml:space="preserve"> </w:t>
      </w:r>
      <w:r w:rsidRPr="00741598">
        <w:t>IMC d.o.o.</w:t>
      </w:r>
      <w:r>
        <w:t xml:space="preserve"> Rijeka, Slavka Krautzeka 97, </w:t>
      </w:r>
      <w:r w:rsidRPr="00BA61A3">
        <w:t xml:space="preserve">OIB: </w:t>
      </w:r>
      <w:r w:rsidRPr="00741598">
        <w:t>11259593301</w:t>
      </w:r>
      <w:r w:rsidRPr="00BA61A3">
        <w:t xml:space="preserve">, u iznosu od </w:t>
      </w:r>
      <w:r w:rsidRPr="00741598">
        <w:t>1.756,85</w:t>
      </w:r>
      <w:r>
        <w:rPr>
          <w:sz w:val="20"/>
          <w:szCs w:val="20"/>
        </w:rPr>
        <w:t xml:space="preserve"> </w:t>
      </w:r>
      <w:r w:rsidRPr="00906514">
        <w:t>kn</w:t>
      </w:r>
      <w:r>
        <w:t xml:space="preserve">. </w:t>
      </w:r>
    </w:p>
    <w:p w:rsidRPr="00BA61A3" w:rsidR="00D97072" w:rsidP="00D97072" w:rsidRDefault="00741598">
      <w:pPr>
        <w:ind w:firstLine="720"/>
        <w:jc w:val="both"/>
      </w:pPr>
      <w:r w:rsidRPr="00BA61A3">
        <w:lastRenderedPageBreak/>
        <w:t xml:space="preserve">Upućuje se vjerovnik </w:t>
      </w:r>
      <w:r w:rsidRPr="00741598">
        <w:t>IMC d.o.o.</w:t>
      </w:r>
      <w:r>
        <w:t xml:space="preserve"> Rijeka, Slavka Krautzeka 97, </w:t>
      </w:r>
      <w:r w:rsidRPr="00BA61A3">
        <w:t xml:space="preserve">OIB: </w:t>
      </w:r>
      <w:r w:rsidRPr="00741598">
        <w:t>11259593301</w:t>
      </w:r>
      <w:r w:rsidRPr="00BA61A3">
        <w:t xml:space="preserve">, u parnicu radi utvrđivanja osporene tražbine </w:t>
      </w:r>
      <w:r>
        <w:t>drugog</w:t>
      </w:r>
      <w:r w:rsidRPr="00BA61A3">
        <w:t xml:space="preserve"> višeg isplatnog reda u iznosu od </w:t>
      </w:r>
      <w:r w:rsidRPr="00741598">
        <w:t>1.756,85</w:t>
      </w:r>
      <w:r>
        <w:rPr>
          <w:sz w:val="20"/>
          <w:szCs w:val="20"/>
        </w:rPr>
        <w:t xml:space="preserve">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E07A2" w:rsidP="00D305BD" w:rsidRDefault="007E07A2">
      <w:pPr>
        <w:ind w:firstLine="720"/>
        <w:jc w:val="both"/>
      </w:pPr>
    </w:p>
    <w:p w:rsidRPr="00BA61A3" w:rsidR="00741598" w:rsidP="00741598" w:rsidRDefault="00741598">
      <w:pPr>
        <w:ind w:firstLine="708"/>
        <w:jc w:val="both"/>
      </w:pPr>
      <w:r>
        <w:t>42.</w:t>
      </w:r>
      <w:r w:rsidRPr="00BA61A3">
        <w:t xml:space="preserve"> </w:t>
      </w:r>
      <w:r w:rsidRPr="00741598">
        <w:t>ODVJETNICA dr. sc. ANA HOLJAR</w:t>
      </w:r>
      <w:r>
        <w:t>, Rijeka, Korzo 4,</w:t>
      </w:r>
      <w:r w:rsidRPr="00BA61A3">
        <w:t xml:space="preserve"> OIB: </w:t>
      </w:r>
      <w:r w:rsidRPr="00741598">
        <w:t>46976172185</w:t>
      </w:r>
      <w:r w:rsidRPr="00BA61A3">
        <w:t xml:space="preserve">, u iznosu od </w:t>
      </w:r>
      <w:r w:rsidRPr="00741598">
        <w:t xml:space="preserve">1.251.247,37 </w:t>
      </w:r>
      <w:r w:rsidRPr="00906514">
        <w:t>kn</w:t>
      </w:r>
      <w:r>
        <w:t xml:space="preserve">. </w:t>
      </w:r>
    </w:p>
    <w:p w:rsidRPr="00BA61A3" w:rsidR="00D97072" w:rsidP="00D97072" w:rsidRDefault="00741598">
      <w:pPr>
        <w:ind w:firstLine="720"/>
        <w:jc w:val="both"/>
      </w:pPr>
      <w:r w:rsidRPr="00BA61A3">
        <w:t xml:space="preserve">Upućuje se vjerovnik </w:t>
      </w:r>
      <w:r w:rsidRPr="00741598">
        <w:t>ODVJETNICA dr. sc. ANA HOLJAR</w:t>
      </w:r>
      <w:r>
        <w:t>, Rijeka, Korzo 4,</w:t>
      </w:r>
      <w:r w:rsidRPr="00BA61A3">
        <w:t xml:space="preserve"> OIB: </w:t>
      </w:r>
      <w:r w:rsidRPr="00741598">
        <w:t>46976172185</w:t>
      </w:r>
      <w:r w:rsidRPr="00BA61A3">
        <w:t xml:space="preserve">, u parnicu radi utvrđivanja osporene tražbine </w:t>
      </w:r>
      <w:r>
        <w:t>drugog</w:t>
      </w:r>
      <w:r w:rsidRPr="00BA61A3">
        <w:t xml:space="preserve"> višeg isplatnog reda u iznosu od </w:t>
      </w:r>
      <w:r w:rsidRPr="00741598">
        <w:t xml:space="preserve">1.251.247,37 </w:t>
      </w:r>
      <w:r w:rsidRPr="00BA61A3">
        <w:t xml:space="preserve">kuna </w:t>
      </w:r>
      <w:r w:rsidRPr="00BA61A3" w:rsidR="00D97072">
        <w:t xml:space="preserve">te </w:t>
      </w:r>
      <w:r w:rsidR="00D97072">
        <w:t>joj</w:t>
      </w:r>
      <w:r w:rsidRPr="00BA61A3" w:rsidR="00D97072">
        <w:t xml:space="preserve">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41598" w:rsidP="00D97072" w:rsidRDefault="00741598">
      <w:pPr>
        <w:ind w:firstLine="720"/>
        <w:jc w:val="both"/>
      </w:pPr>
    </w:p>
    <w:p w:rsidRPr="00BA61A3" w:rsidR="00741598" w:rsidP="00741598" w:rsidRDefault="00741598">
      <w:pPr>
        <w:ind w:firstLine="708"/>
        <w:jc w:val="both"/>
      </w:pPr>
      <w:r>
        <w:t>43.</w:t>
      </w:r>
      <w:r w:rsidRPr="00BA61A3">
        <w:t xml:space="preserve"> </w:t>
      </w:r>
      <w:r w:rsidRPr="00741598">
        <w:t xml:space="preserve">STROJOPROMET – ZAGREB d.o.o. </w:t>
      </w:r>
      <w:r>
        <w:t>Šenkovec, Zagrebačka 6,</w:t>
      </w:r>
      <w:r w:rsidRPr="00BA61A3">
        <w:t xml:space="preserve"> OIB: </w:t>
      </w:r>
      <w:r w:rsidRPr="00741598">
        <w:t>97994010225</w:t>
      </w:r>
      <w:r w:rsidRPr="00BA61A3">
        <w:t xml:space="preserve">, u iznosu od </w:t>
      </w:r>
      <w:r w:rsidRPr="00741598">
        <w:t xml:space="preserve">35.475,67 </w:t>
      </w:r>
      <w:r w:rsidRPr="00906514">
        <w:t>kn</w:t>
      </w:r>
      <w:r>
        <w:t xml:space="preserve">. </w:t>
      </w:r>
    </w:p>
    <w:p w:rsidRPr="00BA61A3" w:rsidR="00D97072" w:rsidP="00D97072" w:rsidRDefault="00741598">
      <w:pPr>
        <w:ind w:firstLine="720"/>
        <w:jc w:val="both"/>
      </w:pPr>
      <w:r w:rsidRPr="00BA61A3">
        <w:t xml:space="preserve">Upućuje se vjerovnik </w:t>
      </w:r>
      <w:r w:rsidRPr="00741598">
        <w:t xml:space="preserve">STROJOPROMET – ZAGREB d.o.o. </w:t>
      </w:r>
      <w:r>
        <w:t>Šenkovec, Zagrebačka 6,</w:t>
      </w:r>
      <w:r w:rsidRPr="00BA61A3">
        <w:t xml:space="preserve"> OIB: </w:t>
      </w:r>
      <w:r w:rsidRPr="00741598">
        <w:t>97994010225</w:t>
      </w:r>
      <w:r w:rsidRPr="00BA61A3">
        <w:t xml:space="preserve">, u parnicu radi utvrđivanja osporene tražbine </w:t>
      </w:r>
      <w:r>
        <w:t>drugog</w:t>
      </w:r>
      <w:r w:rsidRPr="00BA61A3">
        <w:t xml:space="preserve"> višeg isplatnog reda u iznosu od </w:t>
      </w:r>
      <w:r w:rsidRPr="00741598">
        <w:t xml:space="preserve">35.475,67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D97072" w:rsidRDefault="00D305BD">
      <w:pPr>
        <w:ind w:firstLine="720"/>
        <w:jc w:val="both"/>
      </w:pPr>
    </w:p>
    <w:p w:rsidRPr="00BA61A3" w:rsidR="00741598" w:rsidP="00741598" w:rsidRDefault="00741598">
      <w:pPr>
        <w:ind w:firstLine="708"/>
        <w:jc w:val="both"/>
      </w:pPr>
      <w:r>
        <w:t>44.</w:t>
      </w:r>
      <w:r w:rsidRPr="00BA61A3">
        <w:t xml:space="preserve"> </w:t>
      </w:r>
      <w:r w:rsidRPr="00741598">
        <w:t>BENE TRADE s.r.o.</w:t>
      </w:r>
      <w:r>
        <w:t xml:space="preserve"> 75501 Vsetin, Jiraskova1127, Republika Češka,</w:t>
      </w:r>
      <w:r w:rsidRPr="00BA61A3">
        <w:t xml:space="preserve"> OIB: </w:t>
      </w:r>
      <w:r w:rsidRPr="00741598">
        <w:t>00025354329</w:t>
      </w:r>
      <w:r w:rsidRPr="00BA61A3">
        <w:t xml:space="preserve">, u iznosu od </w:t>
      </w:r>
      <w:r w:rsidRPr="00741598">
        <w:t xml:space="preserve">999.468,83 </w:t>
      </w:r>
      <w:r w:rsidRPr="00906514">
        <w:t>kn</w:t>
      </w:r>
      <w:r>
        <w:t xml:space="preserve">. </w:t>
      </w:r>
    </w:p>
    <w:p w:rsidRPr="00BA61A3" w:rsidR="00D97072" w:rsidP="00D97072" w:rsidRDefault="00741598">
      <w:pPr>
        <w:ind w:firstLine="720"/>
        <w:jc w:val="both"/>
      </w:pPr>
      <w:r w:rsidRPr="00BA61A3">
        <w:t xml:space="preserve">Upućuje se vjerovnik </w:t>
      </w:r>
      <w:r w:rsidRPr="00741598">
        <w:t>BENE TRADE s.r.o.</w:t>
      </w:r>
      <w:r>
        <w:t xml:space="preserve"> 75501 Vsetin, Jiraskova1127, Republika Češka,</w:t>
      </w:r>
      <w:r w:rsidRPr="00BA61A3">
        <w:t xml:space="preserve"> OIB: </w:t>
      </w:r>
      <w:r w:rsidRPr="00741598">
        <w:t>00025354329</w:t>
      </w:r>
      <w:r w:rsidRPr="00BA61A3">
        <w:t xml:space="preserve">, u parnicu radi utvrđivanja osporene tražbine </w:t>
      </w:r>
      <w:r>
        <w:t>drugog</w:t>
      </w:r>
      <w:r w:rsidRPr="00BA61A3">
        <w:t xml:space="preserve"> višeg isplatnog reda u iznosu od </w:t>
      </w:r>
      <w:r w:rsidRPr="00741598">
        <w:t>999.468,83</w:t>
      </w:r>
      <w:r>
        <w:t xml:space="preserve">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D305BD" w:rsidP="00D97072" w:rsidRDefault="00D305BD">
      <w:pPr>
        <w:ind w:firstLine="720"/>
        <w:jc w:val="both"/>
      </w:pPr>
    </w:p>
    <w:p w:rsidRPr="00BA61A3" w:rsidR="00741598" w:rsidP="00031683" w:rsidRDefault="00741598">
      <w:pPr>
        <w:ind w:firstLine="708"/>
        <w:jc w:val="both"/>
      </w:pPr>
      <w:r>
        <w:t>45.</w:t>
      </w:r>
      <w:r w:rsidRPr="00BA61A3">
        <w:t xml:space="preserve"> </w:t>
      </w:r>
      <w:r w:rsidRPr="00741598">
        <w:t>HRVATSKI ZAVOD ZA MIROVINSKO OSIGURANJE</w:t>
      </w:r>
      <w:r>
        <w:t>,</w:t>
      </w:r>
      <w:r w:rsidRPr="00BA61A3">
        <w:t xml:space="preserve"> </w:t>
      </w:r>
      <w:r w:rsidR="00031683">
        <w:t>Zagreb, A. Mihanovića 3</w:t>
      </w:r>
      <w:r w:rsidRPr="00BA61A3">
        <w:t xml:space="preserve">OIB: </w:t>
      </w:r>
      <w:r w:rsidRPr="00031683" w:rsidR="00031683">
        <w:t>84397956623</w:t>
      </w:r>
      <w:r w:rsidRPr="00BA61A3">
        <w:t xml:space="preserve">, u iznosu od </w:t>
      </w:r>
      <w:r w:rsidRPr="00031683" w:rsidR="00031683">
        <w:t xml:space="preserve">349.764,36 </w:t>
      </w:r>
      <w:r w:rsidRPr="00906514">
        <w:t>kn</w:t>
      </w:r>
      <w:r>
        <w:t xml:space="preserve">. </w:t>
      </w:r>
    </w:p>
    <w:p w:rsidRPr="00BA61A3" w:rsidR="00D97072" w:rsidP="00D97072" w:rsidRDefault="00741598">
      <w:pPr>
        <w:ind w:firstLine="720"/>
        <w:jc w:val="both"/>
      </w:pPr>
      <w:r w:rsidRPr="00BA61A3">
        <w:t xml:space="preserve">Upućuje se vjerovnik </w:t>
      </w:r>
      <w:r w:rsidRPr="00741598" w:rsidR="00031683">
        <w:t>HRVATSKI ZAVOD ZA MIROVINSKO OSIGURANJE</w:t>
      </w:r>
      <w:r w:rsidR="00031683">
        <w:t>,</w:t>
      </w:r>
      <w:r w:rsidRPr="00BA61A3" w:rsidR="00031683">
        <w:t xml:space="preserve"> </w:t>
      </w:r>
      <w:r w:rsidR="00031683">
        <w:t>Zagreb, A. Mihanovića 3</w:t>
      </w:r>
      <w:r w:rsidRPr="00BA61A3" w:rsidR="00031683">
        <w:t xml:space="preserve">OIB: </w:t>
      </w:r>
      <w:r w:rsidRPr="00031683" w:rsidR="00031683">
        <w:t>84397956623</w:t>
      </w:r>
      <w:r w:rsidRPr="00BA61A3">
        <w:t xml:space="preserve">, u parnicu radi utvrđivanja osporene tražbine </w:t>
      </w:r>
      <w:r>
        <w:t>drugog</w:t>
      </w:r>
      <w:r w:rsidRPr="00BA61A3">
        <w:t xml:space="preserve"> višeg isplatnog reda u iznosu od </w:t>
      </w:r>
      <w:r w:rsidRPr="00031683" w:rsidR="00031683">
        <w:t xml:space="preserve">349.764,36 </w:t>
      </w:r>
      <w:r w:rsidRPr="00BA61A3">
        <w:t xml:space="preserve">kuna </w:t>
      </w:r>
      <w:r w:rsidRPr="00BA61A3" w:rsidR="00D97072">
        <w:t>te mu se određuje rok od 8 dana</w:t>
      </w:r>
      <w:r w:rsidR="00D97072">
        <w:t xml:space="preserve"> od </w:t>
      </w:r>
      <w:r w:rsidR="00D97072">
        <w:lastRenderedPageBreak/>
        <w:t>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031683" w:rsidP="00031683" w:rsidRDefault="00031683">
      <w:pPr>
        <w:ind w:firstLine="708"/>
        <w:jc w:val="both"/>
      </w:pPr>
      <w:r>
        <w:t>46.</w:t>
      </w:r>
      <w:r w:rsidRPr="00BA61A3">
        <w:t xml:space="preserve"> </w:t>
      </w:r>
      <w:r w:rsidRPr="00031683">
        <w:t>WINTERTHUR GAS &amp; DIESEL AG</w:t>
      </w:r>
      <w:r>
        <w:t>,</w:t>
      </w:r>
      <w:r w:rsidRPr="00BA61A3">
        <w:t xml:space="preserve"> </w:t>
      </w:r>
      <w:r>
        <w:t>Schützenstrasse 1-3, 8401Winterthur, Švicarska</w:t>
      </w:r>
      <w:r w:rsidRPr="00BA61A3">
        <w:t xml:space="preserve"> </w:t>
      </w:r>
      <w:r>
        <w:t xml:space="preserve">, </w:t>
      </w:r>
      <w:r w:rsidRPr="00031683">
        <w:t>CHE-108.762.947 MWST</w:t>
      </w:r>
      <w:r w:rsidRPr="00BA61A3">
        <w:t xml:space="preserve">, u iznosu od </w:t>
      </w:r>
      <w:r w:rsidRPr="00031683">
        <w:t xml:space="preserve">2.710.476,36 </w:t>
      </w:r>
      <w:r w:rsidRPr="00906514">
        <w:t>kn</w:t>
      </w:r>
      <w:r>
        <w:t xml:space="preserve">. </w:t>
      </w:r>
    </w:p>
    <w:p w:rsidRPr="00BA61A3" w:rsidR="00D97072" w:rsidP="00D97072" w:rsidRDefault="00031683">
      <w:pPr>
        <w:ind w:firstLine="720"/>
        <w:jc w:val="both"/>
      </w:pPr>
      <w:r w:rsidRPr="00BA61A3">
        <w:t xml:space="preserve">Upućuje se vjerovnik </w:t>
      </w:r>
      <w:r w:rsidRPr="00031683">
        <w:t>WINTERTHUR GAS &amp; DIESEL AG</w:t>
      </w:r>
      <w:r>
        <w:t>,</w:t>
      </w:r>
      <w:r w:rsidRPr="00BA61A3">
        <w:t xml:space="preserve"> </w:t>
      </w:r>
      <w:r>
        <w:t>Schützenstrasse 1-3, 8401Winterthur, Švicarska</w:t>
      </w:r>
      <w:r w:rsidRPr="00BA61A3">
        <w:t xml:space="preserve"> </w:t>
      </w:r>
      <w:r>
        <w:t xml:space="preserve">, </w:t>
      </w:r>
      <w:r w:rsidRPr="00031683">
        <w:t>CHE-108.762.947 MWST</w:t>
      </w:r>
      <w:r w:rsidRPr="00BA61A3">
        <w:t xml:space="preserve">, u parnicu radi utvrđivanja osporene tražbine </w:t>
      </w:r>
      <w:r>
        <w:t>drugog</w:t>
      </w:r>
      <w:r w:rsidRPr="00BA61A3">
        <w:t xml:space="preserve"> višeg isplatnog reda u iznosu od </w:t>
      </w:r>
      <w:r w:rsidRPr="00031683">
        <w:t xml:space="preserve">2.710.476,36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031683" w:rsidP="00031683" w:rsidRDefault="00031683">
      <w:pPr>
        <w:ind w:firstLine="708"/>
        <w:jc w:val="both"/>
      </w:pPr>
      <w:r>
        <w:t>47.</w:t>
      </w:r>
      <w:r w:rsidRPr="00BA61A3">
        <w:t xml:space="preserve"> </w:t>
      </w:r>
      <w:r w:rsidRPr="00031683">
        <w:t>HRVATSKI ZAVOD ZA MIROVINSKO OSIGURANJE</w:t>
      </w:r>
      <w:r>
        <w:t>, Zagreb, Mihanovićeva 3</w:t>
      </w:r>
      <w:r w:rsidRPr="00BA61A3">
        <w:t xml:space="preserve">, </w:t>
      </w:r>
      <w:r>
        <w:t xml:space="preserve">OIB: </w:t>
      </w:r>
      <w:r w:rsidRPr="00031683">
        <w:t>84397956623</w:t>
      </w:r>
      <w:r>
        <w:rPr>
          <w:sz w:val="20"/>
          <w:szCs w:val="20"/>
        </w:rPr>
        <w:t xml:space="preserve">, </w:t>
      </w:r>
      <w:r w:rsidRPr="00BA61A3">
        <w:t xml:space="preserve">u iznosu od </w:t>
      </w:r>
      <w:r w:rsidRPr="00031683">
        <w:t xml:space="preserve">518.256,00 </w:t>
      </w:r>
      <w:r w:rsidRPr="00906514">
        <w:t>kn</w:t>
      </w:r>
      <w:r>
        <w:t xml:space="preserve">. </w:t>
      </w:r>
    </w:p>
    <w:p w:rsidRPr="00BA61A3" w:rsidR="00D97072" w:rsidP="00D97072" w:rsidRDefault="00031683">
      <w:pPr>
        <w:ind w:firstLine="720"/>
        <w:jc w:val="both"/>
      </w:pPr>
      <w:r w:rsidRPr="00BA61A3">
        <w:t xml:space="preserve">Upućuje se vjerovnik </w:t>
      </w:r>
      <w:r w:rsidRPr="00031683">
        <w:t>HRVATSKI ZAVOD ZA MIROVINSKO OSIGURANJE</w:t>
      </w:r>
      <w:r>
        <w:t>, Zagreb, Mihanovićeva 3</w:t>
      </w:r>
      <w:r w:rsidRPr="00BA61A3">
        <w:t xml:space="preserve">, </w:t>
      </w:r>
      <w:r>
        <w:t xml:space="preserve">OIB: </w:t>
      </w:r>
      <w:r w:rsidRPr="00031683">
        <w:t>84397956623</w:t>
      </w:r>
      <w:r w:rsidRPr="00BA61A3">
        <w:t xml:space="preserve">, u parnicu radi utvrđivanja osporene tražbine </w:t>
      </w:r>
      <w:r>
        <w:t>drugog</w:t>
      </w:r>
      <w:r w:rsidRPr="00BA61A3">
        <w:t xml:space="preserve"> višeg isplatnog reda u iznosu od </w:t>
      </w:r>
      <w:r w:rsidRPr="00031683">
        <w:t xml:space="preserve">518.256,00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031683" w:rsidP="00031683" w:rsidRDefault="00031683">
      <w:pPr>
        <w:ind w:firstLine="708"/>
        <w:jc w:val="both"/>
      </w:pPr>
      <w:r>
        <w:t>48.</w:t>
      </w:r>
      <w:r w:rsidRPr="00BA61A3">
        <w:t xml:space="preserve"> </w:t>
      </w:r>
      <w:r w:rsidRPr="00031683">
        <w:t>KÜNZ GmbH</w:t>
      </w:r>
      <w:r>
        <w:t>, Republika Austrija, 6971 Hard, Gerbestraße 15</w:t>
      </w:r>
      <w:r w:rsidRPr="00BA61A3">
        <w:t xml:space="preserve">, </w:t>
      </w:r>
      <w:r>
        <w:t xml:space="preserve">OIB: </w:t>
      </w:r>
      <w:r w:rsidRPr="00031683">
        <w:t>27965980961</w:t>
      </w:r>
      <w:r>
        <w:rPr>
          <w:sz w:val="20"/>
          <w:szCs w:val="20"/>
        </w:rPr>
        <w:t xml:space="preserve">, </w:t>
      </w:r>
      <w:r w:rsidRPr="00BA61A3">
        <w:t xml:space="preserve">u iznosu od </w:t>
      </w:r>
      <w:r w:rsidRPr="00031683">
        <w:t xml:space="preserve">1.273.009,86 </w:t>
      </w:r>
      <w:r w:rsidRPr="00906514">
        <w:t>kn</w:t>
      </w:r>
      <w:r>
        <w:t xml:space="preserve">. </w:t>
      </w:r>
    </w:p>
    <w:p w:rsidRPr="00BA61A3" w:rsidR="00D97072" w:rsidP="00D97072" w:rsidRDefault="00031683">
      <w:pPr>
        <w:ind w:firstLine="720"/>
        <w:jc w:val="both"/>
      </w:pPr>
      <w:r w:rsidRPr="00BA61A3">
        <w:t xml:space="preserve">Upućuje se vjerovnik </w:t>
      </w:r>
      <w:r w:rsidRPr="00031683">
        <w:t>KÜNZ GmbH</w:t>
      </w:r>
      <w:r>
        <w:t>, Republika Austrija, 6971 Hard, Gerbestraße 15</w:t>
      </w:r>
      <w:r w:rsidRPr="00BA61A3">
        <w:t xml:space="preserve">, </w:t>
      </w:r>
      <w:r>
        <w:t xml:space="preserve">OIB: </w:t>
      </w:r>
      <w:r w:rsidRPr="00031683">
        <w:t>27965980961</w:t>
      </w:r>
      <w:r w:rsidRPr="00BA61A3">
        <w:t xml:space="preserve">, u parnicu radi utvrđivanja osporene tražbine </w:t>
      </w:r>
      <w:r>
        <w:t>drugog</w:t>
      </w:r>
      <w:r w:rsidRPr="00BA61A3">
        <w:t xml:space="preserve"> višeg isplatnog reda u iznosu od </w:t>
      </w:r>
      <w:r w:rsidRPr="00031683">
        <w:t xml:space="preserve">1.273.009,86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031683" w:rsidP="00031683" w:rsidRDefault="00031683">
      <w:pPr>
        <w:ind w:firstLine="708"/>
        <w:jc w:val="both"/>
      </w:pPr>
      <w:r>
        <w:t>49.</w:t>
      </w:r>
      <w:r w:rsidRPr="00BA61A3">
        <w:t xml:space="preserve"> </w:t>
      </w:r>
      <w:r w:rsidRPr="00031683">
        <w:t>NATALIJA JURAS</w:t>
      </w:r>
      <w:r w:rsidRPr="00BA61A3">
        <w:t xml:space="preserve">, </w:t>
      </w:r>
      <w:r>
        <w:t xml:space="preserve">Rijeka, Tenčićevo 16, OIB: </w:t>
      </w:r>
      <w:r w:rsidRPr="00031683">
        <w:t>29217701185</w:t>
      </w:r>
      <w:r>
        <w:rPr>
          <w:sz w:val="20"/>
          <w:szCs w:val="20"/>
        </w:rPr>
        <w:t xml:space="preserve">, </w:t>
      </w:r>
      <w:r w:rsidRPr="00BA61A3">
        <w:t xml:space="preserve">u iznosu od </w:t>
      </w:r>
      <w:r w:rsidRPr="00031683">
        <w:t xml:space="preserve">404.000,24 </w:t>
      </w:r>
      <w:r w:rsidRPr="00906514">
        <w:t>kn</w:t>
      </w:r>
      <w:r>
        <w:t xml:space="preserve">. </w:t>
      </w:r>
    </w:p>
    <w:p w:rsidRPr="00BA61A3" w:rsidR="00D97072" w:rsidP="00D97072" w:rsidRDefault="00031683">
      <w:pPr>
        <w:ind w:firstLine="720"/>
        <w:jc w:val="both"/>
      </w:pPr>
      <w:r w:rsidRPr="00BA61A3">
        <w:t xml:space="preserve">Upućuje se vjerovnik </w:t>
      </w:r>
      <w:r w:rsidRPr="00031683">
        <w:t>NATALIJA JURAS</w:t>
      </w:r>
      <w:r w:rsidRPr="00BA61A3">
        <w:t>,</w:t>
      </w:r>
      <w:r>
        <w:t xml:space="preserve"> </w:t>
      </w:r>
      <w:r w:rsidRPr="00BA61A3">
        <w:t xml:space="preserve"> </w:t>
      </w:r>
      <w:r>
        <w:t xml:space="preserve">Rijeka, Tenčićevo 16, OIB: </w:t>
      </w:r>
      <w:r w:rsidRPr="00031683">
        <w:t>29217701185</w:t>
      </w:r>
      <w:r w:rsidRPr="00BA61A3">
        <w:t xml:space="preserve">, u parnicu radi utvrđivanja osporene tražbine </w:t>
      </w:r>
      <w:r>
        <w:t>drugog</w:t>
      </w:r>
      <w:r w:rsidRPr="00BA61A3">
        <w:t xml:space="preserve"> višeg isplatnog reda u iznosu od </w:t>
      </w:r>
      <w:r w:rsidRPr="00031683">
        <w:t xml:space="preserve">404.000,24 </w:t>
      </w:r>
      <w:r w:rsidRPr="00BA61A3">
        <w:t xml:space="preserve">kuna </w:t>
      </w:r>
      <w:r w:rsidRPr="00BA61A3" w:rsidR="00D97072">
        <w:t xml:space="preserve">te </w:t>
      </w:r>
      <w:r w:rsidR="00D97072">
        <w:t>joj</w:t>
      </w:r>
      <w:r w:rsidRPr="00BA61A3" w:rsidR="00D97072">
        <w:t xml:space="preserve"> se određuje rok od 8 dana</w:t>
      </w:r>
      <w:r w:rsidR="00D97072">
        <w:t xml:space="preserve"> od dana pravomoćnosti ovog rješenja </w:t>
      </w:r>
      <w:r w:rsidR="00D97072">
        <w:lastRenderedPageBreak/>
        <w:t>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031683" w:rsidP="00031683" w:rsidRDefault="00031683">
      <w:pPr>
        <w:ind w:firstLine="708"/>
        <w:jc w:val="both"/>
      </w:pPr>
      <w:r>
        <w:t>50.</w:t>
      </w:r>
      <w:r w:rsidRPr="00BA61A3">
        <w:t xml:space="preserve"> </w:t>
      </w:r>
      <w:r w:rsidRPr="00031683">
        <w:t>ŠTEFANIJA KOLARIĆ</w:t>
      </w:r>
      <w:r w:rsidRPr="00BA61A3">
        <w:t>,</w:t>
      </w:r>
      <w:r>
        <w:t xml:space="preserve"> Rijeka, Tenčićevo 16, OIB: </w:t>
      </w:r>
      <w:r w:rsidRPr="00031683">
        <w:t>77343359213</w:t>
      </w:r>
      <w:r>
        <w:rPr>
          <w:sz w:val="20"/>
          <w:szCs w:val="20"/>
        </w:rPr>
        <w:t xml:space="preserve">, </w:t>
      </w:r>
      <w:r w:rsidRPr="00BA61A3">
        <w:t xml:space="preserve">u iznosu od </w:t>
      </w:r>
      <w:r w:rsidRPr="00031683">
        <w:t xml:space="preserve">399.716,26 </w:t>
      </w:r>
      <w:r w:rsidRPr="00906514">
        <w:t>kn</w:t>
      </w:r>
      <w:r>
        <w:t xml:space="preserve">. </w:t>
      </w:r>
    </w:p>
    <w:p w:rsidRPr="00BA61A3" w:rsidR="00D97072" w:rsidP="00D97072" w:rsidRDefault="00031683">
      <w:pPr>
        <w:ind w:firstLine="720"/>
        <w:jc w:val="both"/>
      </w:pPr>
      <w:r w:rsidRPr="00BA61A3">
        <w:t xml:space="preserve">Upućuje se vjerovnik </w:t>
      </w:r>
      <w:r w:rsidRPr="00031683">
        <w:t>ŠTEFANIJA KOLARIĆ</w:t>
      </w:r>
      <w:r w:rsidRPr="00BA61A3">
        <w:t>,</w:t>
      </w:r>
      <w:r>
        <w:t xml:space="preserve"> </w:t>
      </w:r>
      <w:r w:rsidRPr="00BA61A3">
        <w:t xml:space="preserve"> </w:t>
      </w:r>
      <w:r>
        <w:t xml:space="preserve">Rijeka, Tenčićevo 16, OIB: </w:t>
      </w:r>
      <w:r w:rsidRPr="00031683">
        <w:t>77343359213</w:t>
      </w:r>
      <w:r w:rsidRPr="00BA61A3">
        <w:t xml:space="preserve">, u parnicu radi utvrđivanja osporene tražbine </w:t>
      </w:r>
      <w:r>
        <w:t>drugog</w:t>
      </w:r>
      <w:r w:rsidRPr="00BA61A3">
        <w:t xml:space="preserve"> višeg isplatnog reda u iznosu od </w:t>
      </w:r>
      <w:r w:rsidRPr="00031683">
        <w:t xml:space="preserve">399.716,26 </w:t>
      </w:r>
      <w:r w:rsidRPr="00BA61A3">
        <w:t xml:space="preserve">kuna </w:t>
      </w:r>
      <w:r w:rsidRPr="00BA61A3" w:rsidR="00D97072">
        <w:t xml:space="preserve">te </w:t>
      </w:r>
      <w:r w:rsidR="00D97072">
        <w:t>joj</w:t>
      </w:r>
      <w:r w:rsidRPr="00BA61A3" w:rsidR="00D97072">
        <w:t xml:space="preserve">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031683" w:rsidP="00031683" w:rsidRDefault="00031683">
      <w:pPr>
        <w:ind w:firstLine="708"/>
        <w:jc w:val="both"/>
      </w:pPr>
      <w:r>
        <w:t>51.</w:t>
      </w:r>
      <w:r w:rsidRPr="00BA61A3">
        <w:t xml:space="preserve"> </w:t>
      </w:r>
      <w:r w:rsidRPr="00031683">
        <w:t>ULJANIK BRODOGRADILIŠTE d.d. u stečaju</w:t>
      </w:r>
      <w:r w:rsidRPr="00BA61A3">
        <w:t>,</w:t>
      </w:r>
      <w:r>
        <w:t xml:space="preserve"> Pula, Flaciusova 1, OIB: </w:t>
      </w:r>
      <w:r w:rsidRPr="00031683">
        <w:t>21764428190</w:t>
      </w:r>
      <w:r>
        <w:rPr>
          <w:sz w:val="20"/>
          <w:szCs w:val="20"/>
        </w:rPr>
        <w:t xml:space="preserve">, </w:t>
      </w:r>
      <w:r w:rsidRPr="00BA61A3">
        <w:t xml:space="preserve">u iznosu od </w:t>
      </w:r>
      <w:r w:rsidRPr="00031683">
        <w:t>28.570,44</w:t>
      </w:r>
      <w:r>
        <w:t xml:space="preserve"> </w:t>
      </w:r>
      <w:r w:rsidRPr="00906514">
        <w:t>kn</w:t>
      </w:r>
      <w:r>
        <w:t xml:space="preserve">. </w:t>
      </w:r>
    </w:p>
    <w:p w:rsidRPr="00BA61A3" w:rsidR="00D97072" w:rsidP="00D97072" w:rsidRDefault="00031683">
      <w:pPr>
        <w:ind w:firstLine="720"/>
        <w:jc w:val="both"/>
      </w:pPr>
      <w:r w:rsidRPr="00BA61A3">
        <w:t xml:space="preserve">Upućuje se vjerovnik </w:t>
      </w:r>
      <w:r w:rsidRPr="00031683">
        <w:t>ULJANIK BRODOGRADILIŠTE d.d. u stečaju</w:t>
      </w:r>
      <w:r w:rsidRPr="00BA61A3">
        <w:t>,</w:t>
      </w:r>
      <w:r>
        <w:t xml:space="preserve"> </w:t>
      </w:r>
      <w:r w:rsidRPr="00BA61A3">
        <w:t xml:space="preserve"> </w:t>
      </w:r>
      <w:r>
        <w:t xml:space="preserve">Pula, Flaciusova 1, OIB: </w:t>
      </w:r>
      <w:r w:rsidRPr="00031683">
        <w:t>21764428190</w:t>
      </w:r>
      <w:r w:rsidRPr="00BA61A3">
        <w:t xml:space="preserve">, u parnicu radi utvrđivanja osporene tražbine </w:t>
      </w:r>
      <w:r>
        <w:t>drugog</w:t>
      </w:r>
      <w:r w:rsidRPr="00BA61A3">
        <w:t xml:space="preserve"> višeg isplatnog reda u iznosu od </w:t>
      </w:r>
      <w:r w:rsidRPr="00031683">
        <w:t>28.570,44</w:t>
      </w:r>
      <w:r>
        <w:t xml:space="preserve">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031683" w:rsidP="00F6521E" w:rsidRDefault="00031683">
      <w:pPr>
        <w:ind w:firstLine="708"/>
        <w:jc w:val="both"/>
      </w:pPr>
      <w:r>
        <w:t>52.</w:t>
      </w:r>
      <w:r w:rsidRPr="00BA61A3">
        <w:t xml:space="preserve"> </w:t>
      </w:r>
      <w:r w:rsidRPr="00F6521E" w:rsidR="00F6521E">
        <w:t>SILVANO PALISKA</w:t>
      </w:r>
      <w:r w:rsidRPr="00BA61A3">
        <w:t>,</w:t>
      </w:r>
      <w:r>
        <w:t xml:space="preserve"> </w:t>
      </w:r>
      <w:r w:rsidR="00F6521E">
        <w:t>Pula, M. Cappelletti 5</w:t>
      </w:r>
      <w:r>
        <w:t xml:space="preserve">, OIB: </w:t>
      </w:r>
      <w:r w:rsidRPr="00F6521E" w:rsidR="00F6521E">
        <w:t>63725587159</w:t>
      </w:r>
      <w:r>
        <w:rPr>
          <w:sz w:val="20"/>
          <w:szCs w:val="20"/>
        </w:rPr>
        <w:t xml:space="preserve">, </w:t>
      </w:r>
      <w:r w:rsidRPr="00BA61A3">
        <w:t xml:space="preserve">u iznosu od </w:t>
      </w:r>
      <w:r w:rsidRPr="00F6521E" w:rsidR="00F6521E">
        <w:t xml:space="preserve">8.900,41 </w:t>
      </w:r>
      <w:r w:rsidRPr="00906514">
        <w:t>kn</w:t>
      </w:r>
      <w:r>
        <w:t xml:space="preserve">. </w:t>
      </w:r>
    </w:p>
    <w:p w:rsidRPr="00BA61A3" w:rsidR="00D97072" w:rsidP="00D97072" w:rsidRDefault="00031683">
      <w:pPr>
        <w:ind w:firstLine="720"/>
        <w:jc w:val="both"/>
      </w:pPr>
      <w:r w:rsidRPr="00BA61A3">
        <w:t xml:space="preserve">Upućuje se vjerovnik </w:t>
      </w:r>
      <w:r w:rsidRPr="00F6521E" w:rsidR="00F6521E">
        <w:t>SILVANO PALISKA</w:t>
      </w:r>
      <w:r w:rsidRPr="00BA61A3" w:rsidR="00F6521E">
        <w:t>,</w:t>
      </w:r>
      <w:r w:rsidR="00F6521E">
        <w:t xml:space="preserve"> Pula, M. Cappelletti 5, OIB: </w:t>
      </w:r>
      <w:r w:rsidRPr="00F6521E" w:rsidR="00F6521E">
        <w:t>63725587159</w:t>
      </w:r>
      <w:r w:rsidRPr="00BA61A3">
        <w:t xml:space="preserve">, u parnicu radi utvrđivanja osporene tražbine </w:t>
      </w:r>
      <w:r>
        <w:t>drugog</w:t>
      </w:r>
      <w:r w:rsidRPr="00BA61A3">
        <w:t xml:space="preserve"> višeg isplatnog reda u iznosu od </w:t>
      </w:r>
      <w:r w:rsidRPr="00F6521E" w:rsidR="00F6521E">
        <w:t xml:space="preserve">8.900,41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F6521E" w:rsidP="00F6521E" w:rsidRDefault="00F6521E">
      <w:pPr>
        <w:ind w:firstLine="708"/>
        <w:jc w:val="both"/>
      </w:pPr>
      <w:r>
        <w:t>53.</w:t>
      </w:r>
      <w:r w:rsidRPr="00BA61A3">
        <w:t xml:space="preserve"> </w:t>
      </w:r>
      <w:r w:rsidRPr="00F6521E">
        <w:t>ULJANIK STANDARD d.o.o.</w:t>
      </w:r>
      <w:r w:rsidRPr="00BA61A3">
        <w:t>,</w:t>
      </w:r>
      <w:r>
        <w:t xml:space="preserve"> Pula, Flaciusova 1, OIB: </w:t>
      </w:r>
      <w:r w:rsidRPr="00F6521E">
        <w:t>76215244096</w:t>
      </w:r>
      <w:r>
        <w:rPr>
          <w:sz w:val="20"/>
          <w:szCs w:val="20"/>
        </w:rPr>
        <w:t xml:space="preserve">, </w:t>
      </w:r>
      <w:r w:rsidRPr="00BA61A3">
        <w:t xml:space="preserve">u iznosu od </w:t>
      </w:r>
      <w:r w:rsidRPr="00F6521E">
        <w:t xml:space="preserve">8.984.880,74 </w:t>
      </w:r>
      <w:r w:rsidRPr="00906514">
        <w:t>kn</w:t>
      </w:r>
      <w:r>
        <w:t xml:space="preserve">. </w:t>
      </w:r>
    </w:p>
    <w:p w:rsidRPr="00BA61A3" w:rsidR="00D97072" w:rsidP="00D97072" w:rsidRDefault="00F6521E">
      <w:pPr>
        <w:ind w:firstLine="720"/>
        <w:jc w:val="both"/>
      </w:pPr>
      <w:r w:rsidRPr="00BA61A3">
        <w:t xml:space="preserve">Upućuje se vjerovnik </w:t>
      </w:r>
      <w:r w:rsidRPr="00F6521E">
        <w:t>ULJANIK STANDARD d.o.o.</w:t>
      </w:r>
      <w:r w:rsidRPr="00BA61A3">
        <w:t>,</w:t>
      </w:r>
      <w:r>
        <w:t xml:space="preserve"> Pula, Flaciusova 1, OIB: </w:t>
      </w:r>
      <w:r w:rsidRPr="00F6521E">
        <w:t>76215244096</w:t>
      </w:r>
      <w:r w:rsidRPr="00BA61A3">
        <w:t xml:space="preserve">, u parnicu radi utvrđivanja osporene tražbine </w:t>
      </w:r>
      <w:r>
        <w:t>drugog</w:t>
      </w:r>
      <w:r w:rsidRPr="00BA61A3">
        <w:t xml:space="preserve"> višeg isplatnog reda u iznosu od </w:t>
      </w:r>
      <w:r w:rsidRPr="00F6521E">
        <w:t xml:space="preserve">8.984.880,74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lastRenderedPageBreak/>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F6521E" w:rsidP="00F6521E" w:rsidRDefault="00F6521E">
      <w:pPr>
        <w:ind w:firstLine="708"/>
        <w:jc w:val="both"/>
      </w:pPr>
      <w:r>
        <w:t>54.</w:t>
      </w:r>
      <w:r w:rsidRPr="00BA61A3">
        <w:t xml:space="preserve"> </w:t>
      </w:r>
      <w:r w:rsidRPr="00F6521E">
        <w:t>VRULJA MONTAŽA d.o.o.</w:t>
      </w:r>
      <w:r w:rsidRPr="00BA61A3">
        <w:t>,</w:t>
      </w:r>
      <w:r>
        <w:t xml:space="preserve"> Sveti Juraj, Južno Naselje 41, OIB: </w:t>
      </w:r>
      <w:r w:rsidRPr="00F6521E">
        <w:t>23122713906</w:t>
      </w:r>
      <w:r>
        <w:rPr>
          <w:sz w:val="20"/>
          <w:szCs w:val="20"/>
        </w:rPr>
        <w:t xml:space="preserve">, </w:t>
      </w:r>
      <w:r w:rsidRPr="00BA61A3">
        <w:t xml:space="preserve">u iznosu od </w:t>
      </w:r>
      <w:r w:rsidRPr="00F6521E">
        <w:t xml:space="preserve">57.379,29 </w:t>
      </w:r>
      <w:r w:rsidRPr="00906514">
        <w:t>kn</w:t>
      </w:r>
      <w:r>
        <w:t xml:space="preserve">. </w:t>
      </w:r>
    </w:p>
    <w:p w:rsidRPr="00BA61A3" w:rsidR="00D97072" w:rsidP="00D97072" w:rsidRDefault="00F6521E">
      <w:pPr>
        <w:ind w:firstLine="720"/>
        <w:jc w:val="both"/>
      </w:pPr>
      <w:r w:rsidRPr="00BA61A3">
        <w:t xml:space="preserve">Upućuje se vjerovnik </w:t>
      </w:r>
      <w:r w:rsidRPr="00F6521E">
        <w:t>VRULJA MONTAŽA d.o.o.</w:t>
      </w:r>
      <w:r w:rsidRPr="00BA61A3">
        <w:t>,</w:t>
      </w:r>
      <w:r>
        <w:t xml:space="preserve"> Sveti Juraj, Južno Naselje 41, OIB: </w:t>
      </w:r>
      <w:r w:rsidRPr="00F6521E">
        <w:t>23122713906</w:t>
      </w:r>
      <w:r w:rsidRPr="00BA61A3">
        <w:t xml:space="preserve">, u parnicu radi utvrđivanja osporene tražbine </w:t>
      </w:r>
      <w:r>
        <w:t>drugog</w:t>
      </w:r>
      <w:r w:rsidRPr="00BA61A3">
        <w:t xml:space="preserve"> višeg isplatnog reda u iznosu od </w:t>
      </w:r>
      <w:r w:rsidRPr="00F6521E">
        <w:t xml:space="preserve">57.379,29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031683" w:rsidP="00D97072" w:rsidRDefault="00031683">
      <w:pPr>
        <w:ind w:firstLine="720"/>
        <w:jc w:val="both"/>
      </w:pPr>
    </w:p>
    <w:p w:rsidRPr="00BA61A3" w:rsidR="00F6521E" w:rsidP="00F6521E" w:rsidRDefault="00F6521E">
      <w:pPr>
        <w:ind w:firstLine="708"/>
        <w:jc w:val="both"/>
      </w:pPr>
      <w:r>
        <w:t>55.</w:t>
      </w:r>
      <w:r w:rsidRPr="00BA61A3">
        <w:t xml:space="preserve"> </w:t>
      </w:r>
      <w:r w:rsidRPr="00F6521E">
        <w:t>ULJANIK BRODOGRAĐEVNI PROJEKTI d.o.o.</w:t>
      </w:r>
      <w:r>
        <w:t xml:space="preserve"> Pula, Flaciusova 1, OIB: </w:t>
      </w:r>
      <w:r w:rsidRPr="00F6521E">
        <w:t>52293691007</w:t>
      </w:r>
      <w:r>
        <w:rPr>
          <w:sz w:val="20"/>
          <w:szCs w:val="20"/>
        </w:rPr>
        <w:t xml:space="preserve">, </w:t>
      </w:r>
      <w:r w:rsidRPr="00BA61A3">
        <w:t xml:space="preserve">u iznosu od </w:t>
      </w:r>
      <w:r w:rsidRPr="00F6521E">
        <w:t xml:space="preserve">3.657.751,67 </w:t>
      </w:r>
      <w:r w:rsidRPr="00906514">
        <w:t>kn</w:t>
      </w:r>
      <w:r>
        <w:t xml:space="preserve">. </w:t>
      </w:r>
    </w:p>
    <w:p w:rsidRPr="00BA61A3" w:rsidR="00D97072" w:rsidP="00D97072" w:rsidRDefault="00F6521E">
      <w:pPr>
        <w:ind w:firstLine="720"/>
        <w:jc w:val="both"/>
      </w:pPr>
      <w:r w:rsidRPr="00BA61A3">
        <w:t xml:space="preserve">Upućuje se vjerovnik </w:t>
      </w:r>
      <w:r w:rsidRPr="00F6521E">
        <w:t>ULJANIK BRODOGRAĐEVNI PROJEKTI d.o.o.</w:t>
      </w:r>
      <w:r>
        <w:t xml:space="preserve"> Pula, Flaciusova 1, OIB: </w:t>
      </w:r>
      <w:r w:rsidRPr="00F6521E">
        <w:t>52293691007</w:t>
      </w:r>
      <w:r w:rsidRPr="00BA61A3">
        <w:t xml:space="preserve">, u parnicu radi utvrđivanja osporene tražbine </w:t>
      </w:r>
      <w:r>
        <w:t>drugog</w:t>
      </w:r>
      <w:r w:rsidRPr="00BA61A3">
        <w:t xml:space="preserve"> višeg isplatnog reda u iznosu od </w:t>
      </w:r>
      <w:r w:rsidRPr="00F6521E">
        <w:t xml:space="preserve">3.657.751,67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F6521E" w:rsidP="00D97072" w:rsidRDefault="00F6521E">
      <w:pPr>
        <w:ind w:firstLine="720"/>
        <w:jc w:val="both"/>
      </w:pPr>
    </w:p>
    <w:p w:rsidRPr="00BA61A3" w:rsidR="00F6521E" w:rsidP="00F6521E" w:rsidRDefault="00F6521E">
      <w:pPr>
        <w:ind w:firstLine="708"/>
        <w:jc w:val="both"/>
      </w:pPr>
      <w:r>
        <w:t>56.</w:t>
      </w:r>
      <w:r w:rsidRPr="00BA61A3">
        <w:t xml:space="preserve"> </w:t>
      </w:r>
      <w:r w:rsidRPr="00F6521E">
        <w:t>HRVATSKI REGISTAR BRODOVA</w:t>
      </w:r>
      <w:r>
        <w:t xml:space="preserve">, Split, </w:t>
      </w:r>
      <w:r w:rsidRPr="00F6521E">
        <w:t>Marasovića 67</w:t>
      </w:r>
      <w:r>
        <w:t xml:space="preserve">, OIB: </w:t>
      </w:r>
      <w:r w:rsidRPr="00F6521E">
        <w:t>04601923208</w:t>
      </w:r>
      <w:r>
        <w:rPr>
          <w:sz w:val="20"/>
          <w:szCs w:val="20"/>
        </w:rPr>
        <w:t xml:space="preserve">, </w:t>
      </w:r>
      <w:r w:rsidRPr="00BA61A3">
        <w:t xml:space="preserve">u iznosu od </w:t>
      </w:r>
      <w:r w:rsidRPr="00F6521E">
        <w:t xml:space="preserve">344.989,93 </w:t>
      </w:r>
      <w:r w:rsidRPr="00906514">
        <w:t>kn</w:t>
      </w:r>
      <w:r>
        <w:t xml:space="preserve">. </w:t>
      </w:r>
    </w:p>
    <w:p w:rsidRPr="00BA61A3" w:rsidR="00D97072" w:rsidP="00D97072" w:rsidRDefault="00F6521E">
      <w:pPr>
        <w:ind w:firstLine="720"/>
        <w:jc w:val="both"/>
      </w:pPr>
      <w:r w:rsidRPr="00BA61A3">
        <w:t xml:space="preserve">Upućuje se vjerovnik </w:t>
      </w:r>
      <w:r w:rsidRPr="00F6521E">
        <w:t>HRVATSKI REGISTAR BRODOVA</w:t>
      </w:r>
      <w:r>
        <w:t xml:space="preserve">, Split, </w:t>
      </w:r>
      <w:r w:rsidRPr="00F6521E">
        <w:t>Marasovića 67</w:t>
      </w:r>
      <w:r>
        <w:t xml:space="preserve">, OIB: </w:t>
      </w:r>
      <w:r w:rsidRPr="00F6521E">
        <w:t>04601923208</w:t>
      </w:r>
      <w:r w:rsidRPr="00BA61A3">
        <w:t xml:space="preserve">, u parnicu radi utvrđivanja osporene tražbine </w:t>
      </w:r>
      <w:r>
        <w:t>drugog</w:t>
      </w:r>
      <w:r w:rsidRPr="00BA61A3">
        <w:t xml:space="preserve"> višeg isplatnog reda u iznosu od </w:t>
      </w:r>
      <w:r w:rsidRPr="00F6521E">
        <w:t xml:space="preserve">344.989,93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F6521E" w:rsidP="00D97072" w:rsidRDefault="00F6521E">
      <w:pPr>
        <w:ind w:firstLine="720"/>
        <w:jc w:val="both"/>
      </w:pPr>
    </w:p>
    <w:p w:rsidRPr="00BA61A3" w:rsidR="00F6521E" w:rsidP="00F6521E" w:rsidRDefault="00F6521E">
      <w:pPr>
        <w:ind w:firstLine="708"/>
        <w:jc w:val="both"/>
      </w:pPr>
      <w:r>
        <w:t>57.</w:t>
      </w:r>
      <w:r w:rsidRPr="00BA61A3">
        <w:t xml:space="preserve"> </w:t>
      </w:r>
      <w:r w:rsidRPr="00F6521E">
        <w:t>3. MAJ BRODOGRADILIŠTE d.d.</w:t>
      </w:r>
      <w:r>
        <w:t xml:space="preserve"> Rijeka, Liburnijska 3, OIB: </w:t>
      </w:r>
      <w:r w:rsidRPr="00F6521E">
        <w:t>86167814130</w:t>
      </w:r>
      <w:r>
        <w:rPr>
          <w:sz w:val="20"/>
          <w:szCs w:val="20"/>
        </w:rPr>
        <w:t xml:space="preserve">, </w:t>
      </w:r>
      <w:r w:rsidRPr="00BA61A3">
        <w:t xml:space="preserve">u iznosu od </w:t>
      </w:r>
      <w:r w:rsidRPr="00F6521E">
        <w:t xml:space="preserve">10.020.227,93 </w:t>
      </w:r>
      <w:r w:rsidRPr="00906514">
        <w:t>kn</w:t>
      </w:r>
      <w:r>
        <w:t xml:space="preserve">. </w:t>
      </w:r>
    </w:p>
    <w:p w:rsidRPr="00BA61A3" w:rsidR="00D97072" w:rsidP="00D97072" w:rsidRDefault="00F6521E">
      <w:pPr>
        <w:ind w:firstLine="720"/>
        <w:jc w:val="both"/>
      </w:pPr>
      <w:r w:rsidRPr="00BA61A3">
        <w:t xml:space="preserve">Upućuje se vjerovnik </w:t>
      </w:r>
      <w:r w:rsidRPr="00F6521E">
        <w:t>3. MAJ BRODOGRADILIŠTE d.d. Rijeka, Liburnijska 3, OIB: 86167814130</w:t>
      </w:r>
      <w:r>
        <w:t>,</w:t>
      </w:r>
      <w:r w:rsidRPr="00BA61A3">
        <w:t xml:space="preserve"> u parnicu radi utvrđivanja osporene tražbine </w:t>
      </w:r>
      <w:r>
        <w:t>drugog</w:t>
      </w:r>
      <w:r w:rsidRPr="00BA61A3">
        <w:t xml:space="preserve"> višeg isplatnog reda u iznosu od </w:t>
      </w:r>
      <w:r w:rsidRPr="00F6521E">
        <w:t xml:space="preserve">10.020.227,93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 xml:space="preserve">Ako osoba koja je upućena na parnicu ne pokrene parnicu u roku od osam dana od dana pravomoćnosti ovog rješenja o upućivanju u parnicu, odnosno primitka drugostupanjske </w:t>
      </w:r>
      <w:r w:rsidRPr="00BA61A3">
        <w:lastRenderedPageBreak/>
        <w:t>odluke, ili ako u tom roku ne nastavi pokrenuti parnični postupak, smatrat će se da je odustala od prava na vođenje parnice.</w:t>
      </w:r>
    </w:p>
    <w:p w:rsidR="00F6521E" w:rsidP="00D97072" w:rsidRDefault="00F6521E">
      <w:pPr>
        <w:ind w:firstLine="720"/>
        <w:jc w:val="both"/>
      </w:pPr>
    </w:p>
    <w:p w:rsidRPr="00BA61A3" w:rsidR="00F6521E" w:rsidP="00F6521E" w:rsidRDefault="00F6521E">
      <w:pPr>
        <w:ind w:firstLine="708"/>
        <w:jc w:val="both"/>
      </w:pPr>
      <w:r>
        <w:t>58.</w:t>
      </w:r>
      <w:r w:rsidRPr="00BA61A3">
        <w:t xml:space="preserve"> </w:t>
      </w:r>
      <w:r w:rsidRPr="00F6521E">
        <w:t>ULJANIK d.d. u stečaju</w:t>
      </w:r>
      <w:r>
        <w:t xml:space="preserve">, Pula, Flaciusova 1, OIB: </w:t>
      </w:r>
      <w:r w:rsidRPr="00F6521E">
        <w:t>56243843109</w:t>
      </w:r>
      <w:r>
        <w:rPr>
          <w:sz w:val="20"/>
          <w:szCs w:val="20"/>
        </w:rPr>
        <w:t xml:space="preserve">, </w:t>
      </w:r>
      <w:r w:rsidRPr="00BA61A3">
        <w:t xml:space="preserve">u iznosu od </w:t>
      </w:r>
      <w:r w:rsidRPr="00F6521E">
        <w:t xml:space="preserve">3.190.800,58 </w:t>
      </w:r>
      <w:r w:rsidRPr="00906514">
        <w:t>kn</w:t>
      </w:r>
      <w:r>
        <w:t xml:space="preserve">. </w:t>
      </w:r>
    </w:p>
    <w:p w:rsidRPr="00BA61A3" w:rsidR="00D97072" w:rsidP="00D97072" w:rsidRDefault="00F6521E">
      <w:pPr>
        <w:ind w:firstLine="720"/>
        <w:jc w:val="both"/>
      </w:pPr>
      <w:r w:rsidRPr="00BA61A3">
        <w:t xml:space="preserve">Upućuje se vjerovnik </w:t>
      </w:r>
      <w:r w:rsidRPr="00F6521E">
        <w:t>ULJANIK d.d. u stečaju</w:t>
      </w:r>
      <w:r>
        <w:t xml:space="preserve">, Pula, Flaciusova 1, OIB: </w:t>
      </w:r>
      <w:r w:rsidRPr="00F6521E">
        <w:t>56243843109</w:t>
      </w:r>
      <w:r>
        <w:t>,</w:t>
      </w:r>
      <w:r w:rsidRPr="00BA61A3">
        <w:t xml:space="preserve"> u parnicu radi utvrđivanja osporene tražbine </w:t>
      </w:r>
      <w:r>
        <w:t>drugog</w:t>
      </w:r>
      <w:r w:rsidRPr="00BA61A3">
        <w:t xml:space="preserve"> višeg isplatnog reda u iznosu od </w:t>
      </w:r>
      <w:r w:rsidRPr="00F6521E">
        <w:t xml:space="preserve">3.190.800,58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F6521E" w:rsidP="00D97072" w:rsidRDefault="00F6521E">
      <w:pPr>
        <w:ind w:firstLine="720"/>
        <w:jc w:val="both"/>
      </w:pPr>
    </w:p>
    <w:p w:rsidRPr="00BA61A3" w:rsidR="00F6521E" w:rsidP="00F6521E" w:rsidRDefault="00F6521E">
      <w:pPr>
        <w:ind w:firstLine="708"/>
        <w:jc w:val="both"/>
      </w:pPr>
      <w:r>
        <w:t>59.</w:t>
      </w:r>
      <w:r w:rsidRPr="00BA61A3">
        <w:t xml:space="preserve"> </w:t>
      </w:r>
      <w:r w:rsidRPr="00F6521E">
        <w:t>PONS HANDELS GMBH</w:t>
      </w:r>
      <w:r>
        <w:t>,  Aidenbachstrasse 140, D-81479 München, Njemačka</w:t>
      </w:r>
      <w:r w:rsidR="007D26F6">
        <w:t>,</w:t>
      </w:r>
      <w:r>
        <w:t xml:space="preserve"> OIB: </w:t>
      </w:r>
      <w:r w:rsidRPr="00F6521E">
        <w:t>DE811935039</w:t>
      </w:r>
      <w:r>
        <w:rPr>
          <w:sz w:val="20"/>
          <w:szCs w:val="20"/>
        </w:rPr>
        <w:t xml:space="preserve">, </w:t>
      </w:r>
      <w:r w:rsidRPr="00BA61A3">
        <w:t xml:space="preserve">u iznosu od </w:t>
      </w:r>
      <w:r w:rsidRPr="00F6521E">
        <w:t>14.404,27</w:t>
      </w:r>
      <w:r>
        <w:t xml:space="preserve"> </w:t>
      </w:r>
      <w:r w:rsidRPr="00906514">
        <w:t>kn</w:t>
      </w:r>
      <w:r>
        <w:t xml:space="preserve">. </w:t>
      </w:r>
    </w:p>
    <w:p w:rsidRPr="00BA61A3" w:rsidR="00D97072" w:rsidP="00D97072" w:rsidRDefault="00F6521E">
      <w:pPr>
        <w:ind w:firstLine="720"/>
        <w:jc w:val="both"/>
      </w:pPr>
      <w:r w:rsidRPr="00BA61A3">
        <w:t xml:space="preserve">Upućuje se vjerovnik </w:t>
      </w:r>
      <w:r w:rsidRPr="00F6521E">
        <w:t>PONS HANDELS GMBH</w:t>
      </w:r>
      <w:r>
        <w:t>,  Aidenbachstrasse 140, D-81479 München, Njemačka</w:t>
      </w:r>
      <w:r w:rsidR="007D26F6">
        <w:t>,</w:t>
      </w:r>
      <w:r>
        <w:t xml:space="preserve"> OIB: </w:t>
      </w:r>
      <w:r w:rsidRPr="00F6521E">
        <w:t>DE811935039</w:t>
      </w:r>
      <w:r>
        <w:t>,</w:t>
      </w:r>
      <w:r w:rsidRPr="00BA61A3">
        <w:t xml:space="preserve"> u parnicu radi utvrđivanja osporene tražbine </w:t>
      </w:r>
      <w:r>
        <w:t>drugog</w:t>
      </w:r>
      <w:r w:rsidRPr="00BA61A3">
        <w:t xml:space="preserve"> višeg isplatnog reda u iznosu od </w:t>
      </w:r>
      <w:r w:rsidRPr="00F6521E">
        <w:t>14.404,27</w:t>
      </w:r>
      <w:r>
        <w:t xml:space="preserve">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F6521E" w:rsidP="00D97072" w:rsidRDefault="00F6521E">
      <w:pPr>
        <w:ind w:firstLine="720"/>
        <w:jc w:val="both"/>
      </w:pPr>
    </w:p>
    <w:p w:rsidRPr="00BA61A3" w:rsidR="00F6521E" w:rsidP="007D26F6" w:rsidRDefault="00F6521E">
      <w:pPr>
        <w:ind w:firstLine="708"/>
        <w:jc w:val="both"/>
      </w:pPr>
      <w:r>
        <w:t>60.</w:t>
      </w:r>
      <w:r w:rsidRPr="00BA61A3">
        <w:t xml:space="preserve"> </w:t>
      </w:r>
      <w:r w:rsidRPr="00F6521E">
        <w:t>MAN Energy Solutions, filial af MAN Energy Solutions SE, Tyskland</w:t>
      </w:r>
      <w:r>
        <w:t xml:space="preserve">,  </w:t>
      </w:r>
      <w:r w:rsidR="007D26F6">
        <w:t>Teglholmsgade</w:t>
      </w:r>
      <w:r w:rsidR="002E0F9D">
        <w:t xml:space="preserve"> </w:t>
      </w:r>
      <w:r w:rsidR="007D26F6">
        <w:t>41, 2450 Copenhagen SV, Kraljevina, Danska,</w:t>
      </w:r>
      <w:r>
        <w:t xml:space="preserve"> OIB: </w:t>
      </w:r>
      <w:r w:rsidRPr="007D26F6" w:rsidR="007D26F6">
        <w:t>03623956821</w:t>
      </w:r>
      <w:r>
        <w:rPr>
          <w:sz w:val="20"/>
          <w:szCs w:val="20"/>
        </w:rPr>
        <w:t xml:space="preserve">, </w:t>
      </w:r>
      <w:r w:rsidRPr="00BA61A3">
        <w:t xml:space="preserve">u iznosu od </w:t>
      </w:r>
      <w:r w:rsidRPr="007D26F6" w:rsidR="007D26F6">
        <w:t xml:space="preserve">1.875.113,60 </w:t>
      </w:r>
      <w:r w:rsidRPr="00906514">
        <w:t>kn</w:t>
      </w:r>
      <w:r>
        <w:t xml:space="preserve">. </w:t>
      </w:r>
    </w:p>
    <w:p w:rsidRPr="00BA61A3" w:rsidR="00D97072" w:rsidP="00D97072" w:rsidRDefault="00F6521E">
      <w:pPr>
        <w:ind w:firstLine="720"/>
        <w:jc w:val="both"/>
      </w:pPr>
      <w:r w:rsidRPr="00BA61A3">
        <w:t xml:space="preserve">Upućuje se vjerovnik </w:t>
      </w:r>
      <w:r w:rsidRPr="00F6521E" w:rsidR="007D26F6">
        <w:t>MAN Energy Solutions, filial af MAN Energy Solutions SE, Tyskland</w:t>
      </w:r>
      <w:r w:rsidR="007D26F6">
        <w:t xml:space="preserve">,  Teglholmsgade41, 2450 Copenhagen SV, Kraljevina, Danska, OIB: </w:t>
      </w:r>
      <w:r w:rsidRPr="007D26F6" w:rsidR="007D26F6">
        <w:t>03623956821</w:t>
      </w:r>
      <w:r>
        <w:t>,</w:t>
      </w:r>
      <w:r w:rsidRPr="00BA61A3">
        <w:t xml:space="preserve"> u parnicu radi utvrđivanja osporene tražbine </w:t>
      </w:r>
      <w:r>
        <w:t>drugog</w:t>
      </w:r>
      <w:r w:rsidRPr="00BA61A3">
        <w:t xml:space="preserve"> višeg isplatnog reda u iznosu od </w:t>
      </w:r>
      <w:r w:rsidRPr="007D26F6" w:rsidR="007D26F6">
        <w:t xml:space="preserve">1.875.113,60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D26F6" w:rsidP="00D97072" w:rsidRDefault="007D26F6">
      <w:pPr>
        <w:ind w:firstLine="720"/>
        <w:jc w:val="both"/>
      </w:pPr>
    </w:p>
    <w:p w:rsidRPr="00BA61A3" w:rsidR="007D26F6" w:rsidP="007D26F6" w:rsidRDefault="007D26F6">
      <w:pPr>
        <w:ind w:firstLine="708"/>
        <w:jc w:val="both"/>
      </w:pPr>
      <w:r>
        <w:t>61.</w:t>
      </w:r>
      <w:r w:rsidRPr="00BA61A3">
        <w:t xml:space="preserve"> </w:t>
      </w:r>
      <w:r w:rsidRPr="00F6521E">
        <w:t>MAN Energy Solutions, filial af MAN Energy Solutions SE, Tyskland</w:t>
      </w:r>
      <w:r>
        <w:t xml:space="preserve">,  Teglholmsgade 41, 2450 Copenhagen SV, Kraljevina, Danska, OIB: </w:t>
      </w:r>
      <w:r w:rsidRPr="007D26F6">
        <w:t>03623956821</w:t>
      </w:r>
      <w:r>
        <w:rPr>
          <w:sz w:val="20"/>
          <w:szCs w:val="20"/>
        </w:rPr>
        <w:t xml:space="preserve">, </w:t>
      </w:r>
      <w:r w:rsidRPr="00BA61A3">
        <w:t xml:space="preserve">u iznosu od </w:t>
      </w:r>
      <w:r w:rsidRPr="007D26F6">
        <w:t xml:space="preserve">1.200.430,53 </w:t>
      </w:r>
      <w:r w:rsidRPr="00906514">
        <w:t>kn</w:t>
      </w:r>
      <w:r>
        <w:t xml:space="preserve">. </w:t>
      </w:r>
    </w:p>
    <w:p w:rsidRPr="00BA61A3" w:rsidR="00D97072" w:rsidP="00D97072" w:rsidRDefault="007D26F6">
      <w:pPr>
        <w:ind w:firstLine="720"/>
        <w:jc w:val="both"/>
      </w:pPr>
      <w:r w:rsidRPr="00BA61A3">
        <w:t xml:space="preserve">Upućuje se vjerovnik </w:t>
      </w:r>
      <w:r w:rsidRPr="00F6521E">
        <w:t>MAN Energy Solutions, filial af MAN Energy Solutions SE, Tyskland</w:t>
      </w:r>
      <w:r>
        <w:t xml:space="preserve">, Teglholmsgade 41, 2450 Copenhagen SV, Kraljevina, Danska, OIB: </w:t>
      </w:r>
      <w:r w:rsidRPr="007D26F6">
        <w:t>03623956821</w:t>
      </w:r>
      <w:r>
        <w:t>,</w:t>
      </w:r>
      <w:r w:rsidRPr="00BA61A3">
        <w:t xml:space="preserve"> u parnicu radi utvrđivanja osporene tražbine </w:t>
      </w:r>
      <w:r>
        <w:t>drugog</w:t>
      </w:r>
      <w:r w:rsidRPr="00BA61A3">
        <w:t xml:space="preserve"> višeg isplatnog reda u iznosu od </w:t>
      </w:r>
      <w:r w:rsidRPr="007D26F6">
        <w:t xml:space="preserve">1.200.430,53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lastRenderedPageBreak/>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7D26F6" w:rsidP="00D97072" w:rsidRDefault="007D26F6">
      <w:pPr>
        <w:ind w:firstLine="720"/>
        <w:jc w:val="both"/>
      </w:pPr>
    </w:p>
    <w:p w:rsidRPr="00BA61A3" w:rsidR="007D26F6" w:rsidP="007D26F6" w:rsidRDefault="007D26F6">
      <w:pPr>
        <w:ind w:firstLine="708"/>
        <w:jc w:val="both"/>
      </w:pPr>
      <w:r>
        <w:t>62.</w:t>
      </w:r>
      <w:r w:rsidRPr="00BA61A3">
        <w:t xml:space="preserve"> </w:t>
      </w:r>
      <w:r w:rsidRPr="00F6521E">
        <w:t>MAN Energy Solutions, filial af MAN Energy Solutions SE, Tyskland</w:t>
      </w:r>
      <w:r>
        <w:t xml:space="preserve">,  Teglholmsgade 41, 2450 Copenhagen SV, Kraljevina, Danska, OIB: </w:t>
      </w:r>
      <w:r w:rsidRPr="007D26F6">
        <w:t>03623956821</w:t>
      </w:r>
      <w:r>
        <w:rPr>
          <w:sz w:val="20"/>
          <w:szCs w:val="20"/>
        </w:rPr>
        <w:t xml:space="preserve">, </w:t>
      </w:r>
      <w:r w:rsidRPr="00BA61A3">
        <w:t xml:space="preserve">u iznosu od </w:t>
      </w:r>
      <w:r w:rsidRPr="007D26F6">
        <w:t xml:space="preserve">1.117.218,86 </w:t>
      </w:r>
      <w:r w:rsidRPr="00906514">
        <w:t>kn</w:t>
      </w:r>
      <w:r>
        <w:t xml:space="preserve">. </w:t>
      </w:r>
    </w:p>
    <w:p w:rsidRPr="00BA61A3" w:rsidR="00D97072" w:rsidP="00D97072" w:rsidRDefault="007D26F6">
      <w:pPr>
        <w:ind w:firstLine="720"/>
        <w:jc w:val="both"/>
      </w:pPr>
      <w:r w:rsidRPr="00BA61A3">
        <w:t xml:space="preserve">Upućuje se vjerovnik </w:t>
      </w:r>
      <w:r w:rsidRPr="00F6521E">
        <w:t>MAN Energy Solutions, filial af MAN Energy Solutions SE, Tyskland</w:t>
      </w:r>
      <w:r>
        <w:t xml:space="preserve">, Teglholmsgade 41, 2450 Copenhagen SV, Kraljevina, Danska, OIB: </w:t>
      </w:r>
      <w:r w:rsidRPr="007D26F6">
        <w:t>03623956821</w:t>
      </w:r>
      <w:r>
        <w:t>,</w:t>
      </w:r>
      <w:r w:rsidRPr="00BA61A3">
        <w:t xml:space="preserve"> u parnicu radi utvrđivanja osporene tražbine </w:t>
      </w:r>
      <w:r>
        <w:t>drugog</w:t>
      </w:r>
      <w:r w:rsidRPr="00BA61A3">
        <w:t xml:space="preserve"> višeg isplatnog reda u iznosu od </w:t>
      </w:r>
      <w:r w:rsidRPr="007D26F6">
        <w:t xml:space="preserve">1.117.218,86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F6521E" w:rsidP="00D97072" w:rsidRDefault="00F6521E">
      <w:pPr>
        <w:ind w:firstLine="720"/>
        <w:jc w:val="both"/>
      </w:pPr>
    </w:p>
    <w:p w:rsidRPr="00BA61A3" w:rsidR="007D26F6" w:rsidP="007D26F6" w:rsidRDefault="007D26F6">
      <w:pPr>
        <w:ind w:firstLine="708"/>
        <w:jc w:val="both"/>
      </w:pPr>
      <w:r>
        <w:t>63.</w:t>
      </w:r>
      <w:r w:rsidRPr="00BA61A3">
        <w:t xml:space="preserve"> </w:t>
      </w:r>
      <w:r w:rsidRPr="00F6521E">
        <w:t>MAN Energy Solutions, filial af MAN Energy Solutions SE, Tyskland</w:t>
      </w:r>
      <w:r>
        <w:t xml:space="preserve">,  Teglholmsgade 41, 2450 Copenhagen SV, Kraljevina, Danska, OIB: </w:t>
      </w:r>
      <w:r w:rsidRPr="007D26F6">
        <w:t>03623956821</w:t>
      </w:r>
      <w:r>
        <w:rPr>
          <w:sz w:val="20"/>
          <w:szCs w:val="20"/>
        </w:rPr>
        <w:t xml:space="preserve">, </w:t>
      </w:r>
      <w:r w:rsidRPr="00BA61A3">
        <w:t xml:space="preserve">u iznosu od </w:t>
      </w:r>
      <w:r w:rsidR="0058529D">
        <w:t>2.498.083,35</w:t>
      </w:r>
      <w:r w:rsidRPr="007D26F6">
        <w:t xml:space="preserve"> </w:t>
      </w:r>
      <w:r w:rsidRPr="00906514">
        <w:t>kn</w:t>
      </w:r>
      <w:r>
        <w:t xml:space="preserve">. </w:t>
      </w:r>
    </w:p>
    <w:p w:rsidRPr="00BA61A3" w:rsidR="00D97072" w:rsidP="00D97072" w:rsidRDefault="007D26F6">
      <w:pPr>
        <w:ind w:firstLine="720"/>
        <w:jc w:val="both"/>
      </w:pPr>
      <w:r w:rsidRPr="00BA61A3">
        <w:t xml:space="preserve">Upućuje se vjerovnik </w:t>
      </w:r>
      <w:r w:rsidRPr="00F6521E">
        <w:t>MAN Energy Solutions, filial af MAN Energy Solutions SE, Tyskland</w:t>
      </w:r>
      <w:r>
        <w:t xml:space="preserve">, Teglholmsgade 41, 2450 Copenhagen SV, Kraljevina, Danska, OIB: </w:t>
      </w:r>
      <w:r w:rsidRPr="007D26F6">
        <w:t>03623956821</w:t>
      </w:r>
      <w:r>
        <w:t>,</w:t>
      </w:r>
      <w:r w:rsidRPr="00BA61A3">
        <w:t xml:space="preserve"> u parnicu radi utvrđivanja osporene tražbine </w:t>
      </w:r>
      <w:r>
        <w:t>drugog</w:t>
      </w:r>
      <w:r w:rsidRPr="00BA61A3">
        <w:t xml:space="preserve"> višeg isplatnog reda u iznosu od </w:t>
      </w:r>
      <w:r w:rsidR="0058529D">
        <w:t>2.498.083,35</w:t>
      </w:r>
      <w:r w:rsidRPr="007D26F6" w:rsidR="0058529D">
        <w:t xml:space="preserve"> </w:t>
      </w:r>
      <w:r w:rsidRPr="00906514" w:rsidR="0058529D">
        <w:t>kn</w:t>
      </w:r>
      <w:r w:rsidRPr="00BA61A3" w:rsidR="0058529D">
        <w:t xml:space="preserve">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F6521E" w:rsidP="00D97072" w:rsidRDefault="00F6521E">
      <w:pPr>
        <w:ind w:firstLine="720"/>
        <w:jc w:val="both"/>
      </w:pPr>
    </w:p>
    <w:p w:rsidRPr="00BA61A3" w:rsidR="007D26F6" w:rsidP="007D26F6" w:rsidRDefault="007D26F6">
      <w:pPr>
        <w:ind w:firstLine="708"/>
        <w:jc w:val="both"/>
      </w:pPr>
      <w:r>
        <w:t>64.</w:t>
      </w:r>
      <w:r w:rsidRPr="00BA61A3">
        <w:t xml:space="preserve"> </w:t>
      </w:r>
      <w:r w:rsidRPr="007D26F6">
        <w:t>ORTO d.o.o.,</w:t>
      </w:r>
      <w:r>
        <w:t xml:space="preserve"> Pula, Kupelwieserova 4, OIB: </w:t>
      </w:r>
      <w:r w:rsidRPr="007D26F6">
        <w:t>08497462140</w:t>
      </w:r>
      <w:r>
        <w:rPr>
          <w:sz w:val="20"/>
          <w:szCs w:val="20"/>
        </w:rPr>
        <w:t xml:space="preserve">, </w:t>
      </w:r>
      <w:r w:rsidRPr="00BA61A3">
        <w:t xml:space="preserve">u iznosu od </w:t>
      </w:r>
      <w:r w:rsidRPr="007D26F6">
        <w:t xml:space="preserve">316.310,71 </w:t>
      </w:r>
      <w:r w:rsidRPr="00906514">
        <w:t>kn</w:t>
      </w:r>
      <w:r>
        <w:t xml:space="preserve">. </w:t>
      </w:r>
    </w:p>
    <w:p w:rsidRPr="00BA61A3" w:rsidR="00D97072" w:rsidP="00D97072" w:rsidRDefault="007D26F6">
      <w:pPr>
        <w:ind w:firstLine="720"/>
        <w:jc w:val="both"/>
      </w:pPr>
      <w:r w:rsidRPr="00BA61A3">
        <w:t xml:space="preserve">Upućuje se vjerovnik </w:t>
      </w:r>
      <w:r w:rsidRPr="007D26F6">
        <w:t>ORTO d.o.o.,</w:t>
      </w:r>
      <w:r>
        <w:t xml:space="preserve"> Pula, Kupelwieserova 4, OIB: </w:t>
      </w:r>
      <w:r w:rsidRPr="007D26F6">
        <w:t>08497462140</w:t>
      </w:r>
      <w:r>
        <w:t>,</w:t>
      </w:r>
      <w:r w:rsidRPr="00BA61A3">
        <w:t xml:space="preserve"> u parnicu radi utvrđivanja osporene tražbine </w:t>
      </w:r>
      <w:r>
        <w:t>drugog</w:t>
      </w:r>
      <w:r w:rsidRPr="00BA61A3">
        <w:t xml:space="preserve"> višeg isplatnog reda u iznosu od </w:t>
      </w:r>
      <w:r w:rsidRPr="007D26F6">
        <w:t xml:space="preserve">316.310,71 </w:t>
      </w:r>
      <w:r w:rsidRPr="00BA61A3">
        <w:t xml:space="preserve">kuna </w:t>
      </w:r>
      <w:r w:rsidRPr="00BA61A3" w:rsidR="00D97072">
        <w:t>te mu se određuje rok od 8 dana</w:t>
      </w:r>
      <w:r w:rsidR="00D97072">
        <w:t xml:space="preserve"> od dana pravomoćnosti ovog rješenja odnosno od primitka drugostupanjske odluke</w:t>
      </w:r>
      <w:r w:rsidRPr="00BA61A3" w:rsidR="00D97072">
        <w:t xml:space="preserve"> za podnošenje tužbe, a ukoliko je u tijeku </w:t>
      </w:r>
      <w:smartTag w:uri="http://www.java.hr/xml/smarttags/zakoni" w:element="zakoni">
        <w:r w:rsidRPr="00BA61A3" w:rsidR="00D97072">
          <w:t>parnični postupak</w:t>
        </w:r>
      </w:smartTag>
      <w:r w:rsidRPr="00BA61A3" w:rsidR="00D97072">
        <w:t xml:space="preserve"> da</w:t>
      </w:r>
      <w:r w:rsidR="00D97072">
        <w:t xml:space="preserve"> u tom istom roku</w:t>
      </w:r>
      <w:r w:rsidRPr="00BA61A3" w:rsidR="00D97072">
        <w:t xml:space="preserve"> predloži nastavak istog.  </w:t>
      </w:r>
    </w:p>
    <w:p w:rsidRPr="00BA61A3" w:rsidR="00D97072" w:rsidP="00D97072" w:rsidRDefault="00D97072">
      <w:pPr>
        <w:ind w:firstLine="720"/>
        <w:jc w:val="both"/>
      </w:pPr>
      <w:r w:rsidRPr="00BA61A3">
        <w:t>Ako osoba koja je upućena na parnicu ne pokrene parnicu u roku od osam dana od dana pravomoćnosti ovog rješenja o upućivanju u parnicu, odnosno primitka drugostupanjske odluke, ili ako u tom roku ne nastavi pokrenuti parnični postupak, smatrat će se da je odustala od prava na vođenje parnice.</w:t>
      </w:r>
    </w:p>
    <w:p w:rsidR="00BA4A25" w:rsidP="006D61EC" w:rsidRDefault="00BA4A25">
      <w:pPr>
        <w:jc w:val="both"/>
      </w:pPr>
    </w:p>
    <w:p w:rsidR="001D0FE9" w:rsidP="004F0A9D" w:rsidRDefault="001D0FE9">
      <w:pPr>
        <w:jc w:val="both"/>
      </w:pPr>
      <w:r>
        <w:tab/>
      </w:r>
    </w:p>
    <w:p w:rsidR="001D0FE9" w:rsidP="004F0A9D" w:rsidRDefault="001D0FE9">
      <w:pPr>
        <w:jc w:val="both"/>
      </w:pPr>
      <w:r>
        <w:tab/>
        <w:t>III. Odbacuju se tražbine vjerovnika:</w:t>
      </w:r>
    </w:p>
    <w:p w:rsidRPr="004F0A9D" w:rsidR="001D0FE9" w:rsidP="004F0A9D" w:rsidRDefault="004F0A9D">
      <w:pPr>
        <w:ind w:firstLine="708"/>
        <w:jc w:val="both"/>
        <w:rPr>
          <w:rFonts w:cs="Arial"/>
        </w:rPr>
      </w:pPr>
      <w:r>
        <w:t xml:space="preserve">- </w:t>
      </w:r>
      <w:r w:rsidRPr="00A33A0A">
        <w:t>PLINARA d.o.o.</w:t>
      </w:r>
      <w:r>
        <w:t xml:space="preserve"> Pula, Industrijska 17</w:t>
      </w:r>
      <w:r w:rsidRPr="00BA61A3">
        <w:t xml:space="preserve">, OIB: </w:t>
      </w:r>
      <w:r w:rsidRPr="00A33A0A">
        <w:t>18436964560</w:t>
      </w:r>
      <w:r w:rsidR="0058529D">
        <w:rPr>
          <w:rFonts w:cs="Arial"/>
        </w:rPr>
        <w:t>u iznosu od 4.024.404,11 kn;</w:t>
      </w:r>
    </w:p>
    <w:p w:rsidRPr="004F0A9D" w:rsidR="001D0FE9" w:rsidP="004F0A9D" w:rsidRDefault="004F0A9D">
      <w:pPr>
        <w:ind w:firstLine="708"/>
        <w:jc w:val="both"/>
        <w:rPr>
          <w:rFonts w:cs="Arial"/>
        </w:rPr>
      </w:pPr>
      <w:r>
        <w:t xml:space="preserve">- </w:t>
      </w:r>
      <w:r w:rsidRPr="00AF09C8">
        <w:t>MLADIN j.d.o.o.</w:t>
      </w:r>
      <w:r>
        <w:t xml:space="preserve"> Pula, Castropola 10</w:t>
      </w:r>
      <w:r w:rsidRPr="00BA61A3">
        <w:t xml:space="preserve">, OIB: </w:t>
      </w:r>
      <w:r w:rsidRPr="00AF09C8">
        <w:t>21008074650</w:t>
      </w:r>
      <w:r>
        <w:t xml:space="preserve">, </w:t>
      </w:r>
      <w:r w:rsidRPr="004F0A9D" w:rsidR="001D0FE9">
        <w:rPr>
          <w:rFonts w:cs="Arial"/>
        </w:rPr>
        <w:t>u izno</w:t>
      </w:r>
      <w:r w:rsidR="0058529D">
        <w:rPr>
          <w:rFonts w:cs="Arial"/>
        </w:rPr>
        <w:t>su od 115,03 kn;</w:t>
      </w:r>
    </w:p>
    <w:p w:rsidRPr="001D0FE9" w:rsidR="001D0FE9" w:rsidP="004F0A9D" w:rsidRDefault="004F0A9D">
      <w:pPr>
        <w:ind w:firstLine="708"/>
        <w:jc w:val="both"/>
      </w:pPr>
      <w:r>
        <w:lastRenderedPageBreak/>
        <w:t xml:space="preserve">- SILVANO PALISKA, Pula, M. Cappelletti 5, </w:t>
      </w:r>
      <w:r w:rsidRPr="00BA61A3">
        <w:t xml:space="preserve">OIB: </w:t>
      </w:r>
      <w:r w:rsidRPr="00A535CE">
        <w:t>63725587159</w:t>
      </w:r>
      <w:r>
        <w:t xml:space="preserve">, </w:t>
      </w:r>
      <w:r w:rsidRPr="004F0A9D" w:rsidR="001D0FE9">
        <w:rPr>
          <w:rFonts w:cs="Arial"/>
        </w:rPr>
        <w:t>u iznosu od 754,33 kn</w:t>
      </w:r>
      <w:r w:rsidR="0058529D">
        <w:rPr>
          <w:rFonts w:cs="Arial"/>
        </w:rPr>
        <w:t>;</w:t>
      </w:r>
    </w:p>
    <w:p w:rsidRPr="001D0FE9" w:rsidR="001D0FE9" w:rsidP="004F0A9D" w:rsidRDefault="004F0A9D">
      <w:pPr>
        <w:ind w:firstLine="708"/>
        <w:jc w:val="both"/>
      </w:pPr>
      <w:r>
        <w:t xml:space="preserve">- </w:t>
      </w:r>
      <w:r w:rsidRPr="005E2AE1">
        <w:t>ŽARKO BUTURIĆ</w:t>
      </w:r>
      <w:r w:rsidRPr="00BA61A3">
        <w:t xml:space="preserve">, </w:t>
      </w:r>
      <w:r>
        <w:t>Pula, Bačićev Prilaz 2</w:t>
      </w:r>
      <w:r w:rsidRPr="00BA61A3">
        <w:t xml:space="preserve">, OIB: </w:t>
      </w:r>
      <w:r w:rsidRPr="005E2AE1">
        <w:t>71796883399</w:t>
      </w:r>
      <w:r>
        <w:t xml:space="preserve">, </w:t>
      </w:r>
      <w:r w:rsidRPr="004F0A9D" w:rsidR="001D0FE9">
        <w:rPr>
          <w:rFonts w:cs="Arial"/>
        </w:rPr>
        <w:t>u iznosu od 1.250,00 kn</w:t>
      </w:r>
      <w:r w:rsidR="0058529D">
        <w:rPr>
          <w:rFonts w:cs="Arial"/>
        </w:rPr>
        <w:t>;</w:t>
      </w:r>
    </w:p>
    <w:p w:rsidRPr="001D0FE9" w:rsidR="001D0FE9" w:rsidP="004F0A9D" w:rsidRDefault="004F0A9D">
      <w:pPr>
        <w:ind w:firstLine="708"/>
        <w:jc w:val="both"/>
      </w:pPr>
      <w:r>
        <w:t xml:space="preserve">- </w:t>
      </w:r>
      <w:r w:rsidRPr="007C1C7B">
        <w:t>3. MAJ BRODOGRADILIŠTE d.d.</w:t>
      </w:r>
      <w:r>
        <w:t xml:space="preserve"> Rijeka, Liburnijska 3</w:t>
      </w:r>
      <w:r w:rsidRPr="00BA61A3">
        <w:t xml:space="preserve">, OIB: </w:t>
      </w:r>
      <w:r w:rsidRPr="007C3128">
        <w:t>86167814130</w:t>
      </w:r>
      <w:r>
        <w:t xml:space="preserve">, </w:t>
      </w:r>
      <w:r w:rsidRPr="004F0A9D" w:rsidR="001D0FE9">
        <w:rPr>
          <w:rFonts w:cs="Arial"/>
        </w:rPr>
        <w:t>u iznosu od 2.307.275,74 kn</w:t>
      </w:r>
      <w:r w:rsidR="0058529D">
        <w:rPr>
          <w:rFonts w:cs="Arial"/>
        </w:rPr>
        <w:t>;</w:t>
      </w:r>
    </w:p>
    <w:p w:rsidRPr="001D0FE9" w:rsidR="001D0FE9" w:rsidP="004F0A9D" w:rsidRDefault="004F0A9D">
      <w:pPr>
        <w:ind w:firstLine="708"/>
        <w:jc w:val="both"/>
      </w:pPr>
      <w:r>
        <w:t xml:space="preserve">- </w:t>
      </w:r>
      <w:r w:rsidRPr="007C3128">
        <w:t>ULJANIK d.d. u stečaju</w:t>
      </w:r>
      <w:r>
        <w:t xml:space="preserve"> Pula, Flaciusova 1</w:t>
      </w:r>
      <w:r w:rsidRPr="00BA61A3">
        <w:t xml:space="preserve">, OIB: </w:t>
      </w:r>
      <w:r w:rsidRPr="007C3128">
        <w:t>56243843109</w:t>
      </w:r>
      <w:r>
        <w:t xml:space="preserve">, </w:t>
      </w:r>
      <w:r w:rsidRPr="004F0A9D" w:rsidR="001D0FE9">
        <w:rPr>
          <w:rFonts w:cs="Arial"/>
        </w:rPr>
        <w:t xml:space="preserve">u iznosu od </w:t>
      </w:r>
      <w:r w:rsidRPr="004F0A9D" w:rsidR="001D0FE9">
        <w:rPr>
          <w:rFonts w:cs="Arial"/>
          <w:bCs/>
        </w:rPr>
        <w:t>12.045.543,29 kn</w:t>
      </w:r>
      <w:r w:rsidR="0058529D">
        <w:rPr>
          <w:rFonts w:cs="Arial"/>
          <w:bCs/>
        </w:rPr>
        <w:t>;</w:t>
      </w:r>
    </w:p>
    <w:p w:rsidRPr="001D0FE9" w:rsidR="001D0FE9" w:rsidP="004F0A9D" w:rsidRDefault="004F0A9D">
      <w:pPr>
        <w:ind w:firstLine="708"/>
        <w:jc w:val="both"/>
      </w:pPr>
      <w:r>
        <w:t xml:space="preserve">- </w:t>
      </w:r>
      <w:r w:rsidRPr="00F6521E">
        <w:t>MAN Energy Solutions, filial af MAN Energy Solutions SE, Tyskland</w:t>
      </w:r>
      <w:r>
        <w:t xml:space="preserve">,  Teglholmsgade 41, 2450 Copenhagen SV, Kraljevina, Danska, OIB: </w:t>
      </w:r>
      <w:r w:rsidRPr="007D26F6">
        <w:t>03623956821</w:t>
      </w:r>
      <w:r>
        <w:t xml:space="preserve">, </w:t>
      </w:r>
      <w:r w:rsidRPr="004F0A9D" w:rsidR="001D0FE9">
        <w:rPr>
          <w:rFonts w:cs="Arial"/>
          <w:bCs/>
        </w:rPr>
        <w:t xml:space="preserve">u slijedećim iznosima: </w:t>
      </w:r>
    </w:p>
    <w:p w:rsidR="001D0FE9" w:rsidP="004F0A9D" w:rsidRDefault="001D0FE9">
      <w:pPr>
        <w:pStyle w:val="Odlomakpopisa"/>
        <w:numPr>
          <w:ilvl w:val="0"/>
          <w:numId w:val="4"/>
        </w:numPr>
        <w:jc w:val="both"/>
        <w:rPr>
          <w:rFonts w:cs="Arial"/>
        </w:rPr>
      </w:pPr>
      <w:r>
        <w:rPr>
          <w:rFonts w:cs="Arial"/>
        </w:rPr>
        <w:t xml:space="preserve">iznos od 1.935,35 kn </w:t>
      </w:r>
    </w:p>
    <w:p w:rsidRPr="008C3773" w:rsidR="001D0FE9" w:rsidP="004F0A9D" w:rsidRDefault="001D0FE9">
      <w:pPr>
        <w:pStyle w:val="Odlomakpopisa"/>
        <w:numPr>
          <w:ilvl w:val="0"/>
          <w:numId w:val="4"/>
        </w:numPr>
        <w:jc w:val="both"/>
        <w:rPr>
          <w:rFonts w:cs="Arial"/>
        </w:rPr>
      </w:pPr>
      <w:r w:rsidRPr="008C3773">
        <w:rPr>
          <w:rFonts w:cs="Arial"/>
        </w:rPr>
        <w:t xml:space="preserve">iznos od 905,52 kn </w:t>
      </w:r>
    </w:p>
    <w:p w:rsidRPr="008C3773" w:rsidR="001D0FE9" w:rsidP="004F0A9D" w:rsidRDefault="001D0FE9">
      <w:pPr>
        <w:pStyle w:val="Odlomakpopisa"/>
        <w:numPr>
          <w:ilvl w:val="0"/>
          <w:numId w:val="4"/>
        </w:numPr>
        <w:jc w:val="both"/>
        <w:rPr>
          <w:rFonts w:cs="Arial"/>
        </w:rPr>
      </w:pPr>
      <w:r w:rsidRPr="008C3773">
        <w:rPr>
          <w:rFonts w:cs="Arial"/>
        </w:rPr>
        <w:t xml:space="preserve">iznos od 2.982,68 kn </w:t>
      </w:r>
    </w:p>
    <w:p w:rsidR="001D0FE9" w:rsidP="004F0A9D" w:rsidRDefault="001D0FE9">
      <w:pPr>
        <w:pStyle w:val="Odlomakpopisa"/>
        <w:numPr>
          <w:ilvl w:val="0"/>
          <w:numId w:val="4"/>
        </w:numPr>
        <w:jc w:val="both"/>
        <w:rPr>
          <w:rFonts w:cs="Arial"/>
        </w:rPr>
      </w:pPr>
      <w:r>
        <w:rPr>
          <w:rFonts w:cs="Arial"/>
        </w:rPr>
        <w:t xml:space="preserve">iznos od 1,74 kn </w:t>
      </w:r>
    </w:p>
    <w:p w:rsidRPr="008C3773" w:rsidR="001D0FE9" w:rsidP="004F0A9D" w:rsidRDefault="001D0FE9">
      <w:pPr>
        <w:pStyle w:val="Odlomakpopisa"/>
        <w:numPr>
          <w:ilvl w:val="0"/>
          <w:numId w:val="4"/>
        </w:numPr>
        <w:jc w:val="both"/>
        <w:rPr>
          <w:rFonts w:cs="Arial"/>
        </w:rPr>
      </w:pPr>
      <w:r w:rsidRPr="008C3773">
        <w:rPr>
          <w:rFonts w:cs="Arial"/>
        </w:rPr>
        <w:t xml:space="preserve">iznos od 547,82 kn </w:t>
      </w:r>
    </w:p>
    <w:p w:rsidR="001D0FE9" w:rsidP="004F0A9D" w:rsidRDefault="001D0FE9">
      <w:pPr>
        <w:pStyle w:val="Odlomakpopisa"/>
        <w:numPr>
          <w:ilvl w:val="0"/>
          <w:numId w:val="4"/>
        </w:numPr>
        <w:jc w:val="both"/>
        <w:rPr>
          <w:rFonts w:cs="Arial"/>
        </w:rPr>
      </w:pPr>
      <w:r w:rsidRPr="001D0FE9">
        <w:rPr>
          <w:rFonts w:cs="Arial"/>
        </w:rPr>
        <w:t xml:space="preserve">iznos od 213,10 kn </w:t>
      </w:r>
    </w:p>
    <w:p w:rsidRPr="001D0FE9" w:rsidR="001D0FE9" w:rsidP="004F0A9D" w:rsidRDefault="001D0FE9">
      <w:pPr>
        <w:pStyle w:val="Odlomakpopisa"/>
        <w:numPr>
          <w:ilvl w:val="0"/>
          <w:numId w:val="4"/>
        </w:numPr>
        <w:jc w:val="both"/>
        <w:rPr>
          <w:rFonts w:cs="Arial"/>
        </w:rPr>
      </w:pPr>
      <w:r w:rsidRPr="001D0FE9">
        <w:rPr>
          <w:rFonts w:cs="Arial"/>
        </w:rPr>
        <w:t xml:space="preserve">iznos od 28.102,26 kn </w:t>
      </w:r>
    </w:p>
    <w:p w:rsidR="001D0FE9" w:rsidP="004F0A9D" w:rsidRDefault="001D0FE9">
      <w:pPr>
        <w:pStyle w:val="Odlomakpopisa"/>
        <w:numPr>
          <w:ilvl w:val="0"/>
          <w:numId w:val="4"/>
        </w:numPr>
        <w:jc w:val="both"/>
        <w:rPr>
          <w:rFonts w:cs="Arial"/>
        </w:rPr>
      </w:pPr>
      <w:r>
        <w:rPr>
          <w:rFonts w:cs="Arial"/>
        </w:rPr>
        <w:t xml:space="preserve">iznos od 23.275,71 kn </w:t>
      </w:r>
    </w:p>
    <w:p w:rsidR="001D0FE9" w:rsidP="004F0A9D" w:rsidRDefault="001D0FE9">
      <w:pPr>
        <w:pStyle w:val="Odlomakpopisa"/>
        <w:numPr>
          <w:ilvl w:val="0"/>
          <w:numId w:val="4"/>
        </w:numPr>
        <w:jc w:val="both"/>
        <w:rPr>
          <w:rFonts w:cs="Arial"/>
        </w:rPr>
      </w:pPr>
      <w:r>
        <w:rPr>
          <w:rFonts w:cs="Arial"/>
        </w:rPr>
        <w:t xml:space="preserve">iznos od 28.102,26 kn </w:t>
      </w:r>
    </w:p>
    <w:p w:rsidR="001D0FE9" w:rsidP="004F0A9D" w:rsidRDefault="001D0FE9">
      <w:pPr>
        <w:pStyle w:val="Odlomakpopisa"/>
        <w:numPr>
          <w:ilvl w:val="0"/>
          <w:numId w:val="4"/>
        </w:numPr>
        <w:jc w:val="both"/>
        <w:rPr>
          <w:rFonts w:cs="Arial"/>
        </w:rPr>
      </w:pPr>
      <w:r>
        <w:rPr>
          <w:rFonts w:cs="Arial"/>
        </w:rPr>
        <w:t>iznos od 45.907,94 kn</w:t>
      </w:r>
    </w:p>
    <w:p w:rsidR="00B63579" w:rsidP="004F0A9D" w:rsidRDefault="004F0A9D">
      <w:pPr>
        <w:ind w:firstLine="360"/>
        <w:jc w:val="both"/>
        <w:rPr>
          <w:rFonts w:cs="Arial"/>
        </w:rPr>
      </w:pPr>
      <w:r>
        <w:rPr>
          <w:rFonts w:cs="Arial"/>
        </w:rPr>
        <w:t xml:space="preserve">- </w:t>
      </w:r>
      <w:r w:rsidRPr="001D0FE9" w:rsidR="001D0FE9">
        <w:rPr>
          <w:rFonts w:cs="Arial"/>
        </w:rPr>
        <w:t>Gradimira Šaina</w:t>
      </w:r>
      <w:r>
        <w:rPr>
          <w:rFonts w:cs="Arial"/>
        </w:rPr>
        <w:t xml:space="preserve"> iz Opatije, Bregi 41/E, OIB: 92292676408,</w:t>
      </w:r>
      <w:r w:rsidR="001D0FE9">
        <w:rPr>
          <w:rFonts w:cs="Arial"/>
        </w:rPr>
        <w:t xml:space="preserve"> u iznosu od </w:t>
      </w:r>
      <w:r w:rsidR="00B63579">
        <w:rPr>
          <w:rFonts w:cs="Arial"/>
        </w:rPr>
        <w:t>122.319,11 kn.</w:t>
      </w:r>
    </w:p>
    <w:p w:rsidRPr="00B63579" w:rsidR="001D0FE9" w:rsidP="00B63579" w:rsidRDefault="001D0FE9">
      <w:pPr>
        <w:ind w:firstLine="708"/>
        <w:rPr>
          <w:rFonts w:cs="Arial"/>
        </w:rPr>
      </w:pPr>
      <w:r w:rsidRPr="001D0FE9">
        <w:rPr>
          <w:rFonts w:cs="Arial"/>
        </w:rPr>
        <w:t xml:space="preserve"> </w:t>
      </w:r>
    </w:p>
    <w:p w:rsidRPr="00BA61A3" w:rsidR="00BC7372" w:rsidP="00BC7372" w:rsidRDefault="00BC7372">
      <w:pPr>
        <w:ind w:left="360"/>
        <w:jc w:val="center"/>
      </w:pPr>
      <w:r w:rsidRPr="00BA61A3">
        <w:t>Obrazloženje</w:t>
      </w:r>
    </w:p>
    <w:p w:rsidRPr="00BA61A3" w:rsidR="00BC7372" w:rsidP="00BC7372" w:rsidRDefault="00BC7372">
      <w:pPr>
        <w:ind w:left="360"/>
        <w:jc w:val="center"/>
      </w:pPr>
    </w:p>
    <w:p w:rsidRPr="00BA61A3" w:rsidR="00BC7372" w:rsidP="00382CB4" w:rsidRDefault="00C03FBD">
      <w:pPr>
        <w:jc w:val="both"/>
      </w:pPr>
      <w:r w:rsidRPr="00BA61A3">
        <w:tab/>
        <w:t xml:space="preserve">Na ispitnom ročištu održanom </w:t>
      </w:r>
      <w:r w:rsidR="007D26F6">
        <w:t>12</w:t>
      </w:r>
      <w:r w:rsidRPr="00BA61A3" w:rsidR="001328D7">
        <w:t xml:space="preserve">. </w:t>
      </w:r>
      <w:r w:rsidRPr="00BA61A3" w:rsidR="00DD5B5A">
        <w:t>rujna</w:t>
      </w:r>
      <w:r w:rsidRPr="00BA61A3" w:rsidR="001328D7">
        <w:t xml:space="preserve"> 201</w:t>
      </w:r>
      <w:r w:rsidRPr="00BA61A3" w:rsidR="00DD5B5A">
        <w:t>9</w:t>
      </w:r>
      <w:r w:rsidRPr="00BA61A3" w:rsidR="001328D7">
        <w:t>.</w:t>
      </w:r>
      <w:r w:rsidRPr="00BA61A3" w:rsidR="00BC7372">
        <w:t xml:space="preserve"> ispitane su prijave tražbina prema iznosima i redu</w:t>
      </w:r>
      <w:r w:rsidRPr="00BA61A3" w:rsidR="001328D7">
        <w:t xml:space="preserve"> kako su unesene u tablicu koju je sudu dostavio stečajni upravitelj, a koja je objavljena na e-oglasnoj ploči suda </w:t>
      </w:r>
      <w:r w:rsidRPr="008D60F1" w:rsidR="00DD5B5A">
        <w:t>2</w:t>
      </w:r>
      <w:r w:rsidRPr="008D60F1" w:rsidR="008D60F1">
        <w:t>8</w:t>
      </w:r>
      <w:r w:rsidRPr="008D60F1" w:rsidR="001328D7">
        <w:t xml:space="preserve">. </w:t>
      </w:r>
      <w:r w:rsidRPr="008D60F1" w:rsidR="00DD5B5A">
        <w:t>kolovoza 2019</w:t>
      </w:r>
      <w:r w:rsidRPr="008D60F1" w:rsidR="001328D7">
        <w:t>.</w:t>
      </w:r>
      <w:r w:rsidRPr="00BA61A3" w:rsidR="00382CB4">
        <w:t xml:space="preserve"> </w:t>
      </w:r>
      <w:r w:rsidRPr="00BA61A3" w:rsidR="00BC7372">
        <w:t>Stečajni je sudac</w:t>
      </w:r>
      <w:r w:rsidRPr="00BA61A3">
        <w:t xml:space="preserve">, sukladno </w:t>
      </w:r>
      <w:r w:rsidRPr="00BA61A3" w:rsidR="00BC7372">
        <w:t xml:space="preserve">čl. </w:t>
      </w:r>
      <w:r w:rsidRPr="00BA61A3">
        <w:t>264</w:t>
      </w:r>
      <w:r w:rsidRPr="00BA61A3" w:rsidR="00BC7372">
        <w:t xml:space="preserve">. </w:t>
      </w:r>
      <w:r w:rsidRPr="00BA61A3">
        <w:t xml:space="preserve">Stečajnog zakona (Narodne novine br. 71/15, </w:t>
      </w:r>
      <w:r w:rsidR="006D61EC">
        <w:t xml:space="preserve">104/17, </w:t>
      </w:r>
      <w:r w:rsidRPr="00BA61A3">
        <w:t xml:space="preserve">dalje: SZ) </w:t>
      </w:r>
      <w:r w:rsidRPr="00BA61A3" w:rsidR="00BC7372">
        <w:t>sastavio tablicu ispitanih tražbina u kojoj su za svaku tražbinu uneseni podaci u kojoj je mjeri tražbina utvrđena prema svom iznosu i svom redu.</w:t>
      </w:r>
    </w:p>
    <w:p w:rsidRPr="00BA61A3" w:rsidR="00BC7372" w:rsidP="00BC7372" w:rsidRDefault="00BC7372">
      <w:pPr>
        <w:ind w:firstLine="720"/>
        <w:jc w:val="both"/>
      </w:pPr>
    </w:p>
    <w:p w:rsidRPr="00BA61A3" w:rsidR="00BC7372" w:rsidP="00BC7372" w:rsidRDefault="00BC7372">
      <w:pPr>
        <w:jc w:val="both"/>
      </w:pPr>
      <w:r w:rsidRPr="00BA61A3">
        <w:tab/>
        <w:t>Tražbine označene u toč</w:t>
      </w:r>
      <w:r w:rsidRPr="00BA61A3" w:rsidR="00332E36">
        <w:t>k</w:t>
      </w:r>
      <w:r w:rsidRPr="00BA61A3">
        <w:t xml:space="preserve">i I. izreke ovog rješenja smatraju se utvrđenim, budući </w:t>
      </w:r>
      <w:r w:rsidRPr="00BA61A3" w:rsidR="00C03FBD">
        <w:t xml:space="preserve">da </w:t>
      </w:r>
      <w:r w:rsidRPr="00BA61A3">
        <w:t>ih ni</w:t>
      </w:r>
      <w:r w:rsidRPr="00BA61A3" w:rsidR="00C03FBD">
        <w:t xml:space="preserve">su </w:t>
      </w:r>
      <w:r w:rsidRPr="00BA61A3">
        <w:t>ospori</w:t>
      </w:r>
      <w:r w:rsidRPr="00BA61A3" w:rsidR="00C03FBD">
        <w:t xml:space="preserve">li ni </w:t>
      </w:r>
      <w:r w:rsidRPr="00BA61A3">
        <w:t>stečajni upravitelj ni vjerovnici nazočni na ispitnom ročištu</w:t>
      </w:r>
      <w:r w:rsidRPr="00BA61A3" w:rsidR="00C03FBD">
        <w:t xml:space="preserve">  (čl. 263. SZ-a).</w:t>
      </w:r>
    </w:p>
    <w:p w:rsidRPr="00BA61A3" w:rsidR="00BC7372" w:rsidP="00BC7372" w:rsidRDefault="00BC7372">
      <w:pPr>
        <w:jc w:val="both"/>
      </w:pPr>
      <w:r w:rsidRPr="00BA61A3">
        <w:t xml:space="preserve"> </w:t>
      </w:r>
    </w:p>
    <w:p w:rsidR="008D60F1" w:rsidP="00BC7372" w:rsidRDefault="00BC7372">
      <w:pPr>
        <w:jc w:val="both"/>
      </w:pPr>
      <w:r w:rsidRPr="00BA61A3">
        <w:tab/>
        <w:t>Tražbine označene u toč</w:t>
      </w:r>
      <w:r w:rsidR="002E0F9D">
        <w:t>k</w:t>
      </w:r>
      <w:r w:rsidRPr="00BA61A3">
        <w:t>i II. izreke ovog rješenja je stečajni upravitelj osporio, a na ročištu osporavanje nije otklonjeno</w:t>
      </w:r>
      <w:r w:rsidR="0058529D">
        <w:t xml:space="preserve"> osim u pogledu dijela tražbine vjerovnika MAN Energy Solution prijavljene u iznosu od 3.908.885,13 kn.</w:t>
      </w:r>
      <w:r w:rsidR="008D60F1">
        <w:t xml:space="preserve"> </w:t>
      </w:r>
    </w:p>
    <w:p w:rsidR="008D60F1" w:rsidP="00BC7372" w:rsidRDefault="008D60F1">
      <w:pPr>
        <w:jc w:val="both"/>
      </w:pPr>
    </w:p>
    <w:p w:rsidR="002D6C60" w:rsidP="002D6C60" w:rsidRDefault="008D60F1">
      <w:pPr>
        <w:ind w:firstLine="708"/>
        <w:jc w:val="both"/>
      </w:pPr>
      <w:r>
        <w:t>Tražbine vjerovnika prvog višeg isplatnog reda Luciana Svetine, Nade Reljić, Željka Leonia, Želimira Brmalja, Brune Trtana, Boška Prkačina, Mladena Pavletića, Ibrahima Murića, Silvana Paliske, Vinka Radovania, Milana Mršića, Dražena Lovrenčića, Ante Brletića, Biserske Vušković, Nevenke Klobučar, Anđelke Mandić, Ivane Dundović, Muhedina Bahovića, Zarije Jankovića, Stjepana Stošića, Branke Dundović, Ivan</w:t>
      </w:r>
      <w:r w:rsidR="0019769D">
        <w:t>a</w:t>
      </w:r>
      <w:r>
        <w:t xml:space="preserve"> Fumić</w:t>
      </w:r>
      <w:r w:rsidR="0019769D">
        <w:t>a</w:t>
      </w:r>
      <w:r w:rsidR="0058529D">
        <w:t>,</w:t>
      </w:r>
      <w:r>
        <w:t xml:space="preserve"> Marijana Selcia, Milana Vukoje, Hazima Begovića, Zvonka Mandića, Ilije Čubre, Marijana Dodića, Šime Begića, Zdravka Kostelenskog, Željka Ivanića, Valtera Ipse, Vesne Orlić i Mirjane Novaković osporene su u cijelosti radi postojanja sudskog postupka</w:t>
      </w:r>
      <w:r w:rsidR="0058529D">
        <w:t>,</w:t>
      </w:r>
      <w:r>
        <w:t xml:space="preserve"> čiji je predmet prijavljena tražbina, </w:t>
      </w:r>
      <w:r w:rsidR="0058529D">
        <w:t xml:space="preserve">a </w:t>
      </w:r>
      <w:r>
        <w:t xml:space="preserve">pokrenutog prije otvaranja stečajnog postupka. Tražbina vjerovnika Republike Hrvatske osporena je u dijelu od 2.536.998,51 kn jer je taj iznos priznat kroz tražbine radnika </w:t>
      </w:r>
      <w:r w:rsidR="002D6C60">
        <w:t xml:space="preserve">(u preostalom dijelu od 2.159.933,71 kn tražbina ovog vjerovnika je priznata). Tražbina vjerovnika Žarka Butarića osporena je u dijelu od 19.465,48 kn zbog </w:t>
      </w:r>
      <w:r w:rsidR="002D6C60">
        <w:lastRenderedPageBreak/>
        <w:t xml:space="preserve">pogrešnog obračuna tražbine koju vjerovnika traži u prijavu budući je ista već obračunata u platnoj listi (ostatak tražbine u iznosu od 44.808,59 kn je priznat). </w:t>
      </w:r>
    </w:p>
    <w:p w:rsidR="008D60F1" w:rsidP="008D60F1" w:rsidRDefault="008D60F1">
      <w:pPr>
        <w:ind w:firstLine="708"/>
        <w:jc w:val="both"/>
      </w:pPr>
    </w:p>
    <w:p w:rsidR="002D6C60" w:rsidP="002D6C60" w:rsidRDefault="002D6C60">
      <w:pPr>
        <w:ind w:firstLine="708"/>
        <w:jc w:val="both"/>
        <w:outlineLvl w:val="0"/>
      </w:pPr>
      <w:r>
        <w:t xml:space="preserve">Sve navedene tražbine osporio je stečajni vjerovnik. Na ročištu osporavanje nije otklonjeno. Za niti jednu od osporenih tražbina vjerovnici ne raspolažu ovršnim ispravama. Radi navedenog, vjerovnici su </w:t>
      </w:r>
      <w:r w:rsidRPr="006D61EC">
        <w:t>upućen</w:t>
      </w:r>
      <w:r>
        <w:t>i</w:t>
      </w:r>
      <w:r w:rsidRPr="006D61EC">
        <w:t xml:space="preserve"> pokrenuti parnic</w:t>
      </w:r>
      <w:r>
        <w:t>e</w:t>
      </w:r>
      <w:r w:rsidRPr="006D61EC">
        <w:t xml:space="preserve"> u roku od osam dana </w:t>
      </w:r>
      <w:r>
        <w:t xml:space="preserve">od dana pravomoćnosti </w:t>
      </w:r>
      <w:r w:rsidRPr="00BA61A3">
        <w:t xml:space="preserve">ovog rješenja o upućivanju u parnicu, odnosno primitka drugostupanjske odluke, </w:t>
      </w:r>
      <w:r>
        <w:t>odnosno da u tom roku nastave pokrenuti parnični postupak jer će su u suprotnom</w:t>
      </w:r>
      <w:r w:rsidRPr="00BA61A3">
        <w:t xml:space="preserve"> smatrat</w:t>
      </w:r>
      <w:r w:rsidR="0058529D">
        <w:t>i</w:t>
      </w:r>
      <w:r w:rsidRPr="00BA61A3">
        <w:t xml:space="preserve"> </w:t>
      </w:r>
      <w:r>
        <w:t>da je osporavanje otklonjeno odnosno da su odustali</w:t>
      </w:r>
      <w:r w:rsidRPr="00BA61A3">
        <w:t xml:space="preserve"> od prava na vođenje parnice</w:t>
      </w:r>
      <w:r>
        <w:t xml:space="preserve"> </w:t>
      </w:r>
      <w:r w:rsidRPr="00BA61A3">
        <w:t>(čl. 266.</w:t>
      </w:r>
      <w:r>
        <w:t xml:space="preserve">, </w:t>
      </w:r>
      <w:r w:rsidRPr="00BA61A3">
        <w:t>267.</w:t>
      </w:r>
      <w:r>
        <w:t xml:space="preserve"> i 269.</w:t>
      </w:r>
      <w:r w:rsidRPr="00BA61A3">
        <w:t xml:space="preserve"> SZ-a).</w:t>
      </w:r>
      <w:r w:rsidR="0019769D">
        <w:t xml:space="preserve"> Radi navedenog, odlučeno je kao u točki II.</w:t>
      </w:r>
      <w:r w:rsidR="001D0FE9">
        <w:t xml:space="preserve"> </w:t>
      </w:r>
      <w:r w:rsidR="0019769D">
        <w:t>1. do 36. izreke ovog rješenja (osporene tražbine prvog višeg isplatnog reda).</w:t>
      </w:r>
    </w:p>
    <w:p w:rsidR="002D6C60" w:rsidP="002D6C60" w:rsidRDefault="002D6C60">
      <w:pPr>
        <w:ind w:firstLine="708"/>
        <w:jc w:val="both"/>
        <w:outlineLvl w:val="0"/>
      </w:pPr>
    </w:p>
    <w:p w:rsidR="002D6C60" w:rsidP="002D6C60" w:rsidRDefault="00D97072">
      <w:pPr>
        <w:ind w:firstLine="708"/>
        <w:jc w:val="both"/>
        <w:outlineLvl w:val="0"/>
      </w:pPr>
      <w:r>
        <w:t>U odnosu na tražbine drugog višeg isplatnog reda osporene su slijedeće tražbine. Tražbina vjerovnika TREA – TRADE d.o.o. osporena je</w:t>
      </w:r>
      <w:r w:rsidR="00926959">
        <w:t xml:space="preserve"> u iznosu od 21.675,00 kn</w:t>
      </w:r>
      <w:r>
        <w:t xml:space="preserve"> zbog postojanja protutražbine</w:t>
      </w:r>
      <w:r w:rsidR="00926959">
        <w:t xml:space="preserve"> (u preostalom dijelu u iznosu od 4.760,55 kn tražbina ovog vjerovnika je priznata) </w:t>
      </w:r>
      <w:r>
        <w:t>. Tražbine vjerovnika Hrvatske šume d.o.o.</w:t>
      </w:r>
      <w:r w:rsidR="00926959">
        <w:t xml:space="preserve"> (u  djelomičnom iznosu od 453.942,29 kn, ostatak je priznat)</w:t>
      </w:r>
      <w:r>
        <w:t>, odvjetnice dr. sc. Ane Holjar</w:t>
      </w:r>
      <w:r w:rsidR="00926959">
        <w:t xml:space="preserve"> (u  djelomičnom iznosu od 1.251.247,37 kn, ostatak je priznat), </w:t>
      </w:r>
      <w:r>
        <w:t>Hrvatskog zavoda za mirovinsko osiguranje (u</w:t>
      </w:r>
      <w:r w:rsidR="00926959">
        <w:t xml:space="preserve"> cijelom</w:t>
      </w:r>
      <w:r>
        <w:t xml:space="preserve"> iznosu od</w:t>
      </w:r>
      <w:r w:rsidR="00926959">
        <w:t xml:space="preserve"> 349.764,36 kn i 518.256,00 kn), Natalije Juras (u cjelini), Štefanije Kolarić (u cjelini), Silvana Paliske  (u cjelini) i ORTO d.o.o. (u cjelini) osporene su radi postojanja sudskog postupka čiji je predmet prijavljena tražbina, </w:t>
      </w:r>
      <w:r w:rsidR="0058529D">
        <w:t xml:space="preserve">a </w:t>
      </w:r>
      <w:r w:rsidR="00926959">
        <w:t xml:space="preserve">pokrenutog prije otvaranja stečajnog postupka. Tražbina vjerovnika Stečajna masa iza Uljanik poslovno informacijski sustavi d.o.o. "u stečaju" osporena je djelomično, </w:t>
      </w:r>
      <w:r w:rsidR="002E0F9D">
        <w:t>za</w:t>
      </w:r>
      <w:r w:rsidR="00926959">
        <w:t xml:space="preserve"> iznos od 1.147.850,27 kn zbog zastare, a u dijelu od 268,38 kn zbog postojanja protutražbine.</w:t>
      </w:r>
      <w:r w:rsidR="0058529D">
        <w:t xml:space="preserve"> Ostatak tražbine ovog vjerovnika je priznat.</w:t>
      </w:r>
      <w:r w:rsidR="00926959">
        <w:t xml:space="preserve"> Tražbina vjerovnika MESSER CROATIA PLIN d.o.o. osporena je djelomično, u iznosu od 13.037,63 kn jer se ugovor o cesiji odnosi na drugog dužnika. Tražbina vjerovnika IMC d.o.o. osporena je djelomično u iznosu od 1.756,85 kn jer je vjerovnik pogrešno zbrojio račune. Tražbina vjerovnika STROJOPROMET – ZAGREB d.o.o. osporena je djelomično u iznosu od 35.475,67 kn zbog pogrešnog obračuna zatezne kamate koju je trebalo obračunati od sklapanja predstečajne nagodbe, a ne od dospijeća</w:t>
      </w:r>
      <w:r w:rsidR="002041C2">
        <w:t>. Tražbina vjerovnika BENE TRADE d.o.o. osporena je djelomično u iznosu od 999.468,83 kn od čega se 416.444,11 kn odnosi na obračunatu zakonsku zateznu kamatu koje je pogrešno obračunata jer je sporazumom rok dospijeća produžen do 01.10.2019. tako da je tražbina dospjela sa danom otvaranja stečaja, a 583.024,72 kn se odnosi na vrijednost imovine na kojoj je prijavljeno izlučno pravo. Tražbina vjerovnika WINTERTHUR GAS &amp; DIESEL AG osporena je djelomično u iznosu od 2.710.476,36 kn jer taj iznos ne postoji u knjigovodstvu stečajnog dužnika. Tražbina vjerovnika KUNZ GmbH osporena je u cijelosti u iznosu od 1.273.009,24 kn</w:t>
      </w:r>
      <w:r w:rsidRPr="002041C2" w:rsidR="002041C2">
        <w:t xml:space="preserve"> </w:t>
      </w:r>
      <w:r w:rsidR="002041C2">
        <w:t>jer taj iznos ne postoji u knjigovodstvu stečajnog dužnika. Tražbina vjerovnika Uljanik brodogradilište d.d. "u stečaju" osporen</w:t>
      </w:r>
      <w:r w:rsidR="0058529D">
        <w:t>a</w:t>
      </w:r>
      <w:r w:rsidR="002041C2">
        <w:t xml:space="preserve"> je djelomično u iznosu od 28.570,44 kn zbog postojanja protutražbine. Tražbina Uljanik standard d.o.o. osporena je djelomično u iznosu od 8.984.880.74 kn zbog zastare. Tražbina vjerovnika Vrulja montaža d.o.o. osporena je djelomično u iznosu od 57.379,29 kn jer se prema predstečajnoj nagodbi taj iznos otpisao. Tražbina vjerovnika Uljanik brodograđevni projekti d.o.o. osporen</w:t>
      </w:r>
      <w:r w:rsidR="00B820FF">
        <w:t>a</w:t>
      </w:r>
      <w:r w:rsidR="002041C2">
        <w:t xml:space="preserve"> je u cijelosti u iznosu od 3.657.751,67 kn zbog zastare. Tražbina vjerovnika Hrvatski registar brodova osporena je djelomično u iznosu od 344.989,93 kn od čega se 294.571,86 kn osporava zatezna kamata obračunata od datuma računa, a ne od dospjelosti tražbine po predstečajnoj nagodbi, dok se računi i zatezne kamate u iznosu od 50.418,07 kn osporavaju zbog zastare. Tražbina vjerovnika 3. MAJ BRODOGRADILIŠTE d.d. osporena je djelomično u iznosu od 10.020.227,93 kn od čega je iznos od 1.095.062,89 kn osporen zbog postojanja protutražbine, iznos od 8.874.589,88 kn zbog zastare te iznos od 50.575,16 kn zbog obračunate zatezne kamate na ugovornu kamatu. </w:t>
      </w:r>
      <w:r w:rsidR="00F213EA">
        <w:t xml:space="preserve">Tražbina vjerovnika Uljanik d.d. "u stečaju" djelomično je osporena u iznosu od 3.190.800,58 </w:t>
      </w:r>
      <w:r w:rsidR="00F213EA">
        <w:lastRenderedPageBreak/>
        <w:t xml:space="preserve">kn zbog zastare. Tražbina vjerovnika PONS HANDELS GmbH djelomično je osporena u iznosu od 14.404,27 kn jer je kamata obračunata od sklapanja predstečajne nagodbe 08.04.2015., a dospijeće tražbine je 07.04.2019. Tražbine MAN Energy Solutions osporene su u djelomičnim iznosima od 1.875.113,60 kn (od 2.511.212,35 kn), u iznosu od 1.200.430,53 kn (od 2.178.914,24 kn) te od 1.117.218,86 kn (od 2.630.743,38 kn) jer su navedeni iznosi prema knjigovodstvu stečajnog dužnika plaćeni. Tražbina istog vjerovnika u iznosu od 3.908.885,13 kn osporena je u cijelosti jer navedeni iznos ne postoji u knjigovodstvu stečajnog dužnika. </w:t>
      </w:r>
      <w:r w:rsidR="00B820FF">
        <w:t xml:space="preserve">Na </w:t>
      </w:r>
      <w:r w:rsidR="002E0F9D">
        <w:t xml:space="preserve">ispitnom </w:t>
      </w:r>
      <w:r w:rsidR="00B820FF">
        <w:t>ročištu stečajna upravitelja je ovu posljednju tražbina djelomično priznala u iznosu od 1.410.801,70 kn je</w:t>
      </w:r>
      <w:r w:rsidR="002E0F9D">
        <w:t>r</w:t>
      </w:r>
      <w:r w:rsidR="00B820FF">
        <w:t xml:space="preserve"> je to nesporni dio računa dok je kod osporavanja ostatka računa u iznosu od 2.498.083,35 kn ostala i dalje.</w:t>
      </w:r>
    </w:p>
    <w:p w:rsidRPr="00BA61A3" w:rsidR="00BC7372" w:rsidP="00D97072" w:rsidRDefault="00BC7372">
      <w:pPr>
        <w:jc w:val="both"/>
      </w:pPr>
    </w:p>
    <w:p w:rsidR="00F213EA" w:rsidP="00F213EA" w:rsidRDefault="00F213EA">
      <w:pPr>
        <w:ind w:firstLine="708"/>
        <w:jc w:val="both"/>
        <w:outlineLvl w:val="0"/>
      </w:pPr>
      <w:r>
        <w:t>Sve navedene tražbine osporio je stečajni vjerovnik. Za niti jednu od osporenih tražbina vjerovnici ne raspolažu ovršnim ispravama</w:t>
      </w:r>
      <w:r w:rsidR="00B820FF">
        <w:t xml:space="preserve"> uključivo ni vjerovnik VRULJA MONTAŽA d.o.o. koji nije dostavio ovršnu ispravu (dostavio je nepravomoćno rješenje o ovrsi na temelju vjerodostojne isprave)</w:t>
      </w:r>
      <w:r>
        <w:t xml:space="preserve">. Radi navedenog, vjerovnici su </w:t>
      </w:r>
      <w:r w:rsidRPr="006D61EC">
        <w:t>upućen</w:t>
      </w:r>
      <w:r>
        <w:t>i</w:t>
      </w:r>
      <w:r w:rsidRPr="006D61EC">
        <w:t xml:space="preserve"> pokrenuti parnic</w:t>
      </w:r>
      <w:r>
        <w:t>e</w:t>
      </w:r>
      <w:r w:rsidRPr="006D61EC">
        <w:t xml:space="preserve"> u roku od osam dana </w:t>
      </w:r>
      <w:r>
        <w:t xml:space="preserve">od dana pravomoćnosti </w:t>
      </w:r>
      <w:r w:rsidRPr="00BA61A3">
        <w:t xml:space="preserve">ovog rješenja o upućivanju u parnicu, odnosno primitka drugostupanjske odluke, </w:t>
      </w:r>
      <w:r>
        <w:t>odnosno da u tom roku nastave pokrenut</w:t>
      </w:r>
      <w:r w:rsidR="002E0F9D">
        <w:t>e</w:t>
      </w:r>
      <w:r>
        <w:t xml:space="preserve"> parničn</w:t>
      </w:r>
      <w:r w:rsidR="002E0F9D">
        <w:t>e</w:t>
      </w:r>
      <w:r>
        <w:t xml:space="preserve"> postupk</w:t>
      </w:r>
      <w:r w:rsidR="002E0F9D">
        <w:t>e</w:t>
      </w:r>
      <w:r>
        <w:t xml:space="preserve"> jer će su u suprotnom</w:t>
      </w:r>
      <w:r w:rsidRPr="00BA61A3">
        <w:t xml:space="preserve"> smatrat</w:t>
      </w:r>
      <w:r w:rsidR="002E0F9D">
        <w:t>i</w:t>
      </w:r>
      <w:r w:rsidRPr="00BA61A3">
        <w:t xml:space="preserve"> </w:t>
      </w:r>
      <w:r>
        <w:t>da je osporavanje otklonjeno odnosno da su odustali</w:t>
      </w:r>
      <w:r w:rsidRPr="00BA61A3">
        <w:t xml:space="preserve"> od prava na vođenje parnice</w:t>
      </w:r>
      <w:r>
        <w:t xml:space="preserve"> </w:t>
      </w:r>
      <w:r w:rsidRPr="00BA61A3">
        <w:t>(čl. 266.</w:t>
      </w:r>
      <w:r>
        <w:t xml:space="preserve">, </w:t>
      </w:r>
      <w:r w:rsidRPr="00BA61A3">
        <w:t>267.</w:t>
      </w:r>
      <w:r>
        <w:t xml:space="preserve"> i 269.</w:t>
      </w:r>
      <w:r w:rsidRPr="00BA61A3">
        <w:t xml:space="preserve"> SZ-a).</w:t>
      </w:r>
      <w:r>
        <w:t xml:space="preserve"> Radi navedenog, odlučeno je kao u točki II.</w:t>
      </w:r>
      <w:r w:rsidR="001D0FE9">
        <w:t xml:space="preserve"> 37</w:t>
      </w:r>
      <w:r>
        <w:t xml:space="preserve">. do </w:t>
      </w:r>
      <w:r w:rsidR="001D0FE9">
        <w:t>64</w:t>
      </w:r>
      <w:r>
        <w:t xml:space="preserve">. izreke ovog rješenja (osporene tražbine </w:t>
      </w:r>
      <w:r w:rsidR="002E0F9D">
        <w:t>drugog</w:t>
      </w:r>
      <w:r>
        <w:t xml:space="preserve"> višeg isplatnog reda).</w:t>
      </w:r>
    </w:p>
    <w:p w:rsidR="00E44CFB" w:rsidP="00BC7372" w:rsidRDefault="00E44CFB">
      <w:pPr>
        <w:jc w:val="both"/>
      </w:pPr>
    </w:p>
    <w:p w:rsidRPr="00567370" w:rsidR="00B63579" w:rsidP="00B63579" w:rsidRDefault="00B63579">
      <w:pPr>
        <w:ind w:firstLine="708"/>
        <w:jc w:val="both"/>
        <w:rPr>
          <w:sz w:val="22"/>
        </w:rPr>
      </w:pPr>
      <w:r>
        <w:rPr>
          <w:rFonts w:cs="Arial"/>
        </w:rPr>
        <w:t xml:space="preserve">Tražbina vjerovnika </w:t>
      </w:r>
      <w:r w:rsidRPr="00567370">
        <w:rPr>
          <w:rFonts w:cs="Arial"/>
          <w:bCs/>
        </w:rPr>
        <w:t>PLINARA d.o.o. u iznosu od 4.024.404,11 kn</w:t>
      </w:r>
      <w:r>
        <w:rPr>
          <w:rFonts w:cs="Arial"/>
          <w:bCs/>
        </w:rPr>
        <w:t xml:space="preserve"> odbačena je jer je iz prijave tražbine </w:t>
      </w:r>
      <w:r w:rsidRPr="00567370">
        <w:rPr>
          <w:rFonts w:cs="Arial"/>
        </w:rPr>
        <w:t xml:space="preserve">razvidno da je navedeni vjerovnik prijavio </w:t>
      </w:r>
      <w:r w:rsidRPr="00567370">
        <w:rPr>
          <w:rFonts w:cs="Arial"/>
          <w:bCs/>
        </w:rPr>
        <w:t>4.024.404,11 kn</w:t>
      </w:r>
      <w:r w:rsidRPr="00567370">
        <w:rPr>
          <w:rFonts w:cs="Arial"/>
        </w:rPr>
        <w:t xml:space="preserve"> za koji iznos Plinara d.o.o. nije stečajni vjerovnik jer je stečajni dužnik založni dužnik za obveze drugog trgovačkog društva prema Plinari d.o.o. (reg</w:t>
      </w:r>
      <w:r>
        <w:rPr>
          <w:rFonts w:cs="Arial"/>
        </w:rPr>
        <w:t>istrator broj 5, redni broj 50), a sve temeljem čl. 137. SZ-a.</w:t>
      </w:r>
    </w:p>
    <w:p w:rsidR="00B63579" w:rsidP="00B63579" w:rsidRDefault="00B63579">
      <w:pPr>
        <w:jc w:val="both"/>
        <w:rPr>
          <w:rFonts w:cs="Arial"/>
        </w:rPr>
      </w:pPr>
    </w:p>
    <w:p w:rsidR="00B63579" w:rsidP="00B63579" w:rsidRDefault="00B63579">
      <w:pPr>
        <w:jc w:val="both"/>
      </w:pPr>
      <w:r>
        <w:rPr>
          <w:rFonts w:cs="Arial"/>
        </w:rPr>
        <w:tab/>
        <w:t xml:space="preserve">Vjerovnik MLADIN j.d.o.o. prijavio je tražbinu u iznosu od </w:t>
      </w:r>
      <w:r w:rsidRPr="00567370">
        <w:t>184.660,32 kn</w:t>
      </w:r>
      <w:r>
        <w:t xml:space="preserve"> koja je priznata u cijelosti osim u iznosu od 115,03 kn, a što predstavlja iznos zakonske zatezne kamate od dana otvaranja stečajnog postupka pa do 05. srpnja 2019. godine, i što predstavlja tražbinu nižeg isplatnog reda, pa je temeljem čl. 139. SZ-a taj dio tražbine odbačen (registrator broj 8, redni broj 359).</w:t>
      </w:r>
    </w:p>
    <w:p w:rsidR="00B63579" w:rsidP="00B63579" w:rsidRDefault="00B63579">
      <w:pPr>
        <w:jc w:val="both"/>
      </w:pPr>
    </w:p>
    <w:p w:rsidR="00B63579" w:rsidP="00B63579" w:rsidRDefault="00B63579">
      <w:pPr>
        <w:jc w:val="both"/>
      </w:pPr>
      <w:r>
        <w:rPr>
          <w:rFonts w:cs="Arial"/>
        </w:rPr>
        <w:tab/>
      </w:r>
      <w:r w:rsidRPr="00A737B6">
        <w:rPr>
          <w:rFonts w:cs="Arial"/>
        </w:rPr>
        <w:t xml:space="preserve">Vjerovnik Silvano Paliska prijavio je tražbinu prvog višeg isplatnog reda u iznosu od </w:t>
      </w:r>
      <w:r w:rsidRPr="00A737B6">
        <w:t>64.047,16  kn i tražbinu drugog višeg isplatnog reda u iznosu od 8.993,29  kn. Iz prijave tražbine razvidno je da je vjerovnik u prijavi tražbine naveo i iznose zatezne kamate koja je dospjela nakon otvaranja stečajnog postupka, pa do 05. srpnja 2019. godine, i to 661,45 kn koji se odnosi na tražbinu prvog višeg isplatnog reda i 92,88 kn koji se odnosi na tražbinu drugog višeg isplatnog reda</w:t>
      </w:r>
      <w:r>
        <w:t>. Kako se radi od tražbini nižeg isplatnog reda to je istu temeljem čl. 139. SZ-a</w:t>
      </w:r>
      <w:r w:rsidR="002E0F9D">
        <w:t>, u ukupnom iznosu od 754,33 kn,</w:t>
      </w:r>
      <w:r>
        <w:t xml:space="preserve"> valjalo odbaciti (registrator broj 8, redni broj 368).</w:t>
      </w:r>
    </w:p>
    <w:p w:rsidR="00B63579" w:rsidP="00B63579" w:rsidRDefault="00B63579">
      <w:pPr>
        <w:jc w:val="both"/>
      </w:pPr>
    </w:p>
    <w:p w:rsidR="00B63579" w:rsidP="00B63579" w:rsidRDefault="00B63579">
      <w:pPr>
        <w:jc w:val="both"/>
        <w:rPr>
          <w:rFonts w:cs="Arial"/>
        </w:rPr>
      </w:pPr>
      <w:r>
        <w:rPr>
          <w:rFonts w:cs="Arial"/>
        </w:rPr>
        <w:tab/>
        <w:t>Vjerovnik Žarko Buturić prijavio je i tražbinu u iznosu od 1.250,00 kn po osnovi troškova za sastav prijave tražbine u stečajnom postupku. Kako se radi o tražbini nižeg isplatnog reda to je istu temeljem čl. 139. SZ-a valjalo odbaciti (registrator broj 10, redni broj 380).</w:t>
      </w:r>
    </w:p>
    <w:p w:rsidR="00B63579" w:rsidP="00B63579" w:rsidRDefault="00B63579">
      <w:pPr>
        <w:jc w:val="both"/>
        <w:rPr>
          <w:rFonts w:cs="Arial"/>
        </w:rPr>
      </w:pPr>
    </w:p>
    <w:p w:rsidR="00B63579" w:rsidP="00B63579" w:rsidRDefault="00B63579">
      <w:pPr>
        <w:jc w:val="both"/>
        <w:rPr>
          <w:rFonts w:cs="Arial"/>
        </w:rPr>
      </w:pPr>
      <w:r>
        <w:rPr>
          <w:rFonts w:cs="Arial"/>
        </w:rPr>
        <w:tab/>
        <w:t xml:space="preserve">Vjerovnik 3. MAJ BRODOGRADILIŠTE d.d. prijavio je tražbinu i u iznosu od 2.307.275,74 kn </w:t>
      </w:r>
      <w:r w:rsidRPr="006A3295">
        <w:rPr>
          <w:rFonts w:cs="Arial"/>
        </w:rPr>
        <w:t xml:space="preserve">(ukupno </w:t>
      </w:r>
      <w:r w:rsidRPr="006A3295">
        <w:t>26.952.374,41 kn),</w:t>
      </w:r>
      <w:r>
        <w:t xml:space="preserve"> ali je iz prijave tražbine razvidno da se radi o tražbini nižeg isplatnog reda jer se radi o tražbini po osnovi pozajmice osnivača i kamate na tu pozajmicu. </w:t>
      </w:r>
      <w:r>
        <w:rPr>
          <w:rFonts w:cs="Arial"/>
        </w:rPr>
        <w:t xml:space="preserve">Naime navedeni vjerovnik je u određeno vrijeme bilo osnivač stečajnog dužnika i </w:t>
      </w:r>
      <w:r>
        <w:rPr>
          <w:rFonts w:cs="Arial"/>
        </w:rPr>
        <w:lastRenderedPageBreak/>
        <w:t>stečajni upravitelj je izdvojio pozajmice i kamate iz tog razdoblja (registrator broj 10, redni broj 381). Radi navedenog tražbinu ovog vjerovnika u iznosu od 2.307.27</w:t>
      </w:r>
      <w:r w:rsidR="004F0A9D">
        <w:rPr>
          <w:rFonts w:cs="Arial"/>
        </w:rPr>
        <w:t xml:space="preserve">5,74 kn je valjalo odbaciti temeljem čl. 139. SZ-a kao tražbinu nižeg isplatnog reda. </w:t>
      </w:r>
    </w:p>
    <w:p w:rsidR="00B63579" w:rsidP="00B63579" w:rsidRDefault="00B63579">
      <w:pPr>
        <w:jc w:val="both"/>
      </w:pPr>
      <w:r>
        <w:rPr>
          <w:rFonts w:cs="Arial"/>
        </w:rPr>
        <w:tab/>
      </w:r>
    </w:p>
    <w:p w:rsidR="004F0A9D" w:rsidP="004F0A9D" w:rsidRDefault="00B63579">
      <w:pPr>
        <w:jc w:val="both"/>
        <w:rPr>
          <w:rFonts w:cs="Arial"/>
        </w:rPr>
      </w:pPr>
      <w:r>
        <w:rPr>
          <w:rFonts w:cs="Arial"/>
        </w:rPr>
        <w:tab/>
      </w:r>
      <w:r w:rsidRPr="006A3295">
        <w:rPr>
          <w:rFonts w:cs="Arial"/>
        </w:rPr>
        <w:t>Vjerovnik ULJANIK d.d.</w:t>
      </w:r>
      <w:r w:rsidR="006F2099">
        <w:rPr>
          <w:rFonts w:cs="Arial"/>
        </w:rPr>
        <w:t xml:space="preserve"> "u stečaju"</w:t>
      </w:r>
      <w:r w:rsidRPr="006A3295">
        <w:rPr>
          <w:rFonts w:cs="Arial"/>
        </w:rPr>
        <w:t xml:space="preserve"> prijavio je tražbinu i u iznosu od </w:t>
      </w:r>
      <w:r w:rsidRPr="006A3295">
        <w:rPr>
          <w:rFonts w:cs="Arial"/>
          <w:bCs/>
        </w:rPr>
        <w:t>12.045.543,29 kn</w:t>
      </w:r>
      <w:r w:rsidRPr="006A3295">
        <w:rPr>
          <w:rFonts w:cs="Arial"/>
        </w:rPr>
        <w:t xml:space="preserve"> (ukupno </w:t>
      </w:r>
      <w:r w:rsidRPr="006A3295">
        <w:t xml:space="preserve">196.350.909,51 kn), ali je iz prijave tražbine razvidno da </w:t>
      </w:r>
      <w:r w:rsidR="004F0A9D">
        <w:t>s</w:t>
      </w:r>
      <w:r w:rsidRPr="006A3295">
        <w:t xml:space="preserve">e radi o tražbini nižeg isplatnog reda jer se radi o tražbini po osnovi pozajmice osnivača i kamate na tu pozajmicu, pa predlaže da se taj dio tražbine odbaci. </w:t>
      </w:r>
      <w:r w:rsidRPr="006A3295">
        <w:rPr>
          <w:rFonts w:cs="Arial"/>
        </w:rPr>
        <w:t>Naime navedeni vjerovnik je u određeno vrijeme bilo osnivač stečajnog dužnika i stečajni upravitelj je izdvojio pozajmice i kamate iz tog razdoblja (registrator broj 10, redni broj 382).</w:t>
      </w:r>
      <w:r w:rsidR="004F0A9D">
        <w:rPr>
          <w:rFonts w:cs="Arial"/>
        </w:rPr>
        <w:t xml:space="preserve"> Radi navedenog tražbinu ovog vjerovnika u iznosu od </w:t>
      </w:r>
      <w:r w:rsidRPr="006A3295" w:rsidR="004F0A9D">
        <w:rPr>
          <w:rFonts w:cs="Arial"/>
          <w:bCs/>
        </w:rPr>
        <w:t>12.045.543,29 kn</w:t>
      </w:r>
      <w:r w:rsidR="004F0A9D">
        <w:rPr>
          <w:rFonts w:cs="Arial"/>
        </w:rPr>
        <w:t xml:space="preserve"> je valjalo odbaciti temeljem čl. 139. SZ-a kao tražbinu nižeg isplatnog reda. </w:t>
      </w:r>
    </w:p>
    <w:p w:rsidRPr="006A3295" w:rsidR="00B63579" w:rsidP="00B63579" w:rsidRDefault="00B63579">
      <w:pPr>
        <w:jc w:val="both"/>
        <w:rPr>
          <w:rFonts w:cs="Arial"/>
        </w:rPr>
      </w:pPr>
    </w:p>
    <w:p w:rsidR="004F0A9D" w:rsidP="004F0A9D" w:rsidRDefault="00B63579">
      <w:pPr>
        <w:jc w:val="both"/>
        <w:rPr>
          <w:rFonts w:cs="Arial"/>
          <w:bCs/>
        </w:rPr>
      </w:pPr>
      <w:r>
        <w:rPr>
          <w:rFonts w:cs="Arial"/>
        </w:rPr>
        <w:tab/>
      </w:r>
      <w:r w:rsidRPr="008C3773">
        <w:rPr>
          <w:rFonts w:cs="Arial"/>
        </w:rPr>
        <w:t>Vjerovnik MAN</w:t>
      </w:r>
      <w:r w:rsidRPr="008C3773">
        <w:rPr>
          <w:rFonts w:cs="Arial"/>
          <w:bCs/>
        </w:rPr>
        <w:t xml:space="preserve"> Energy Solutions, filial af MAN Energy Solutions SE, Tyskland, podnio je prijavu za više tražbina (ukupno 10 prijava) u kojima je, između ostalog, prijavio i zakonske zatezne kamate koja na pojedine iznose teku od otvaranja stečajnog postupka do 05. srpnja 2019. godine, a što predstavlja tražbine nižeg isplatnog reda, pa </w:t>
      </w:r>
      <w:r w:rsidR="004F0A9D">
        <w:rPr>
          <w:rFonts w:cs="Arial"/>
          <w:bCs/>
        </w:rPr>
        <w:t xml:space="preserve">su u tom dijelu tražbine odbačene kao tražbine nižeg isplatnog reda temeljem čl. 139. SZ-a kako slijedi: </w:t>
      </w:r>
    </w:p>
    <w:p w:rsidR="00B63579" w:rsidP="004F0A9D" w:rsidRDefault="004F0A9D">
      <w:pPr>
        <w:ind w:firstLine="705"/>
        <w:jc w:val="both"/>
        <w:rPr>
          <w:rFonts w:cs="Arial"/>
        </w:rPr>
      </w:pPr>
      <w:r>
        <w:rPr>
          <w:rFonts w:cs="Arial"/>
          <w:bCs/>
        </w:rPr>
        <w:t xml:space="preserve">-     </w:t>
      </w:r>
      <w:r w:rsidR="00B63579">
        <w:rPr>
          <w:rFonts w:cs="Arial"/>
        </w:rPr>
        <w:t>iznos od 1.935,35 kn – registrator broj 11, redni broj 387</w:t>
      </w:r>
    </w:p>
    <w:p w:rsidRPr="008C3773" w:rsidR="00B63579" w:rsidP="00B63579" w:rsidRDefault="00B63579">
      <w:pPr>
        <w:pStyle w:val="Odlomakpopisa"/>
        <w:numPr>
          <w:ilvl w:val="0"/>
          <w:numId w:val="4"/>
        </w:numPr>
        <w:ind w:left="1065"/>
        <w:jc w:val="both"/>
        <w:rPr>
          <w:rFonts w:cs="Arial"/>
        </w:rPr>
      </w:pPr>
      <w:r w:rsidRPr="008C3773">
        <w:rPr>
          <w:rFonts w:cs="Arial"/>
        </w:rPr>
        <w:t>iznos od 905,52 kn – registrator broj 11, redni broj 388</w:t>
      </w:r>
    </w:p>
    <w:p w:rsidRPr="008C3773" w:rsidR="00B63579" w:rsidP="00B63579" w:rsidRDefault="00B63579">
      <w:pPr>
        <w:pStyle w:val="Odlomakpopisa"/>
        <w:numPr>
          <w:ilvl w:val="0"/>
          <w:numId w:val="4"/>
        </w:numPr>
        <w:ind w:left="1065"/>
        <w:jc w:val="both"/>
        <w:rPr>
          <w:rFonts w:cs="Arial"/>
        </w:rPr>
      </w:pPr>
      <w:r w:rsidRPr="008C3773">
        <w:rPr>
          <w:rFonts w:cs="Arial"/>
        </w:rPr>
        <w:t>iznos od 2.982,68 kn – registrator broj 11, redni broj 389</w:t>
      </w:r>
    </w:p>
    <w:p w:rsidR="00B63579" w:rsidP="00B63579" w:rsidRDefault="00B63579">
      <w:pPr>
        <w:pStyle w:val="Odlomakpopisa"/>
        <w:numPr>
          <w:ilvl w:val="0"/>
          <w:numId w:val="4"/>
        </w:numPr>
        <w:ind w:left="1065"/>
        <w:jc w:val="both"/>
        <w:rPr>
          <w:rFonts w:cs="Arial"/>
        </w:rPr>
      </w:pPr>
      <w:r>
        <w:rPr>
          <w:rFonts w:cs="Arial"/>
        </w:rPr>
        <w:t>iznos od 1,74 kn – registrator broj 11, redni broj 390</w:t>
      </w:r>
    </w:p>
    <w:p w:rsidRPr="008C3773" w:rsidR="00B63579" w:rsidP="00B63579" w:rsidRDefault="00B63579">
      <w:pPr>
        <w:pStyle w:val="Odlomakpopisa"/>
        <w:numPr>
          <w:ilvl w:val="0"/>
          <w:numId w:val="4"/>
        </w:numPr>
        <w:ind w:left="1065"/>
        <w:jc w:val="both"/>
        <w:rPr>
          <w:rFonts w:cs="Arial"/>
        </w:rPr>
      </w:pPr>
      <w:r w:rsidRPr="008C3773">
        <w:rPr>
          <w:rFonts w:cs="Arial"/>
        </w:rPr>
        <w:t>iznos od 547,82 kn – registrator broj 11, redni broj 391</w:t>
      </w:r>
    </w:p>
    <w:p w:rsidRPr="008C3773" w:rsidR="00B63579" w:rsidP="00B63579" w:rsidRDefault="00B63579">
      <w:pPr>
        <w:pStyle w:val="Odlomakpopisa"/>
        <w:numPr>
          <w:ilvl w:val="0"/>
          <w:numId w:val="4"/>
        </w:numPr>
        <w:ind w:left="1065"/>
        <w:jc w:val="both"/>
        <w:rPr>
          <w:rFonts w:cs="Arial"/>
        </w:rPr>
      </w:pPr>
      <w:r w:rsidRPr="008C3773">
        <w:rPr>
          <w:rFonts w:cs="Arial"/>
        </w:rPr>
        <w:t>iznos od 213,10 kn – registrator broj 11, redni broj 392</w:t>
      </w:r>
    </w:p>
    <w:p w:rsidR="00B63579" w:rsidP="00B63579" w:rsidRDefault="00B63579">
      <w:pPr>
        <w:pStyle w:val="Odlomakpopisa"/>
        <w:numPr>
          <w:ilvl w:val="0"/>
          <w:numId w:val="4"/>
        </w:numPr>
        <w:ind w:left="1065"/>
        <w:jc w:val="both"/>
        <w:rPr>
          <w:rFonts w:cs="Arial"/>
        </w:rPr>
      </w:pPr>
      <w:r>
        <w:rPr>
          <w:rFonts w:cs="Arial"/>
        </w:rPr>
        <w:t>iznos od 28.102,26 kn – registrator broj 11, redni broj 393</w:t>
      </w:r>
    </w:p>
    <w:p w:rsidR="00B63579" w:rsidP="00B63579" w:rsidRDefault="00B63579">
      <w:pPr>
        <w:pStyle w:val="Odlomakpopisa"/>
        <w:numPr>
          <w:ilvl w:val="0"/>
          <w:numId w:val="4"/>
        </w:numPr>
        <w:ind w:left="1065"/>
        <w:jc w:val="both"/>
        <w:rPr>
          <w:rFonts w:cs="Arial"/>
        </w:rPr>
      </w:pPr>
      <w:r>
        <w:rPr>
          <w:rFonts w:cs="Arial"/>
        </w:rPr>
        <w:t>iznos od 23.275,71 kn – registrator broj 11, redni broj 394</w:t>
      </w:r>
    </w:p>
    <w:p w:rsidR="00B63579" w:rsidP="00B63579" w:rsidRDefault="00B63579">
      <w:pPr>
        <w:pStyle w:val="Odlomakpopisa"/>
        <w:numPr>
          <w:ilvl w:val="0"/>
          <w:numId w:val="4"/>
        </w:numPr>
        <w:ind w:left="1065"/>
        <w:jc w:val="both"/>
        <w:rPr>
          <w:rFonts w:cs="Arial"/>
        </w:rPr>
      </w:pPr>
      <w:r>
        <w:rPr>
          <w:rFonts w:cs="Arial"/>
        </w:rPr>
        <w:t>iznos od 28.102,26 kn – registrator broj 11, redni broj 395</w:t>
      </w:r>
    </w:p>
    <w:p w:rsidR="00B63579" w:rsidP="00B63579" w:rsidRDefault="00B63579">
      <w:pPr>
        <w:pStyle w:val="Odlomakpopisa"/>
        <w:numPr>
          <w:ilvl w:val="0"/>
          <w:numId w:val="4"/>
        </w:numPr>
        <w:ind w:left="1065"/>
        <w:jc w:val="both"/>
        <w:rPr>
          <w:rFonts w:cs="Arial"/>
        </w:rPr>
      </w:pPr>
      <w:r>
        <w:rPr>
          <w:rFonts w:cs="Arial"/>
        </w:rPr>
        <w:t>iznos od 45.907,94</w:t>
      </w:r>
      <w:r w:rsidR="006F2099">
        <w:rPr>
          <w:rFonts w:cs="Arial"/>
        </w:rPr>
        <w:t xml:space="preserve"> kn</w:t>
      </w:r>
      <w:r>
        <w:rPr>
          <w:rFonts w:cs="Arial"/>
        </w:rPr>
        <w:t xml:space="preserve"> – registrator broj 12, redni broj 396</w:t>
      </w:r>
      <w:r w:rsidR="004F0A9D">
        <w:rPr>
          <w:rFonts w:cs="Arial"/>
        </w:rPr>
        <w:t>.</w:t>
      </w:r>
    </w:p>
    <w:p w:rsidR="004F0A9D" w:rsidP="004F0A9D" w:rsidRDefault="004F0A9D">
      <w:pPr>
        <w:ind w:firstLine="705"/>
        <w:jc w:val="both"/>
        <w:rPr>
          <w:rFonts w:cs="Arial"/>
        </w:rPr>
      </w:pPr>
    </w:p>
    <w:p w:rsidR="004F0A9D" w:rsidP="004F0A9D" w:rsidRDefault="004F0A9D">
      <w:pPr>
        <w:ind w:firstLine="705"/>
        <w:jc w:val="both"/>
      </w:pPr>
      <w:r>
        <w:rPr>
          <w:rFonts w:cs="Arial"/>
        </w:rPr>
        <w:t xml:space="preserve">Vjerovnik Gradimir Šain je 03. rujna 2019. godine podnio prijavu tražbine u iznosu od 122.319,11 kn, </w:t>
      </w:r>
      <w:r>
        <w:t>a rok za prijavu tražbina je istekao 19. srpnja 2019. godine, radi čega je temeljem čl. 257. st. 6. SZ-a istu valjalo odbaciti.</w:t>
      </w:r>
    </w:p>
    <w:p w:rsidRPr="00BA61A3" w:rsidR="004F0A9D" w:rsidP="004F0A9D" w:rsidRDefault="004F0A9D">
      <w:pPr>
        <w:jc w:val="both"/>
      </w:pPr>
    </w:p>
    <w:p w:rsidRPr="00BA61A3" w:rsidR="004F0A9D" w:rsidP="004F0A9D" w:rsidRDefault="004F0A9D">
      <w:pPr>
        <w:ind w:firstLine="708"/>
        <w:jc w:val="both"/>
      </w:pPr>
      <w:r w:rsidRPr="00BA61A3">
        <w:t>Radi svega navedenog odlučeno je kao u izreci ovog rješenja.</w:t>
      </w:r>
    </w:p>
    <w:p w:rsidRPr="00BA61A3" w:rsidR="006D61EC" w:rsidP="005708D5" w:rsidRDefault="006D61EC">
      <w:pPr>
        <w:jc w:val="both"/>
      </w:pPr>
    </w:p>
    <w:p w:rsidRPr="00BA61A3" w:rsidR="00BC7372" w:rsidP="0004303D" w:rsidRDefault="00BC7372">
      <w:pPr>
        <w:ind w:firstLine="708"/>
        <w:jc w:val="center"/>
      </w:pPr>
      <w:r w:rsidRPr="00BA61A3">
        <w:t>U Pazinu</w:t>
      </w:r>
      <w:r w:rsidRPr="00BA61A3" w:rsidR="00160D9F">
        <w:t xml:space="preserve"> </w:t>
      </w:r>
      <w:r w:rsidR="00027321">
        <w:t>1</w:t>
      </w:r>
      <w:r w:rsidR="00E23FF6">
        <w:t>3</w:t>
      </w:r>
      <w:r w:rsidRPr="00BA61A3" w:rsidR="00160D9F">
        <w:t xml:space="preserve">. </w:t>
      </w:r>
      <w:r w:rsidRPr="00BA61A3" w:rsidR="005708D5">
        <w:t>rujna</w:t>
      </w:r>
      <w:r w:rsidRPr="00BA61A3" w:rsidR="00AB0014">
        <w:t xml:space="preserve"> </w:t>
      </w:r>
      <w:r w:rsidRPr="00BA61A3">
        <w:t>201</w:t>
      </w:r>
      <w:r w:rsidRPr="00BA61A3" w:rsidR="005708D5">
        <w:t>9</w:t>
      </w:r>
      <w:r w:rsidRPr="00BA61A3">
        <w:t>.</w:t>
      </w:r>
    </w:p>
    <w:p w:rsidRPr="00BA61A3" w:rsidR="00160D9F" w:rsidP="00160D9F" w:rsidRDefault="00160D9F"/>
    <w:p w:rsidRPr="00BA61A3" w:rsidR="00160D9F" w:rsidP="00160D9F" w:rsidRDefault="00160D9F">
      <w:pPr>
        <w:ind w:left="5664" w:firstLine="708"/>
      </w:pPr>
      <w:r w:rsidRPr="00BA61A3">
        <w:t>Stečajna sutkinja:</w:t>
      </w:r>
    </w:p>
    <w:p w:rsidRPr="00BA61A3" w:rsidR="00BC7372" w:rsidP="00160D9F" w:rsidRDefault="00160D9F">
      <w:pPr>
        <w:ind w:left="5664" w:firstLine="708"/>
        <w:jc w:val="both"/>
      </w:pPr>
      <w:r w:rsidRPr="00BA61A3">
        <w:t>Tijana Licul</w:t>
      </w:r>
    </w:p>
    <w:p w:rsidRPr="00BA61A3" w:rsidR="00E65BD9" w:rsidP="00BC7372" w:rsidRDefault="00E65BD9">
      <w:pPr>
        <w:jc w:val="both"/>
      </w:pPr>
    </w:p>
    <w:p w:rsidR="00E65BD9" w:rsidP="00BC7372" w:rsidRDefault="00E65BD9">
      <w:pPr>
        <w:jc w:val="both"/>
      </w:pPr>
    </w:p>
    <w:p w:rsidRPr="00BA61A3" w:rsidR="00F20280" w:rsidP="00BC7372" w:rsidRDefault="00F20280">
      <w:pPr>
        <w:jc w:val="both"/>
      </w:pPr>
    </w:p>
    <w:p w:rsidRPr="00BA61A3" w:rsidR="00BC7372" w:rsidP="00BC7372" w:rsidRDefault="00E65BD9">
      <w:pPr>
        <w:jc w:val="both"/>
      </w:pPr>
      <w:r w:rsidRPr="00BA61A3">
        <w:t xml:space="preserve">UPUTA </w:t>
      </w:r>
      <w:r w:rsidRPr="00BA61A3" w:rsidR="00BC7372">
        <w:t>O PRAVNOM LIJEKU:</w:t>
      </w:r>
    </w:p>
    <w:p w:rsidRPr="007D3299" w:rsidR="003C226B" w:rsidP="003C226B" w:rsidRDefault="003C226B">
      <w:pPr>
        <w:ind w:firstLine="708"/>
        <w:jc w:val="both"/>
      </w:pPr>
      <w:r w:rsidRPr="007D3299">
        <w:t xml:space="preserve">Protiv ovog rješenja pravo na žalbu ima stečajni upravitelj i svaki vjerovnik u dijelu koji se tiče njegove prijavljene tražbine i tražbine koju je osporio (članak 265. st 3. SZ-a). O žalbi odlučuje Visoki trgovački sud Republike Hrvatske. Žalba se izjavljuje u roku od 8 dana od dana dostave ovog rješenja, </w:t>
      </w:r>
      <w:r w:rsidRPr="007D3299">
        <w:rPr>
          <w:rFonts w:eastAsiaTheme="minorEastAsia"/>
        </w:rPr>
        <w:t xml:space="preserve">a dostava se smatra obavljenom istekom osmog dana od dana objave rješenja na mrežnoj stranici e-Oglasna ploča sudova (čl. 12. st. 1. </w:t>
      </w:r>
      <w:r>
        <w:rPr>
          <w:rFonts w:eastAsiaTheme="minorEastAsia"/>
        </w:rPr>
        <w:t>SZ)</w:t>
      </w:r>
      <w:r w:rsidRPr="007D3299">
        <w:rPr>
          <w:rFonts w:eastAsiaTheme="minorEastAsia"/>
        </w:rPr>
        <w:t>.</w:t>
      </w:r>
    </w:p>
    <w:p w:rsidRPr="00BA61A3" w:rsidR="00BC7372" w:rsidP="00BC7372" w:rsidRDefault="00BC7372">
      <w:pPr>
        <w:ind w:left="7080"/>
        <w:jc w:val="both"/>
      </w:pPr>
    </w:p>
    <w:p w:rsidRPr="00BA61A3" w:rsidR="00BC7372" w:rsidP="00BC7372" w:rsidRDefault="00BC7372">
      <w:r w:rsidRPr="00BA61A3">
        <w:t xml:space="preserve">DNA:  </w:t>
      </w:r>
    </w:p>
    <w:p w:rsidRPr="00BA61A3" w:rsidR="00382CB4" w:rsidP="00E65BD9" w:rsidRDefault="00382CB4">
      <w:pPr>
        <w:ind w:firstLine="708"/>
        <w:jc w:val="both"/>
      </w:pPr>
      <w:r w:rsidRPr="00BA61A3">
        <w:t xml:space="preserve">- e-oglasna ploča suda (čl. </w:t>
      </w:r>
      <w:r w:rsidRPr="00BA61A3" w:rsidR="00E65BD9">
        <w:t xml:space="preserve">265. st. 2. </w:t>
      </w:r>
      <w:r w:rsidRPr="00BA61A3" w:rsidR="00AF4DC3">
        <w:t>SZ-a</w:t>
      </w:r>
      <w:r w:rsidRPr="00BA61A3">
        <w:t>)</w:t>
      </w:r>
    </w:p>
    <w:sectPr w:rsidRPr="00BA61A3" w:rsidR="00382CB4" w:rsidSect="00AB0014">
      <w:headerReference w:type="even" r:id="rId10"/>
      <w:headerReference w:type="default" r:id="rId11"/>
      <w:headerReference w:type="first" r:id="rId12"/>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E0F9D" w:rsidRDefault="002E0F9D">
      <w:r>
        <w:separator/>
      </w:r>
    </w:p>
  </w:endnote>
  <w:endnote w:type="continuationSeparator" w:id="0">
    <w:p w:rsidR="002E0F9D" w:rsidRDefault="002E0F9D">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E0F9D" w:rsidRDefault="002E0F9D">
      <w:r>
        <w:separator/>
      </w:r>
    </w:p>
  </w:footnote>
  <w:footnote w:type="continuationSeparator" w:id="0">
    <w:p w:rsidR="002E0F9D" w:rsidRDefault="002E0F9D">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0F9D" w:rsidP="0051129C" w:rsidRDefault="002E0F9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E0F9D" w:rsidRDefault="002E0F9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0F9D" w:rsidP="0051129C" w:rsidRDefault="002E0F9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23FF6">
      <w:rPr>
        <w:rStyle w:val="Brojstranice"/>
        <w:noProof/>
      </w:rPr>
      <w:t>2</w:t>
    </w:r>
    <w:r>
      <w:rPr>
        <w:rStyle w:val="Brojstranice"/>
      </w:rPr>
      <w:fldChar w:fldCharType="end"/>
    </w:r>
  </w:p>
  <w:p w:rsidRPr="00BA61A3" w:rsidR="002E0F9D" w:rsidP="00955351" w:rsidRDefault="002E0F9D">
    <w:pPr>
      <w:jc w:val="right"/>
    </w:pPr>
    <w:r>
      <w:tab/>
    </w:r>
    <w:r>
      <w:tab/>
    </w:r>
    <w:r w:rsidRPr="00BA61A3">
      <w:t>Posl. broj: 4 St-</w:t>
    </w:r>
    <w:r>
      <w:t>117</w:t>
    </w:r>
    <w:r w:rsidRPr="00BA61A3">
      <w:t>/2019-</w:t>
    </w:r>
    <w:r w:rsidR="00E23FF6">
      <w:t>75</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E0F9D" w:rsidRDefault="002E0F9D">
    <w:pPr>
      <w:pStyle w:val="Zaglavlje"/>
    </w:pPr>
    <w:r>
      <w:tab/>
    </w:r>
    <w: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B1A5A"/>
    <w:multiLevelType w:val="hybridMultilevel"/>
    <w:tmpl w:val="3C8C113A"/>
    <w:lvl w:ilvl="0" w:tplc="40E035DA">
      <w:start w:val="3"/>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2F51796E"/>
    <w:multiLevelType w:val="hybridMultilevel"/>
    <w:tmpl w:val="3A681FEE"/>
    <w:lvl w:ilvl="0" w:tplc="8900593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AC849F7"/>
    <w:multiLevelType w:val="hybridMultilevel"/>
    <w:tmpl w:val="C94631DA"/>
    <w:lvl w:ilvl="0" w:tplc="49B4EFB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46E74A9D"/>
    <w:multiLevelType w:val="hybridMultilevel"/>
    <w:tmpl w:val="CEC4E40E"/>
    <w:lvl w:ilvl="0" w:tplc="6604FF1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4C9776CC"/>
    <w:multiLevelType w:val="hybridMultilevel"/>
    <w:tmpl w:val="2C72775A"/>
    <w:lvl w:ilvl="0" w:tplc="07E2A4DC">
      <w:numFmt w:val="bullet"/>
      <w:lvlText w:val="-"/>
      <w:lvlJc w:val="left"/>
      <w:pPr>
        <w:ind w:left="1776" w:hanging="360"/>
      </w:pPr>
      <w:rPr>
        <w:rFonts w:hint="default" w:ascii="Times New Roman" w:hAnsi="Times New Roman" w:eastAsia="Times New Roman" w:cs="Times New Roman"/>
        <w:b/>
      </w:rPr>
    </w:lvl>
    <w:lvl w:ilvl="1" w:tplc="041A0003" w:tentative="true">
      <w:start w:val="1"/>
      <w:numFmt w:val="bullet"/>
      <w:lvlText w:val="o"/>
      <w:lvlJc w:val="left"/>
      <w:pPr>
        <w:ind w:left="2496" w:hanging="360"/>
      </w:pPr>
      <w:rPr>
        <w:rFonts w:hint="default" w:ascii="Courier New" w:hAnsi="Courier New" w:cs="Courier New"/>
      </w:rPr>
    </w:lvl>
    <w:lvl w:ilvl="2" w:tplc="041A0005" w:tentative="true">
      <w:start w:val="1"/>
      <w:numFmt w:val="bullet"/>
      <w:lvlText w:val=""/>
      <w:lvlJc w:val="left"/>
      <w:pPr>
        <w:ind w:left="3216" w:hanging="360"/>
      </w:pPr>
      <w:rPr>
        <w:rFonts w:hint="default" w:ascii="Wingdings" w:hAnsi="Wingdings"/>
      </w:rPr>
    </w:lvl>
    <w:lvl w:ilvl="3" w:tplc="041A0001" w:tentative="true">
      <w:start w:val="1"/>
      <w:numFmt w:val="bullet"/>
      <w:lvlText w:val=""/>
      <w:lvlJc w:val="left"/>
      <w:pPr>
        <w:ind w:left="3936" w:hanging="360"/>
      </w:pPr>
      <w:rPr>
        <w:rFonts w:hint="default" w:ascii="Symbol" w:hAnsi="Symbol"/>
      </w:rPr>
    </w:lvl>
    <w:lvl w:ilvl="4" w:tplc="041A0003" w:tentative="true">
      <w:start w:val="1"/>
      <w:numFmt w:val="bullet"/>
      <w:lvlText w:val="o"/>
      <w:lvlJc w:val="left"/>
      <w:pPr>
        <w:ind w:left="4656" w:hanging="360"/>
      </w:pPr>
      <w:rPr>
        <w:rFonts w:hint="default" w:ascii="Courier New" w:hAnsi="Courier New" w:cs="Courier New"/>
      </w:rPr>
    </w:lvl>
    <w:lvl w:ilvl="5" w:tplc="041A0005" w:tentative="true">
      <w:start w:val="1"/>
      <w:numFmt w:val="bullet"/>
      <w:lvlText w:val=""/>
      <w:lvlJc w:val="left"/>
      <w:pPr>
        <w:ind w:left="5376" w:hanging="360"/>
      </w:pPr>
      <w:rPr>
        <w:rFonts w:hint="default" w:ascii="Wingdings" w:hAnsi="Wingdings"/>
      </w:rPr>
    </w:lvl>
    <w:lvl w:ilvl="6" w:tplc="041A0001" w:tentative="true">
      <w:start w:val="1"/>
      <w:numFmt w:val="bullet"/>
      <w:lvlText w:val=""/>
      <w:lvlJc w:val="left"/>
      <w:pPr>
        <w:ind w:left="6096" w:hanging="360"/>
      </w:pPr>
      <w:rPr>
        <w:rFonts w:hint="default" w:ascii="Symbol" w:hAnsi="Symbol"/>
      </w:rPr>
    </w:lvl>
    <w:lvl w:ilvl="7" w:tplc="041A0003" w:tentative="true">
      <w:start w:val="1"/>
      <w:numFmt w:val="bullet"/>
      <w:lvlText w:val="o"/>
      <w:lvlJc w:val="left"/>
      <w:pPr>
        <w:ind w:left="6816" w:hanging="360"/>
      </w:pPr>
      <w:rPr>
        <w:rFonts w:hint="default" w:ascii="Courier New" w:hAnsi="Courier New" w:cs="Courier New"/>
      </w:rPr>
    </w:lvl>
    <w:lvl w:ilvl="8" w:tplc="041A0005" w:tentative="true">
      <w:start w:val="1"/>
      <w:numFmt w:val="bullet"/>
      <w:lvlText w:val=""/>
      <w:lvlJc w:val="left"/>
      <w:pPr>
        <w:ind w:left="7536" w:hanging="360"/>
      </w:pPr>
      <w:rPr>
        <w:rFonts w:hint="default" w:ascii="Wingdings" w:hAnsi="Wingdings"/>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15B8F"/>
    <w:rsid w:val="00026649"/>
    <w:rsid w:val="00027321"/>
    <w:rsid w:val="00031683"/>
    <w:rsid w:val="0004303D"/>
    <w:rsid w:val="000432A9"/>
    <w:rsid w:val="00051F11"/>
    <w:rsid w:val="000577AF"/>
    <w:rsid w:val="00060E31"/>
    <w:rsid w:val="000733AE"/>
    <w:rsid w:val="0008290E"/>
    <w:rsid w:val="00086391"/>
    <w:rsid w:val="0009289F"/>
    <w:rsid w:val="00093047"/>
    <w:rsid w:val="000B23DB"/>
    <w:rsid w:val="000B536D"/>
    <w:rsid w:val="000B703D"/>
    <w:rsid w:val="000B7ABE"/>
    <w:rsid w:val="000C2268"/>
    <w:rsid w:val="000D26AE"/>
    <w:rsid w:val="000D7203"/>
    <w:rsid w:val="000F5DE1"/>
    <w:rsid w:val="00112793"/>
    <w:rsid w:val="00112A62"/>
    <w:rsid w:val="001141A9"/>
    <w:rsid w:val="00120F7F"/>
    <w:rsid w:val="00123304"/>
    <w:rsid w:val="00131D4B"/>
    <w:rsid w:val="001328D7"/>
    <w:rsid w:val="0014233B"/>
    <w:rsid w:val="00160D9F"/>
    <w:rsid w:val="00164BD8"/>
    <w:rsid w:val="0017049B"/>
    <w:rsid w:val="001766FC"/>
    <w:rsid w:val="0019162E"/>
    <w:rsid w:val="0019769D"/>
    <w:rsid w:val="001A07DC"/>
    <w:rsid w:val="001B2F99"/>
    <w:rsid w:val="001B7765"/>
    <w:rsid w:val="001C1FAB"/>
    <w:rsid w:val="001C5ECE"/>
    <w:rsid w:val="001D0FE9"/>
    <w:rsid w:val="001D2DC0"/>
    <w:rsid w:val="001D73AB"/>
    <w:rsid w:val="001D7623"/>
    <w:rsid w:val="001D7F8B"/>
    <w:rsid w:val="001F66D4"/>
    <w:rsid w:val="001F7E77"/>
    <w:rsid w:val="00202458"/>
    <w:rsid w:val="002041C2"/>
    <w:rsid w:val="0021163B"/>
    <w:rsid w:val="00235BD2"/>
    <w:rsid w:val="00243F8F"/>
    <w:rsid w:val="002535B8"/>
    <w:rsid w:val="002569B7"/>
    <w:rsid w:val="002674FB"/>
    <w:rsid w:val="00297C4B"/>
    <w:rsid w:val="002A0509"/>
    <w:rsid w:val="002B64F9"/>
    <w:rsid w:val="002B6ADA"/>
    <w:rsid w:val="002C2DFA"/>
    <w:rsid w:val="002D6C60"/>
    <w:rsid w:val="002E0F9D"/>
    <w:rsid w:val="002E4D32"/>
    <w:rsid w:val="002E585F"/>
    <w:rsid w:val="002F3385"/>
    <w:rsid w:val="00302B45"/>
    <w:rsid w:val="00304C23"/>
    <w:rsid w:val="00323073"/>
    <w:rsid w:val="00332E36"/>
    <w:rsid w:val="003333BD"/>
    <w:rsid w:val="00334A4B"/>
    <w:rsid w:val="00354285"/>
    <w:rsid w:val="0037113E"/>
    <w:rsid w:val="00376411"/>
    <w:rsid w:val="003774E0"/>
    <w:rsid w:val="0038105B"/>
    <w:rsid w:val="00382CB4"/>
    <w:rsid w:val="00385667"/>
    <w:rsid w:val="00391C6B"/>
    <w:rsid w:val="003A7C18"/>
    <w:rsid w:val="003B771E"/>
    <w:rsid w:val="003C226B"/>
    <w:rsid w:val="003C39F2"/>
    <w:rsid w:val="003D39DC"/>
    <w:rsid w:val="003E5D91"/>
    <w:rsid w:val="003E7850"/>
    <w:rsid w:val="00400CF1"/>
    <w:rsid w:val="00400F6C"/>
    <w:rsid w:val="00407B02"/>
    <w:rsid w:val="00416085"/>
    <w:rsid w:val="004259A5"/>
    <w:rsid w:val="004269C1"/>
    <w:rsid w:val="004417E4"/>
    <w:rsid w:val="00445295"/>
    <w:rsid w:val="00447295"/>
    <w:rsid w:val="004703FC"/>
    <w:rsid w:val="00485432"/>
    <w:rsid w:val="00486270"/>
    <w:rsid w:val="004A4B34"/>
    <w:rsid w:val="004B072B"/>
    <w:rsid w:val="004B2C2E"/>
    <w:rsid w:val="004B5D1A"/>
    <w:rsid w:val="004C547B"/>
    <w:rsid w:val="004D7D47"/>
    <w:rsid w:val="004F0A9D"/>
    <w:rsid w:val="004F7099"/>
    <w:rsid w:val="0051046D"/>
    <w:rsid w:val="0051129C"/>
    <w:rsid w:val="0052544E"/>
    <w:rsid w:val="00531148"/>
    <w:rsid w:val="00537F88"/>
    <w:rsid w:val="0054012F"/>
    <w:rsid w:val="00542251"/>
    <w:rsid w:val="00554D94"/>
    <w:rsid w:val="005708D5"/>
    <w:rsid w:val="00570EE3"/>
    <w:rsid w:val="005752CE"/>
    <w:rsid w:val="0058529D"/>
    <w:rsid w:val="00585761"/>
    <w:rsid w:val="00593F7A"/>
    <w:rsid w:val="005A286F"/>
    <w:rsid w:val="005D4919"/>
    <w:rsid w:val="005E0F4F"/>
    <w:rsid w:val="005E2AE1"/>
    <w:rsid w:val="005E5A89"/>
    <w:rsid w:val="005F20E4"/>
    <w:rsid w:val="005F52C5"/>
    <w:rsid w:val="00606959"/>
    <w:rsid w:val="006150B0"/>
    <w:rsid w:val="00616E35"/>
    <w:rsid w:val="00632F94"/>
    <w:rsid w:val="00647BAF"/>
    <w:rsid w:val="006512FB"/>
    <w:rsid w:val="00663957"/>
    <w:rsid w:val="006667B9"/>
    <w:rsid w:val="00667D61"/>
    <w:rsid w:val="00677355"/>
    <w:rsid w:val="00682212"/>
    <w:rsid w:val="0069342F"/>
    <w:rsid w:val="006A5E5B"/>
    <w:rsid w:val="006B2960"/>
    <w:rsid w:val="006B7125"/>
    <w:rsid w:val="006D61EC"/>
    <w:rsid w:val="006E22BF"/>
    <w:rsid w:val="006E6DE7"/>
    <w:rsid w:val="006F2099"/>
    <w:rsid w:val="007234CC"/>
    <w:rsid w:val="00741598"/>
    <w:rsid w:val="00747E68"/>
    <w:rsid w:val="007578C8"/>
    <w:rsid w:val="007639C3"/>
    <w:rsid w:val="007678BB"/>
    <w:rsid w:val="007A28B0"/>
    <w:rsid w:val="007A2B96"/>
    <w:rsid w:val="007A37D6"/>
    <w:rsid w:val="007A7978"/>
    <w:rsid w:val="007B168D"/>
    <w:rsid w:val="007B639A"/>
    <w:rsid w:val="007B68D3"/>
    <w:rsid w:val="007C133A"/>
    <w:rsid w:val="007C1C7B"/>
    <w:rsid w:val="007C3128"/>
    <w:rsid w:val="007C725C"/>
    <w:rsid w:val="007D26F6"/>
    <w:rsid w:val="007E07A2"/>
    <w:rsid w:val="007E31C8"/>
    <w:rsid w:val="00801F30"/>
    <w:rsid w:val="008068BA"/>
    <w:rsid w:val="008121A7"/>
    <w:rsid w:val="008127B8"/>
    <w:rsid w:val="00821C00"/>
    <w:rsid w:val="00830045"/>
    <w:rsid w:val="008723BD"/>
    <w:rsid w:val="00876478"/>
    <w:rsid w:val="008829F5"/>
    <w:rsid w:val="00884537"/>
    <w:rsid w:val="00890A9F"/>
    <w:rsid w:val="008A0989"/>
    <w:rsid w:val="008A4163"/>
    <w:rsid w:val="008B372C"/>
    <w:rsid w:val="008B69A8"/>
    <w:rsid w:val="008D0EA1"/>
    <w:rsid w:val="008D46FF"/>
    <w:rsid w:val="008D60F1"/>
    <w:rsid w:val="008D71DA"/>
    <w:rsid w:val="00906514"/>
    <w:rsid w:val="00926442"/>
    <w:rsid w:val="00926959"/>
    <w:rsid w:val="00932C74"/>
    <w:rsid w:val="009367A2"/>
    <w:rsid w:val="00942C33"/>
    <w:rsid w:val="00955351"/>
    <w:rsid w:val="00955BA6"/>
    <w:rsid w:val="00964234"/>
    <w:rsid w:val="0096480A"/>
    <w:rsid w:val="009943DC"/>
    <w:rsid w:val="00994487"/>
    <w:rsid w:val="009B0AA4"/>
    <w:rsid w:val="009B2704"/>
    <w:rsid w:val="009C5EDD"/>
    <w:rsid w:val="009C6968"/>
    <w:rsid w:val="00A246C6"/>
    <w:rsid w:val="00A33A0A"/>
    <w:rsid w:val="00A42F59"/>
    <w:rsid w:val="00A468D6"/>
    <w:rsid w:val="00A517F6"/>
    <w:rsid w:val="00A535CE"/>
    <w:rsid w:val="00A538AE"/>
    <w:rsid w:val="00A64CC0"/>
    <w:rsid w:val="00A673E2"/>
    <w:rsid w:val="00A70922"/>
    <w:rsid w:val="00A76747"/>
    <w:rsid w:val="00A815CA"/>
    <w:rsid w:val="00A83C27"/>
    <w:rsid w:val="00A87DE4"/>
    <w:rsid w:val="00A94CBF"/>
    <w:rsid w:val="00A9651F"/>
    <w:rsid w:val="00AA480B"/>
    <w:rsid w:val="00AA65A2"/>
    <w:rsid w:val="00AB0014"/>
    <w:rsid w:val="00AC314E"/>
    <w:rsid w:val="00AC7E12"/>
    <w:rsid w:val="00AD03E7"/>
    <w:rsid w:val="00AD567D"/>
    <w:rsid w:val="00AE40E7"/>
    <w:rsid w:val="00AF09C8"/>
    <w:rsid w:val="00AF2827"/>
    <w:rsid w:val="00AF4DC3"/>
    <w:rsid w:val="00B10492"/>
    <w:rsid w:val="00B26382"/>
    <w:rsid w:val="00B360AF"/>
    <w:rsid w:val="00B415A4"/>
    <w:rsid w:val="00B63579"/>
    <w:rsid w:val="00B66A0A"/>
    <w:rsid w:val="00B677FA"/>
    <w:rsid w:val="00B704DA"/>
    <w:rsid w:val="00B71702"/>
    <w:rsid w:val="00B718DB"/>
    <w:rsid w:val="00B80C1E"/>
    <w:rsid w:val="00B80CAC"/>
    <w:rsid w:val="00B81121"/>
    <w:rsid w:val="00B820FF"/>
    <w:rsid w:val="00BA2E40"/>
    <w:rsid w:val="00BA4A25"/>
    <w:rsid w:val="00BA61A3"/>
    <w:rsid w:val="00BB3002"/>
    <w:rsid w:val="00BB3256"/>
    <w:rsid w:val="00BB7FE0"/>
    <w:rsid w:val="00BC7372"/>
    <w:rsid w:val="00BD19BC"/>
    <w:rsid w:val="00BF10B9"/>
    <w:rsid w:val="00BF4F52"/>
    <w:rsid w:val="00C03FBD"/>
    <w:rsid w:val="00C068B2"/>
    <w:rsid w:val="00C1265B"/>
    <w:rsid w:val="00C24140"/>
    <w:rsid w:val="00C30B38"/>
    <w:rsid w:val="00C3274F"/>
    <w:rsid w:val="00C34514"/>
    <w:rsid w:val="00C42003"/>
    <w:rsid w:val="00C4486A"/>
    <w:rsid w:val="00C5425F"/>
    <w:rsid w:val="00C56E43"/>
    <w:rsid w:val="00C60521"/>
    <w:rsid w:val="00C65A94"/>
    <w:rsid w:val="00C942E4"/>
    <w:rsid w:val="00CA2855"/>
    <w:rsid w:val="00CA41B5"/>
    <w:rsid w:val="00CB119D"/>
    <w:rsid w:val="00CB3DDB"/>
    <w:rsid w:val="00CC2414"/>
    <w:rsid w:val="00CD5077"/>
    <w:rsid w:val="00CD7474"/>
    <w:rsid w:val="00CE7837"/>
    <w:rsid w:val="00CF4695"/>
    <w:rsid w:val="00D305BD"/>
    <w:rsid w:val="00D30772"/>
    <w:rsid w:val="00D365A4"/>
    <w:rsid w:val="00D44693"/>
    <w:rsid w:val="00D45048"/>
    <w:rsid w:val="00D64860"/>
    <w:rsid w:val="00D71694"/>
    <w:rsid w:val="00D86235"/>
    <w:rsid w:val="00D900B1"/>
    <w:rsid w:val="00D94E01"/>
    <w:rsid w:val="00D97072"/>
    <w:rsid w:val="00DA480D"/>
    <w:rsid w:val="00DA78E0"/>
    <w:rsid w:val="00DD44BA"/>
    <w:rsid w:val="00DD4E17"/>
    <w:rsid w:val="00DD5B5A"/>
    <w:rsid w:val="00DD628A"/>
    <w:rsid w:val="00E14B66"/>
    <w:rsid w:val="00E23FF6"/>
    <w:rsid w:val="00E34985"/>
    <w:rsid w:val="00E44CFB"/>
    <w:rsid w:val="00E519E2"/>
    <w:rsid w:val="00E53F5B"/>
    <w:rsid w:val="00E604F5"/>
    <w:rsid w:val="00E605C9"/>
    <w:rsid w:val="00E65BD9"/>
    <w:rsid w:val="00E75113"/>
    <w:rsid w:val="00E755F6"/>
    <w:rsid w:val="00E84C66"/>
    <w:rsid w:val="00E86090"/>
    <w:rsid w:val="00EB0213"/>
    <w:rsid w:val="00EB55A1"/>
    <w:rsid w:val="00EC3EB4"/>
    <w:rsid w:val="00ED066F"/>
    <w:rsid w:val="00EE5C6A"/>
    <w:rsid w:val="00EF618C"/>
    <w:rsid w:val="00F04587"/>
    <w:rsid w:val="00F158F8"/>
    <w:rsid w:val="00F20280"/>
    <w:rsid w:val="00F213EA"/>
    <w:rsid w:val="00F24AB1"/>
    <w:rsid w:val="00F276B0"/>
    <w:rsid w:val="00F34EC6"/>
    <w:rsid w:val="00F453C6"/>
    <w:rsid w:val="00F47A3C"/>
    <w:rsid w:val="00F609CB"/>
    <w:rsid w:val="00F60AA8"/>
    <w:rsid w:val="00F6521E"/>
    <w:rsid w:val="00F76931"/>
    <w:rsid w:val="00F77A05"/>
    <w:rsid w:val="00F8569F"/>
    <w:rsid w:val="00F93D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http://www.java.hr/xml/smarttags/zakoni" w:name="zakoni"/>
  <w:shapeDefaults>
    <o:shapedefaults spidmax="1026" v:ext="edit"/>
    <o:shapelayout v:ext="edit">
      <o:idmap data="1" v:ext="edit"/>
    </o:shapelayout>
  </w:shapeDefaults>
  <w:decimalSymbol w:val=","/>
  <w:listSeparator w:val=";"/>
  <w14:docId w14:val="0E8B6A4B"/>
  <w15:docId w15:val="{2465495E-B111-42B8-B50F-F2435B7DEBE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333BD"/>
    <w:pPr>
      <w:tabs>
        <w:tab w:val="center" w:pos="4536"/>
        <w:tab w:val="right" w:pos="9072"/>
      </w:tabs>
    </w:pPr>
  </w:style>
  <w:style w:type="paragraph" w:styleId="Podnoje">
    <w:name w:val="footer"/>
    <w:basedOn w:val="Normal"/>
    <w:rsid w:val="003333BD"/>
    <w:pPr>
      <w:tabs>
        <w:tab w:val="center" w:pos="4536"/>
        <w:tab w:val="right" w:pos="9072"/>
      </w:tabs>
    </w:pPr>
  </w:style>
  <w:style w:type="character" w:styleId="Brojstranice">
    <w:name w:val="page number"/>
    <w:basedOn w:val="Zadanifontodlomka"/>
    <w:rsid w:val="003333BD"/>
  </w:style>
  <w:style w:type="character" w:styleId="f01" w:customStyle="true">
    <w:name w:val="f01"/>
    <w:rsid w:val="00112793"/>
    <w:rPr>
      <w:rFonts w:hint="default" w:ascii="Times New Roman" w:hAnsi="Times New Roman" w:cs="Times New Roman"/>
      <w:color w:val="000000"/>
      <w:sz w:val="24"/>
      <w:szCs w:val="24"/>
    </w:rPr>
  </w:style>
  <w:style w:type="paragraph" w:styleId="Tekstbalonia">
    <w:name w:val="Balloon Text"/>
    <w:basedOn w:val="Normal"/>
    <w:link w:val="TekstbaloniaChar"/>
    <w:rsid w:val="00B677FA"/>
    <w:rPr>
      <w:rFonts w:ascii="Tahoma" w:hAnsi="Tahoma" w:cs="Tahoma"/>
      <w:sz w:val="16"/>
      <w:szCs w:val="16"/>
    </w:rPr>
  </w:style>
  <w:style w:type="character" w:styleId="TekstbaloniaChar" w:customStyle="true">
    <w:name w:val="Tekst balončića Char"/>
    <w:link w:val="Tekstbalonia"/>
    <w:rsid w:val="00B677FA"/>
    <w:rPr>
      <w:rFonts w:ascii="Tahoma" w:hAnsi="Tahoma" w:cs="Tahoma"/>
      <w:sz w:val="16"/>
      <w:szCs w:val="16"/>
    </w:rPr>
  </w:style>
  <w:style w:type="paragraph" w:styleId="Odlomakpopisa">
    <w:name w:val="List Paragraph"/>
    <w:basedOn w:val="Normal"/>
    <w:uiPriority w:val="34"/>
    <w:qFormat/>
    <w:rsid w:val="008D71DA"/>
    <w:pPr>
      <w:ind w:left="720"/>
      <w:contextualSpacing/>
    </w:pPr>
  </w:style>
  <w:style w:type="character" w:styleId="Tekstrezerviranogmjesta">
    <w:name w:val="Placeholder Text"/>
    <w:basedOn w:val="Zadanifontodlomka"/>
    <w:uiPriority w:val="99"/>
    <w:semiHidden/>
    <w:rsid w:val="00E23FF6"/>
    <w:rPr>
      <w:color w:val="808080"/>
      <w:bdr w:val="none" w:color="auto" w:sz="0" w:space="0"/>
      <w:shd w:val="clear" w:color="auto" w:fill="auto"/>
    </w:rPr>
  </w:style>
  <w:style w:type="character" w:styleId="eSPISCCParagraphDefaultFont" w:customStyle="true">
    <w:name w:val="eSPIS_CC_Paragraph Default Font"/>
    <w:basedOn w:val="Zadanifontodlomka"/>
    <w:rsid w:val="00E23FF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23FF6"/>
    <w:rPr>
      <w:bdr w:val="none" w:color="auto" w:sz="0" w:space="0"/>
      <w:shd w:val="clear" w:color="auto" w:fill="FFFFCC"/>
      <w:lang w:val="hr-HR"/>
    </w:rPr>
  </w:style>
  <w:style w:type="character" w:styleId="PozadinaSvijetloCrvena" w:customStyle="true">
    <w:name w:val="Pozadina_SvijetloCrvena"/>
    <w:basedOn w:val="eSPISCCParagraphDefaultFont"/>
    <w:rsid w:val="00E23FF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23FF6"/>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0816844">
      <w:bodyDiv w:val="true"/>
      <w:marLeft w:val="0"/>
      <w:marRight w:val="0"/>
      <w:marTop w:val="0"/>
      <w:marBottom w:val="0"/>
      <w:divBdr>
        <w:top w:val="none" w:color="auto" w:sz="0" w:space="0"/>
        <w:left w:val="none" w:color="auto" w:sz="0" w:space="0"/>
        <w:bottom w:val="none" w:color="auto" w:sz="0" w:space="0"/>
        <w:right w:val="none" w:color="auto" w:sz="0" w:space="0"/>
      </w:divBdr>
    </w:div>
    <w:div w:id="536313052">
      <w:bodyDiv w:val="true"/>
      <w:marLeft w:val="0"/>
      <w:marRight w:val="0"/>
      <w:marTop w:val="0"/>
      <w:marBottom w:val="0"/>
      <w:divBdr>
        <w:top w:val="none" w:color="auto" w:sz="0" w:space="0"/>
        <w:left w:val="none" w:color="auto" w:sz="0" w:space="0"/>
        <w:bottom w:val="none" w:color="auto" w:sz="0" w:space="0"/>
        <w:right w:val="none" w:color="auto" w:sz="0" w:space="0"/>
      </w:divBdr>
    </w:div>
    <w:div w:id="818544932">
      <w:bodyDiv w:val="true"/>
      <w:marLeft w:val="0"/>
      <w:marRight w:val="0"/>
      <w:marTop w:val="0"/>
      <w:marBottom w:val="0"/>
      <w:divBdr>
        <w:top w:val="none" w:color="auto" w:sz="0" w:space="0"/>
        <w:left w:val="none" w:color="auto" w:sz="0" w:space="0"/>
        <w:bottom w:val="none" w:color="auto" w:sz="0" w:space="0"/>
        <w:right w:val="none" w:color="auto" w:sz="0" w:space="0"/>
      </w:divBdr>
    </w:div>
    <w:div w:id="188994825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izvorni_sadrzaj>
    <derivirana_varijabla naziv="DomainObject.Predmet.PrimjedbaSuca_1">SPISU PRILEŽI 12 REGISTRATORA</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zvorni_sadrzaj>
    <derivirana_varijabla naziv="DomainObject.Predmet.SudioniciListNaziv_1">
      <item>FINANCIJSKA AGENCIJA, RC RIJEKA, PODRUŽNICA PULA, PULA</item>
      <item>ULJANIK Strojogradnja Diesel d.d. PULA</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zvorni_sadrzaj>
    <derivirana_varijabla naziv="DomainObject.Predmet.SudioniciListNazivOIB_1">
      <item>, OIB 85821130368</item>
      <item>, OIB 35951488983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2019.</izvorni_sadrzaj>
    <derivirana_varijabla naziv="DomainObject.Predmet.DatumZadnjeOdrzaneSudskeRadnje_1">12. rujna 2019.</derivirana_varijabla>
  </DomainObject.Predmet.DatumZadnjeOdrzaneSudskeRadnje>
  <DomainObject.PredzadnjaOdlukaIzPredmeta.DatumDonosenjaOdluke>
    <izvorni_sadrzaj>13. rujna 2019.</izvorni_sadrzaj>
    <derivirana_varijabla naziv="DomainObject.PredzadnjaOdlukaIzPredmeta.DatumDonosenjaOdluke_1">13. rujna 2019.</derivirana_varijabla>
  </DomainObject.PredzadnjaOdlukaIzPredmeta.DatumDonosenjaOdluke>
  <DomainObject.PredzadnjaOdlukaIzPredmeta.Oznaka>
    <izvorni_sadrzaj>St-117/2019-73</izvorni_sadrzaj>
    <derivirana_varijabla naziv="DomainObject.PredzadnjaOdlukaIzPredmeta.Oznaka_1">St-117/2019-73</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A924D1-B825-48A6-BCB6-264D5B355CC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37</properties:Pages>
  <properties:Words>16381</properties:Words>
  <properties:Characters>89389</properties:Characters>
  <properties:Lines>1863</properties:Lines>
  <properties:Paragraphs>672</properties:Paragraphs>
  <properties:TotalTime>1019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105590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2019-09-05T11:37:00Z</dcterms:created>
  <dc:creator>drabar</dc:creator>
  <cp:lastModifiedBy>Sanja Prodan</cp:lastModifiedBy>
  <cp:lastPrinted>2019-09-13T10:06:00Z</cp:lastPrinted>
  <dcterms:modified xmlns:xsi="http://www.w3.org/2001/XMLSchema-instance" xsi:type="dcterms:W3CDTF">2019-09-13T10:06:00Z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utvrđene i osporene tražbine (st-117-2019-uljanik strojogradnja diesel  priznate i osporene tražbine.docx)</vt:lpwstr>
  </prop:property>
  <prop:property fmtid="{D5CDD505-2E9C-101B-9397-08002B2CF9AE}" pid="4" name="CC_coloring">
    <vt:bool>false</vt:bool>
  </prop:property>
  <prop:property fmtid="{D5CDD505-2E9C-101B-9397-08002B2CF9AE}" pid="5" name="BrojStranica">
    <vt:i4>37</vt:i4>
  </prop:property>
</prop:Properties>
</file>