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8d71" w14:paraId="26c8d71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5C3631">
        <w:rPr>
          <w:rFonts w:hAnsi="Times New Roman" w:ascii="Times New Roman"/>
          <w:szCs w:val="24"/>
        </w:rPr>
        <w:t>9/12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8D1716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D41889">
        <w:rPr>
          <w:rFonts w:hAnsi="Times New Roman" w:ascii="Times New Roman"/>
          <w:szCs w:val="24"/>
        </w:rPr>
        <w:t xml:space="preserve"> </w:t>
      </w:r>
      <w:r w:rsidR="005C3631" w:rsidRPr="00AF78F7">
        <w:rPr>
          <w:rFonts w:hAnsi="Times New Roman" w:ascii="Times New Roman"/>
          <w:szCs w:val="24"/>
        </w:rPr>
        <w:t>IVAR d.o.o. u stečaju, Zagreb, Vrbik X. br. 4, MBS: 080090110, OIB: 18608181330</w:t>
      </w:r>
      <w:r w:rsidR="005C3631">
        <w:rPr>
          <w:rFonts w:hAnsi="Times New Roman" w:ascii="Times New Roman"/>
          <w:szCs w:val="24"/>
        </w:rPr>
        <w:t xml:space="preserve"> </w:t>
      </w:r>
      <w:r w:rsidR="005C3631">
        <w:rPr>
          <w:rFonts w:hAnsi="Times New Roman" w:ascii="Times New Roman"/>
        </w:rPr>
        <w:t xml:space="preserve">kn </w:t>
      </w:r>
      <w:r w:rsidR="003C65BA" w:rsidRPr="008D1716">
        <w:rPr>
          <w:rFonts w:hAnsi="Times New Roman" w:ascii="Times New Roman"/>
        </w:rPr>
        <w:t xml:space="preserve">, dana </w:t>
      </w:r>
      <w:r w:rsidR="00D465C8">
        <w:rPr>
          <w:rFonts w:hAnsi="Times New Roman" w:ascii="Times New Roman"/>
        </w:rPr>
        <w:t>27. srpnja 2017.</w:t>
      </w:r>
    </w:p>
    <w:p w:rsidRDefault="004832CA" w:rsidP="004832CA" w:rsidR="004832CA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5C3631" w:rsidR="004832CA" w:rsidRPr="000672D2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0672D2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5C3631" w:rsidRPr="005C3631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0672D2">
        <w:rPr>
          <w:rFonts w:cs="Times New Roman" w:hAnsi="Times New Roman" w:ascii="Times New Roman"/>
          <w:sz w:val="24"/>
          <w:szCs w:val="24"/>
        </w:rPr>
        <w:t xml:space="preserve">, </w:t>
      </w:r>
      <w:r w:rsidRPr="000672D2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0672D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5C3631">
        <w:rPr>
          <w:rFonts w:cs="Times New Roman" w:hAnsi="Times New Roman" w:ascii="Times New Roman"/>
          <w:b/>
          <w:bCs/>
          <w:sz w:val="24"/>
          <w:szCs w:val="24"/>
          <w:u w:val="single"/>
        </w:rPr>
        <w:t>25</w:t>
      </w:r>
      <w:r w:rsidR="000672D2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. </w:t>
      </w:r>
      <w:r w:rsidR="005C3631">
        <w:rPr>
          <w:rFonts w:cs="Times New Roman" w:hAnsi="Times New Roman" w:ascii="Times New Roman"/>
          <w:b/>
          <w:bCs/>
          <w:sz w:val="24"/>
          <w:szCs w:val="24"/>
          <w:u w:val="single"/>
        </w:rPr>
        <w:t>rujna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EC329E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3C65BA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7</w:t>
      </w:r>
      <w:r w:rsidR="00EC329E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5C3631">
        <w:rPr>
          <w:rFonts w:cs="Times New Roman" w:hAnsi="Times New Roman" w:ascii="Times New Roman"/>
          <w:b/>
          <w:bCs/>
          <w:sz w:val="24"/>
          <w:szCs w:val="24"/>
          <w:u w:val="single"/>
        </w:rPr>
        <w:t>14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:</w:t>
      </w:r>
      <w:r w:rsidR="005C3631">
        <w:rPr>
          <w:rFonts w:cs="Times New Roman" w:hAnsi="Times New Roman" w:ascii="Times New Roman"/>
          <w:b/>
          <w:bCs/>
          <w:sz w:val="24"/>
          <w:szCs w:val="24"/>
          <w:u w:val="single"/>
        </w:rPr>
        <w:t>0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0</w:t>
      </w:r>
      <w:r w:rsidR="0081540F" w:rsidRPr="000672D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672D2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0672D2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>i završni diobni popis može se izvršiti u sobi br. 91/II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193.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>U Zagrebu</w:t>
      </w:r>
      <w:r w:rsidR="0081540F" w:rsidRPr="00C44F9B">
        <w:rPr>
          <w:rFonts w:hAnsi="Times New Roman" w:ascii="Times New Roman"/>
          <w:szCs w:val="24"/>
        </w:rPr>
        <w:t xml:space="preserve">, </w:t>
      </w:r>
      <w:r w:rsidR="00C44F9B" w:rsidRPr="00C44F9B">
        <w:rPr>
          <w:rFonts w:hAnsi="Times New Roman" w:ascii="Times New Roman"/>
        </w:rPr>
        <w:t>27. srpnja 2017.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4832CA" w:rsidP="00C44F9B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8378D5">
        <w:rPr>
          <w:rFonts w:hAnsi="Times New Roman" w:ascii="Times New Roman"/>
          <w:szCs w:val="24"/>
        </w:rPr>
        <w:t xml:space="preserve"> v.r.</w:t>
      </w:r>
    </w:p>
    <w:p w:rsidRDefault="008378D5" w:rsidP="00C44F9B" w:rsidR="008378D5">
      <w:pPr>
        <w:jc w:val="right"/>
        <w:rPr>
          <w:rFonts w:hAnsi="Times New Roman" w:ascii="Times New Roman"/>
          <w:szCs w:val="24"/>
        </w:rPr>
      </w:pPr>
    </w:p>
    <w:p w:rsidRDefault="008378D5" w:rsidP="00681078" w:rsidR="008378D5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8378D5" w:rsidP="00681078" w:rsidR="008378D5">
      <w:pPr>
        <w:pStyle w:val="Odlomakpopisa"/>
        <w:jc w:val="right"/>
      </w:pPr>
      <w:r>
        <w:t xml:space="preserve">ovlašteni službenik: </w:t>
      </w:r>
    </w:p>
    <w:p w:rsidRDefault="008378D5" w:rsidP="00681078" w:rsidR="008378D5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C44F9B" w:rsidP="00C44F9B" w:rsidR="00C44F9B" w:rsidRPr="0074490B">
      <w:pPr>
        <w:jc w:val="right"/>
        <w:rPr>
          <w:rFonts w:hAnsi="Times New Roman" w:ascii="Times New Roman"/>
          <w:szCs w:val="24"/>
        </w:rPr>
      </w:pPr>
    </w:p>
    <w:p w:rsidRDefault="00CE04D0" w:rsidP="004832CA" w:rsidR="00CE04D0">
      <w:pPr>
        <w:rPr>
          <w:rFonts w:hAnsi="Times New Roman" w:ascii="Times New Roman"/>
          <w:szCs w:val="24"/>
        </w:rPr>
      </w:pPr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4832CA" w:rsidP="008378D5" w:rsidR="004832CA" w:rsidRPr="00B50A51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  <w:bookmarkStart w:name="_GoBack" w:id="0"/>
      <w:bookmarkEnd w:id="0"/>
      <w:r w:rsidR="00C44F9B">
        <w:rPr>
          <w:rFonts w:hAnsi="Times New Roman" w:ascii="Times New Roman"/>
          <w:szCs w:val="24"/>
        </w:rPr>
        <w:t xml:space="preserve"> </w:t>
      </w:r>
    </w:p>
    <w:sectPr w:rsidSect="0074490B" w:rsidR="004832CA" w:rsidRPr="00B50A51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61302"/>
    <w:rsid w:val="00065E11"/>
    <w:rsid w:val="000672D2"/>
    <w:rsid w:val="000F2F0A"/>
    <w:rsid w:val="00125307"/>
    <w:rsid w:val="00260F49"/>
    <w:rsid w:val="00333B13"/>
    <w:rsid w:val="003C65BA"/>
    <w:rsid w:val="003F1081"/>
    <w:rsid w:val="004124BA"/>
    <w:rsid w:val="00462AD9"/>
    <w:rsid w:val="004832CA"/>
    <w:rsid w:val="004D3191"/>
    <w:rsid w:val="004D6467"/>
    <w:rsid w:val="00534A69"/>
    <w:rsid w:val="005C3631"/>
    <w:rsid w:val="00636788"/>
    <w:rsid w:val="006A705E"/>
    <w:rsid w:val="0074490B"/>
    <w:rsid w:val="007662D4"/>
    <w:rsid w:val="007B0EAF"/>
    <w:rsid w:val="0081540F"/>
    <w:rsid w:val="008378D5"/>
    <w:rsid w:val="00891070"/>
    <w:rsid w:val="008D6664"/>
    <w:rsid w:val="008E677A"/>
    <w:rsid w:val="00906078"/>
    <w:rsid w:val="00920D8C"/>
    <w:rsid w:val="009E7DB2"/>
    <w:rsid w:val="009F20AA"/>
    <w:rsid w:val="00A25597"/>
    <w:rsid w:val="00B04E99"/>
    <w:rsid w:val="00B35553"/>
    <w:rsid w:val="00B50A51"/>
    <w:rsid w:val="00BE3F48"/>
    <w:rsid w:val="00BF27DE"/>
    <w:rsid w:val="00C44F9B"/>
    <w:rsid w:val="00CE04D0"/>
    <w:rsid w:val="00D174D6"/>
    <w:rsid w:val="00D41889"/>
    <w:rsid w:val="00D465C8"/>
    <w:rsid w:val="00D77C2D"/>
    <w:rsid w:val="00EC329E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8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7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8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8378D5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78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78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8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8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8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8378D5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Petar Ljubas</izvorni_sadrzaj>
    <derivirana_varijabla naziv="DomainObject.Predmet.StrankaFormated_1">  REPUBLIKA HRVATSKA, MINISTARSTVO FINANCIJA, POREZNA UPRAVA, PODRUČNI URED ZAGREB zastupanog po punomoćniku ŽUPANIJSKO DRŽAVNO ODVJETNIŠTVO U ZAGREBU; VJEROVNICI; Petar Ljubas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Petar Ljubas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Petar Ljubas</izvorni_sadrzaj>
    <derivirana_varijabla naziv="DomainObject.Predmet.StrankaFormatedWithAdress_1"> REPUBLIKA HRVATSKA, MINISTARSTVO FINANCIJA, POREZNA UPRAVA, PODRUČNI URED ZAGREB zastupanog po punomoćniku ŽUPANIJSKO DRŽAVNO ODVJETNIŠTVO U ZAGREBU; VJEROVNICI; Petar Ljubas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Petar Ljubas</derivirana_varijabla>
  </DomainObject.Predmet.StrankaFormatedWithAdressOIB>
  <DomainObject.Predmet.StrankaWithAdress>
    <izvorni_sadrzaj>REPUBLIKA HRVATSKA, MINISTARSTVO FINANCIJA, POREZNA UPRAVA, PODRUČNI URED ZAGREB ,VJEROVNICI ,Petar Ljubas </izvorni_sadrzaj>
    <derivirana_varijabla naziv="DomainObject.Predmet.StrankaWithAdress_1">REPUBLIKA HRVATSKA, MINISTARSTVO FINANCIJA, POREZNA UPRAVA, PODRUČNI URED ZAGREB ,VJEROVNICI ,Petar Ljubas </derivirana_varijabla>
  </DomainObject.Predmet.StrankaWithAdress>
  <DomainObject.Predmet.StrankaWithAdressOIB>
    <izvorni_sadrzaj>REPUBLIKA HRVATSKA, MINISTARSTVO FINANCIJA, POREZNA UPRAVA, PODRUČNI URED ZAGREB, OIB 18683136487,VJEROVNICI,Petar Ljubas</izvorni_sadrzaj>
    <derivirana_varijabla naziv="DomainObject.Predmet.StrankaWithAdressOIB_1">REPUBLIKA HRVATSKA, MINISTARSTVO FINANCIJA, POREZNA UPRAVA, PODRUČNI URED ZAGREB, OIB 18683136487,VJEROVNICI,Petar Ljubas</derivirana_varijabla>
  </DomainObject.Predmet.StrankaWithAdressOIB>
  <DomainObject.Predmet.StrankaNazivFormated>
    <izvorni_sadrzaj>REPUBLIKA HRVATSKA, MINISTARSTVO FINANCIJA, POREZNA UPRAVA, PODRUČNI URED ZAGREB,VJEROVNICI,Petar Ljubas</izvorni_sadrzaj>
    <derivirana_varijabla naziv="DomainObject.Predmet.StrankaNazivFormated_1">REPUBLIKA HRVATSKA, MINISTARSTVO FINANCIJA, POREZNA UPRAVA, PODRUČNI URED ZAGREB,VJEROVNICI,Petar Ljubas</derivirana_varijabla>
  </DomainObject.Predmet.StrankaNazivFormated>
  <DomainObject.Predmet.StrankaNazivFormatedOIB>
    <izvorni_sadrzaj>REPUBLIKA HRVATSKA, MINISTARSTVO FINANCIJA, POREZNA UPRAVA, PODRUČNI URED ZAGREB, OIB 18683136487,VJEROVNICI,Petar Ljubas</izvorni_sadrzaj>
    <derivirana_varijabla naziv="DomainObject.Predmet.StrankaNazivFormatedOIB_1">REPUBLIKA HRVATSKA, MINISTARSTVO FINANCIJA, POREZNA UPRAVA, PODRUČNI URED ZAGREB, OIB 18683136487,VJEROVNICI,Petar Ljubas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Petar Ljubas</item>
    </izvorni_sadrzaj>
    <derivirana_varijabla naziv="DomainObject.Predmet.StrankaListNazivFormated_1">
      <item>REPUBLIKA HRVATSKA, MINISTARSTVO FINANCIJA, POREZNA UPRAVA, PODRUČNI URED ZAGREB</item>
      <item>VJEROVNICI</item>
      <item>Petar Ljubas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Petar Ljubas</item>
    </izvorni_sadrzaj>
    <derivirana_varijabla naziv="DomainObject.Predmet.StrankaListNazivFormatedOIB_1">
      <item>REPUBLIKA HRVATSKA, MINISTARSTVO FINANCIJA, POREZNA UPRAVA, PODRUČNI URED ZAGREB, OIB 18683136487</item>
      <item>VJEROVNICI</item>
      <item>Petar Ljubas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1417</properties:Characters>
  <properties:Lines>48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2017-09-22T08:34:00Z</dcterms:created>
  <dc:creator>Sudsko vijeće</dc:creator>
  <cp:lastModifiedBy>Valentina Kranjčić</cp:lastModifiedBy>
  <cp:lastPrinted>2017-09-22T08:35:00Z</cp:lastPrinted>
  <dcterms:modified xmlns:xsi="http://www.w3.org/2001/XMLSchema-instance" xsi:type="dcterms:W3CDTF">2017-09-22T08:35:00Z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