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704f" w14:paraId="556704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A1D14">
        <w:t>8639/2015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B396F">
        <w:t>5. veljače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BA1D14">
        <w:t xml:space="preserve">DUPLEKS d.o.o. Karlovac, Lopašićeva 8, MBS: </w:t>
      </w:r>
      <w:r w:rsidR="00BA1D14" w:rsidRPr="0004692C">
        <w:t>020000238</w:t>
      </w:r>
      <w:r w:rsidR="00BA1D14">
        <w:t xml:space="preserve">, OIB: </w:t>
      </w:r>
      <w:r w:rsidR="00BA1D14" w:rsidRPr="0004692C">
        <w:t>74345846978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A1D14">
        <w:t>5.560,75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B396F">
        <w:t>5.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20A1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A1D14"/>
    <w:rsid w:val="00BB396F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0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8639</izvorni_sadrzaj>
    <derivirana_varijabla naziv="DomainObject.Predmet.Broj_1">8639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St-8639/2015</izvorni_sadrzaj>
    <derivirana_varijabla naziv="DomainObject.Predmet.OznakaBroj_1">St-8639/2015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Dupleks d.o.o. zastupanog po punomoćniku Nada Dupljak</izvorni_sadrzaj>
    <derivirana_varijabla naziv="DomainObject.Predmet.ProtustrankaFormated_1">  Dupleks d.o.o. zastupanog po punomoćniku Nada Dupljak</derivirana_varijabla>
  </DomainObject.Predmet.ProtustrankaFormated>
  <DomainObject.Predmet.ProtustrankaFormatedOIB>
    <izvorni_sadrzaj>  Dupleks d.o.o., OIB 74345846978 zastupanog po punomoćniku Nada Dupljak</izvorni_sadrzaj>
    <derivirana_varijabla naziv="DomainObject.Predmet.ProtustrankaFormatedOIB_1">  Dupleks d.o.o., OIB 74345846978 zastupanog po punomoćniku Nada Dupljak</derivirana_varijabla>
  </DomainObject.Predmet.ProtustrankaFormatedOIB>
  <DomainObject.Predmet.ProtustrankaFormatedWithAdress>
    <izvorni_sadrzaj> Dupleks d.o.o., Lopašićeva 8, 47000 Karlovac zastupanog po punomoćniku Nada Dupljak</izvorni_sadrzaj>
    <derivirana_varijabla naziv="DomainObject.Predmet.ProtustrankaFormatedWithAdress_1"> Dupleks d.o.o., Lopašićeva 8, 47000 Karlovac zastupanog po punomoćniku Nada Dupljak</derivirana_varijabla>
  </DomainObject.Predmet.ProtustrankaFormatedWithAdress>
  <DomainObject.Predmet.ProtustrankaFormatedWithAdressOIB>
    <izvorni_sadrzaj> Dupleks d.o.o., OIB 74345846978, Lopašićeva 8, 47000 Karlovac zastupanog po punomoćniku Nada Dupljak</izvorni_sadrzaj>
    <derivirana_varijabla naziv="DomainObject.Predmet.ProtustrankaFormatedWithAdressOIB_1"> Dupleks d.o.o., OIB 74345846978, Lopašićeva 8, 47000 Karlovac zastupanog po punomoćniku Nada Dupljak</derivirana_varijabla>
  </DomainObject.Predmet.ProtustrankaFormatedWithAdressOIB>
  <DomainObject.Predmet.ProtustrankaWithAdress>
    <izvorni_sadrzaj>Dupleks d.o.o. Lopašićeva 8, 47000 Karlovac</izvorni_sadrzaj>
    <derivirana_varijabla naziv="DomainObject.Predmet.ProtustrankaWithAdress_1">Dupleks d.o.o. Lopašićeva 8, 47000 Karlovac</derivirana_varijabla>
  </DomainObject.Predmet.ProtustrankaWithAdress>
  <DomainObject.Predmet.ProtustrankaWithAdressOIB>
    <izvorni_sadrzaj>Dupleks d.o.o., OIB 74345846978, Lopašićeva 8, 47000 Karlovac</izvorni_sadrzaj>
    <derivirana_varijabla naziv="DomainObject.Predmet.ProtustrankaWithAdressOIB_1">Dupleks d.o.o., OIB 74345846978, Lopašićeva 8, 47000 Karlovac</derivirana_varijabla>
  </DomainObject.Predmet.ProtustrankaWithAdressOIB>
  <DomainObject.Predmet.ProtustrankaNazivFormated>
    <izvorni_sadrzaj>Dupleks d.o.o.</izvorni_sadrzaj>
    <derivirana_varijabla naziv="DomainObject.Predmet.ProtustrankaNazivFormated_1">Dupleks d.o.o.</derivirana_varijabla>
  </DomainObject.Predmet.ProtustrankaNazivFormated>
  <DomainObject.Predmet.ProtustrankaNazivFormatedOIB>
    <izvorni_sadrzaj>Dupleks d.o.o., OIB 74345846978</izvorni_sadrzaj>
    <derivirana_varijabla naziv="DomainObject.Predmet.ProtustrankaNazivFormatedOIB_1">Dupleks d.o.o., OIB 74345846978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Dupleks d.o.o. zastupanog po punomoćniku Nada Dupljak</item>
    </izvorni_sadrzaj>
    <derivirana_varijabla naziv="DomainObject.Predmet.ProtuStrankaListFormated_1">
      <item>Dupleks d.o.o. zastupanog po punomoćniku Nada Dupljak</item>
    </derivirana_varijabla>
  </DomainObject.Predmet.ProtuStrankaListFormated>
  <DomainObject.Predmet.ProtuStrankaListFormatedOIB>
    <izvorni_sadrzaj>
      <item>Dupleks d.o.o., OIB 74345846978 zastupanog po punomoćniku Nada Dupljak</item>
    </izvorni_sadrzaj>
    <derivirana_varijabla naziv="DomainObject.Predmet.ProtuStrankaListFormatedOIB_1">
      <item>Dupleks d.o.o., OIB 74345846978 zastupanog po punomoćniku Nada Dupljak</item>
    </derivirana_varijabla>
  </DomainObject.Predmet.ProtuStrankaListFormatedOIB>
  <DomainObject.Predmet.ProtuStrankaListFormatedWithAdress>
    <izvorni_sadrzaj>
      <item>Dupleks d.o.o., Lopašićeva 8, 47000 Karlovac zastupanog po punomoćniku Nada Dupljak</item>
    </izvorni_sadrzaj>
    <derivirana_varijabla naziv="DomainObject.Predmet.ProtuStrankaListFormatedWithAdress_1">
      <item>Dupleks d.o.o., Lopašićeva 8, 47000 Karlovac zastupanog po punomoćniku Nada Dupljak</item>
    </derivirana_varijabla>
  </DomainObject.Predmet.ProtuStrankaListFormatedWithAdress>
  <DomainObject.Predmet.ProtuStrankaListFormatedWithAdressOIB>
    <izvorni_sadrzaj>
      <item>Dupleks d.o.o., OIB 74345846978, Lopašićeva 8, 47000 Karlovac zastupanog po punomoćniku Nada Dupljak</item>
    </izvorni_sadrzaj>
    <derivirana_varijabla naziv="DomainObject.Predmet.ProtuStrankaListFormatedWithAdressOIB_1">
      <item>Dupleks d.o.o., OIB 74345846978, Lopašićeva 8, 47000 Karlovac zastupanog po punomoćniku Nada Dupljak</item>
    </derivirana_varijabla>
  </DomainObject.Predmet.ProtuStrankaListFormatedWithAdressOIB>
  <DomainObject.Predmet.ProtuStrankaListNazivFormated>
    <izvorni_sadrzaj>
      <item>Dupleks d.o.o.</item>
    </izvorni_sadrzaj>
    <derivirana_varijabla naziv="DomainObject.Predmet.ProtuStrankaListNazivFormated_1">
      <item>Dupleks d.o.o.</item>
    </derivirana_varijabla>
  </DomainObject.Predmet.ProtuStrankaListNazivFormated>
  <DomainObject.Predmet.ProtuStrankaListNazivFormatedOIB>
    <izvorni_sadrzaj>
      <item>Dupleks d.o.o., OIB 74345846978</item>
    </izvorni_sadrzaj>
    <derivirana_varijabla naziv="DomainObject.Predmet.ProtuStrankaListNazivFormatedOIB_1">
      <item>Dupleks d.o.o., OIB 74345846978</item>
    </derivirana_varijabla>
  </DomainObject.Predmet.ProtuStrankaListNazivFormatedOIB>
  <DomainObject.Predmet.OstaliListFormated>
    <izvorni_sadrzaj>
      <item>Nada Dupljak punomoćnik sudionika u postupku Dupleks d.o.o.</item>
    </izvorni_sadrzaj>
    <derivirana_varijabla naziv="DomainObject.Predmet.OstaliListFormated_1">
      <item>Nada Dupljak punomoćnik sudionika u postupku Dupleks d.o.o.</item>
    </derivirana_varijabla>
  </DomainObject.Predmet.OstaliListFormated>
  <DomainObject.Predmet.OstaliListFormatedOIB>
    <izvorni_sadrzaj>
      <item>Nada Dupljak, OIB 80904296365 punomoćnik sudionika u postupku Dupleks d.o.o.</item>
    </izvorni_sadrzaj>
    <derivirana_varijabla naziv="DomainObject.Predmet.OstaliListFormatedOIB_1">
      <item>Nada Dupljak, OIB 80904296365 punomoćnik sudionika u postupku Dupleks d.o.o.</item>
    </derivirana_varijabla>
  </DomainObject.Predmet.OstaliListFormatedOIB>
  <DomainObject.Predmet.OstaliListFormatedWithAdress>
    <izvorni_sadrzaj>
      <item>Nada Dupljak, Radoslava Lopašića 8, 47000 Karlovac punomoćnik sudionika u postupku Dupleks d.o.o.</item>
    </izvorni_sadrzaj>
    <derivirana_varijabla naziv="DomainObject.Predmet.OstaliListFormatedWithAdress_1">
      <item>Nada Dupljak, Radoslava Lopašića 8, 47000 Karlovac punomoćnik sudionika u postupku Dupleks d.o.o.</item>
    </derivirana_varijabla>
  </DomainObject.Predmet.OstaliListFormatedWithAdress>
  <DomainObject.Predmet.OstaliListFormatedWithAdressOIB>
    <izvorni_sadrzaj>
      <item>Nada Dupljak, OIB 80904296365, Radoslava Lopašića 8, 47000 Karlovac punomoćnik sudionika u postupku Dupleks d.o.o.</item>
    </izvorni_sadrzaj>
    <derivirana_varijabla naziv="DomainObject.Predmet.OstaliListFormatedWithAdressOIB_1">
      <item>Nada Dupljak, OIB 80904296365, Radoslava Lopašića 8, 47000 Karlovac punomoćnik sudionika u postupku Dupleks d.o.o.</item>
    </derivirana_varijabla>
  </DomainObject.Predmet.OstaliListFormatedWithAdressOIB>
  <DomainObject.Predmet.OstaliListNazivFormated>
    <izvorni_sadrzaj>
      <item>Nada Dupljak</item>
    </izvorni_sadrzaj>
    <derivirana_varijabla naziv="DomainObject.Predmet.OstaliListNazivFormated_1">
      <item>Nada Dupljak</item>
    </derivirana_varijabla>
  </DomainObject.Predmet.OstaliListNazivFormated>
  <DomainObject.Predmet.OstaliListNazivFormatedOIB>
    <izvorni_sadrzaj>
      <item>Nada Dupljak, OIB 80904296365</item>
    </izvorni_sadrzaj>
    <derivirana_varijabla naziv="DomainObject.Predmet.OstaliListNazivFormatedOIB_1">
      <item>Nada Dupljak, OIB 80904296365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Dupleks d.o.o.</izvorni_sadrzaj>
    <derivirana_varijabla naziv="DomainObject.Predmet.ProtustrankaIDrugi_1">Dupleks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Dupleks d.o.o., OIB 74345846978, Lopašićeva 8, 47000 Karlovac</izvorni_sadrzaj>
    <derivirana_varijabla naziv="DomainObject.Predmet.ProtustrankaIDrugiAdressOIB_1">Dupleks d.o.o., OIB 74345846978, Lopašićeva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Dupleks d.o.o.</item>
      <item>Nada Dupljak</item>
    </izvorni_sadrzaj>
    <derivirana_varijabla naziv="DomainObject.Predmet.SudioniciListNaziv_1">
      <item>Fina, regionalni centar Zagreb, podružnica Karlovac</item>
      <item>Dupleks d.o.o.</item>
      <item>Nada Dupljak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Dupleks d.o.o., OIB 74345846978, Lopašićeva 8,47000 Karlovac</item>
      <item>Nada Dupljak, OIB 80904296365, Radoslava Lopašića 8,47000 Karlovac</item>
    </izvorni_sadrzaj>
    <derivirana_varijabla naziv="DomainObject.Predmet.SudioniciListAdressOIB_1">
      <item>Fina, regionalni centar Zagreb, podružnica Karlovac, OIB 85821130368, Vitezovićeva 1,47000 Karlovac</item>
      <item>Dupleks d.o.o., OIB 74345846978, Lopašićeva 8,47000 Karlovac</item>
      <item>Nada Dupljak, OIB 80904296365, Radoslava Lopašića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74345846978</item>
      <item>, OIB 80904296365</item>
    </izvorni_sadrzaj>
    <derivirana_varijabla naziv="DomainObject.Predmet.SudioniciListNazivOIB_1">
      <item>, OIB 85821130368</item>
      <item>, OIB 74345846978</item>
      <item>, OIB 80904296365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2016-02-05T13:21:00Z</dcterms:created>
  <dc:creator>ilukac</dc:creator>
  <cp:lastModifiedBy>Marija Kojić</cp:lastModifiedBy>
  <cp:lastPrinted>2016-02-05T13:12:00Z</cp:lastPrinted>
  <dcterms:modified xmlns:xsi="http://www.w3.org/2001/XMLSchema-instance" xsi:type="dcterms:W3CDTF">2016-02-05T13:22:00Z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