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3344" w14:paraId="3473344" w:rsidRDefault="001D15B7" w:rsidP="001D15B7" w:rsidR="001D15B7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15B7" w:rsidP="00910611" w:rsidR="001D15B7">
      <w:r>
        <w:rPr>
          <w:rFonts w:eastAsia="MS Mincho"/>
        </w:rPr>
        <w:t>REPUBLIKA HRVATSKA</w:t>
      </w:r>
    </w:p>
    <w:p w:rsidRDefault="001D15B7" w:rsidP="00910611" w:rsidR="001D15B7">
      <w:r>
        <w:rPr>
          <w:rFonts w:eastAsia="MS Mincho"/>
        </w:rPr>
        <w:t>TRGOVAČKI SUD U RIJECI</w:t>
      </w:r>
    </w:p>
    <w:p w:rsidRDefault="001D15B7" w:rsidR="001D15B7" w:rsidRPr="00910611">
      <w:pPr>
        <w:rPr>
          <w:rFonts w:eastAsia="MS Mincho"/>
        </w:rPr>
      </w:pPr>
      <w:r>
        <w:rPr>
          <w:rFonts w:eastAsia="MS Mincho"/>
        </w:rPr>
        <w:t xml:space="preserve">    Rijeka, Zadarska 1 i 3</w:t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C099B">
        <w:t>281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01C71">
        <w:rPr>
          <w:b/>
          <w:bCs/>
        </w:rPr>
        <w:t>BRANITELJI HRVATSKE - RIJEKA, Blaža Polića 2/III, OIB 21706658355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>Ukupan iznos duga evidentiran na temelju neizvršenih osnova za plaćanje na dan 0</w:t>
      </w:r>
      <w:r w:rsidR="00D01C71">
        <w:t>1</w:t>
      </w:r>
      <w:r>
        <w:t xml:space="preserve">. rujna 2015. godine iznosi </w:t>
      </w:r>
      <w:r w:rsidRPr="00B416A5">
        <w:rPr>
          <w:b/>
        </w:rPr>
        <w:t>5</w:t>
      </w:r>
      <w:r w:rsidR="00D01C71">
        <w:rPr>
          <w:b/>
        </w:rPr>
        <w:t>3</w:t>
      </w:r>
      <w:r w:rsidRPr="00B416A5">
        <w:rPr>
          <w:b/>
        </w:rPr>
        <w:t>.</w:t>
      </w:r>
      <w:r w:rsidR="00D01C71">
        <w:rPr>
          <w:b/>
        </w:rPr>
        <w:t>050,61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5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1463CE" w:rsidR="006677B8" w:rsidRPr="00192B34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  Posl. br. 15 St-</w:t>
    </w:r>
    <w:r w:rsidR="00010B99">
      <w:t>190</w:t>
    </w:r>
    <w:r w:rsidR="007552E8">
      <w:t>/14-11</w:t>
    </w:r>
  </w:p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01C71">
      <w:t>281</w:t>
    </w:r>
    <w:r w:rsidR="00B416A5">
      <w:t>/15-</w:t>
    </w:r>
    <w:r w:rsidR="00D01C7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15B7"/>
    <w:rsid w:val="001D2AAF"/>
    <w:rsid w:val="001D42F4"/>
    <w:rsid w:val="001D4AE8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099B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A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A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A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A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A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A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A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A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St-281/2015-5</izvorni_sadrzaj>
    <derivirana_varijabla naziv="DomainObject.Oznaka_1">St-281/2015-5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BRANITELJI HRVATSKE - RIJEKA  Rijeka</izvorni_sadrzaj>
    <derivirana_varijabla naziv="DomainObject.Predmet.ProtustrankaFormated_1">  BRANITELJI HRVATSKE - RIJEKA  Rijeka</derivirana_varijabla>
  </DomainObject.Predmet.ProtustrankaFormated>
  <DomainObject.Predmet.ProtustrankaFormatedOIB>
    <izvorni_sadrzaj>  BRANITELJI HRVATSKE - RIJEKA  Rijeka, OIB 21706658355</izvorni_sadrzaj>
    <derivirana_varijabla naziv="DomainObject.Predmet.ProtustrankaFormatedOIB_1">  BRANITELJI HRVATSKE - RIJEKA  Rijeka, OIB 21706658355</derivirana_varijabla>
  </DomainObject.Predmet.ProtustrankaFormatedOIB>
  <DomainObject.Predmet.ProtustrankaFormatedWithAdress>
    <izvorni_sadrzaj> BRANITELJI HRVATSKE - RIJEKA  Rijeka, Blaža Polića 2, 51000 Rijeka</izvorni_sadrzaj>
    <derivirana_varijabla naziv="DomainObject.Predmet.ProtustrankaFormatedWithAdress_1"> BRANITELJI HRVATSKE - RIJEKA  Rijeka, Blaža Polića 2, 51000 Rijeka</derivirana_varijabla>
  </DomainObject.Predmet.ProtustrankaFormatedWithAdress>
  <DomainObject.Predmet.ProtustrankaFormatedWithAdressOIB>
    <izvorni_sadrzaj> BRANITELJI HRVATSKE - RIJEKA  Rijeka, OIB 21706658355, Blaža Polića 2, 51000 Rijeka</izvorni_sadrzaj>
    <derivirana_varijabla naziv="DomainObject.Predmet.ProtustrankaFormatedWithAdressOIB_1"> BRANITELJI HRVATSKE - RIJEKA  Rijeka, OIB 21706658355, Blaža Polića 2, 51000 Rijeka</derivirana_varijabla>
  </DomainObject.Predmet.ProtustrankaFormatedWithAdressOIB>
  <DomainObject.Predmet.ProtustrankaWithAdress>
    <izvorni_sadrzaj>BRANITELJI HRVATSKE - RIJEKA  Rijeka Blaža Polića 2, 51000 Rijeka</izvorni_sadrzaj>
    <derivirana_varijabla naziv="DomainObject.Predmet.ProtustrankaWithAdress_1">BRANITELJI HRVATSKE - RIJEKA  Rijeka Blaža Polića 2, 51000 Rijeka</derivirana_varijabla>
  </DomainObject.Predmet.ProtustrankaWithAdress>
  <DomainObject.Predmet.ProtustrankaWithAdressOIB>
    <izvorni_sadrzaj>BRANITELJI HRVATSKE - RIJEKA  Rijeka, OIB 21706658355, Blaža Polića 2, 51000 Rijeka</izvorni_sadrzaj>
    <derivirana_varijabla naziv="DomainObject.Predmet.ProtustrankaWithAdressOIB_1">BRANITELJI HRVATSKE - RIJEKA  Rijeka, OIB 21706658355, Blaža Polića 2, 51000 Rijeka</derivirana_varijabla>
  </DomainObject.Predmet.ProtustrankaWithAdressOIB>
  <DomainObject.Predmet.ProtustrankaNazivFormated>
    <izvorni_sadrzaj>BRANITELJI HRVATSKE - RIJEKA  Rijeka</izvorni_sadrzaj>
    <derivirana_varijabla naziv="DomainObject.Predmet.ProtustrankaNazivFormated_1">BRANITELJI HRVATSKE - RIJEKA  Rijeka</derivirana_varijabla>
  </DomainObject.Predmet.ProtustrankaNazivFormated>
  <DomainObject.Predmet.ProtustrankaNazivFormatedOIB>
    <izvorni_sadrzaj>BRANITELJI HRVATSKE - RIJEKA  Rijeka, OIB 21706658355</izvorni_sadrzaj>
    <derivirana_varijabla naziv="DomainObject.Predmet.ProtustrankaNazivFormatedOIB_1">BRANITELJI HRVATSKE - RIJEKA  Rijeka, OIB 21706658355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BRANITELJI HRVATSKE - RIJEKA  Rijeka</item>
    </izvorni_sadrzaj>
    <derivirana_varijabla naziv="DomainObject.Predmet.ProtuStrankaListFormated_1">
      <item>BRANITELJI HRVATSKE - RIJEKA  Rijeka</item>
    </derivirana_varijabla>
  </DomainObject.Predmet.ProtuStrankaListFormated>
  <DomainObject.Predmet.ProtuStrankaListFormatedOIB>
    <izvorni_sadrzaj>
      <item>BRANITELJI HRVATSKE - RIJEKA  Rijeka, OIB 21706658355</item>
    </izvorni_sadrzaj>
    <derivirana_varijabla naziv="DomainObject.Predmet.ProtuStrankaListFormatedOIB_1">
      <item>BRANITELJI HRVATSKE - RIJEKA  Rijeka, OIB 21706658355</item>
    </derivirana_varijabla>
  </DomainObject.Predmet.ProtuStrankaListFormatedOIB>
  <DomainObject.Predmet.ProtuStrankaListFormatedWithAdress>
    <izvorni_sadrzaj>
      <item>BRANITELJI HRVATSKE - RIJEKA  Rijeka, Blaža Polića 2, 51000 Rijeka</item>
    </izvorni_sadrzaj>
    <derivirana_varijabla naziv="DomainObject.Predmet.ProtuStrankaListFormatedWithAdress_1">
      <item>BRANITELJI HRVATSKE - RIJEKA  Rijeka, Blaža Polića 2, 51000 Rijeka</item>
    </derivirana_varijabla>
  </DomainObject.Predmet.ProtuStrankaListFormatedWithAdress>
  <DomainObject.Predmet.ProtuStrankaListFormatedWithAdressOIB>
    <izvorni_sadrzaj>
      <item>BRANITELJI HRVATSKE - RIJEKA  Rijeka, OIB 21706658355, Blaža Polića 2, 51000 Rijeka</item>
    </izvorni_sadrzaj>
    <derivirana_varijabla naziv="DomainObject.Predmet.ProtuStrankaListFormatedWithAdressOIB_1">
      <item>BRANITELJI HRVATSKE - RIJEKA  Rijeka, OIB 21706658355, Blaža Polića 2, 51000 Rijeka</item>
    </derivirana_varijabla>
  </DomainObject.Predmet.ProtuStrankaListFormatedWithAdressOIB>
  <DomainObject.Predmet.ProtuStrankaListNazivFormated>
    <izvorni_sadrzaj>
      <item>BRANITELJI HRVATSKE - RIJEKA  Rijeka</item>
    </izvorni_sadrzaj>
    <derivirana_varijabla naziv="DomainObject.Predmet.ProtuStrankaListNazivFormated_1">
      <item>BRANITELJI HRVATSKE - RIJEKA  Rijeka</item>
    </derivirana_varijabla>
  </DomainObject.Predmet.ProtuStrankaListNazivFormated>
  <DomainObject.Predmet.ProtuStrankaListNazivFormatedOIB>
    <izvorni_sadrzaj>
      <item>BRANITELJI HRVATSKE - RIJEKA  Rijeka, OIB 21706658355</item>
    </izvorni_sadrzaj>
    <derivirana_varijabla naziv="DomainObject.Predmet.ProtuStrankaListNazivFormatedOIB_1">
      <item>BRANITELJI HRVATSKE - RIJEKA  Rijeka, OIB 21706658355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St-281/2015-5</izvorni_sadrzaj>
    <derivirana_varijabla naziv="DomainObject.PoslovniBrojDokumenta_1">St-281/2015-5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BRANITELJI HRVATSKE - RIJEKA  Rijeka</izvorni_sadrzaj>
    <derivirana_varijabla naziv="DomainObject.Predmet.ProtustrankaIDrugi_1">BRANITELJI HRVATSKE -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BRANITELJI HRVATSKE - RIJEKA  Rijeka, OIB 21706658355, Blaža Polića 2, 51000 Rijeka</izvorni_sadrzaj>
    <derivirana_varijabla naziv="DomainObject.Predmet.ProtustrankaIDrugiAdressOIB_1">BRANITELJI HRVATSKE - RIJEKA  Rijeka, OIB 21706658355,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BRANITELJI HRVATSKE - RIJEKA  Rijeka</item>
    </izvorni_sadrzaj>
    <derivirana_varijabla naziv="DomainObject.Predmet.SudioniciListNaziv_1">
      <item>FINA  Rijeka</item>
      <item>BRANITELJI HRVATSKE - RIJEKA  Rijeka</item>
    </derivirana_varijabla>
  </DomainObject.Predmet.SudioniciListNaziv>
  <DomainObject.Predmet.SudioniciListAdressOIB>
    <izvorni_sadrzaj>
      <item>FINA  Rijeka, OIB 85821130368, Frana Kurelca 8,51000 Rijeka</item>
      <item>BRANITELJI HRVATSKE - RIJEKA  Rijeka, OIB 21706658355, Blaža Polića 2,51000 Rijeka</item>
    </izvorni_sadrzaj>
    <derivirana_varijabla naziv="DomainObject.Predmet.SudioniciListAdressOIB_1">
      <item>FINA  Rijeka, OIB 85821130368, Frana Kurelca 8,51000 Rijeka</item>
      <item>BRANITELJI HRVATSKE - RIJEKA  Rijeka, OIB 21706658355,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21706658355</item>
    </izvorni_sadrzaj>
    <derivirana_varijabla naziv="DomainObject.Predmet.SudioniciListNazivOIB_1">
      <item>, OIB 85821130368</item>
      <item>, OIB 21706658355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4E175-3542-4561-8EE0-CAE5CBA1A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1394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2015-10-15T12:58:00Z</dcterms:created>
  <dc:creator>ksarlija</dc:creator>
  <cp:lastModifiedBy>Jasna Radulović</cp:lastModifiedBy>
  <cp:lastPrinted>2015-11-26T07:48:00Z</cp:lastPrinted>
  <dcterms:modified xmlns:xsi="http://www.w3.org/2001/XMLSchema-instance" xsi:type="dcterms:W3CDTF">2015-11-26T07:48:00Z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