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144c" w14:paraId="9fa144c" w:rsidRDefault="00E97ACD" w:rsidP="001940FB" w:rsidR="00E97ACD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2D12CA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2D12CA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36859" w:rsidP="00AA6BCF" w:rsidR="0003685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36859" w:rsidP="00036859" w:rsidR="0003685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36859" w:rsidP="00036859" w:rsidR="0003685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97AC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97AC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E97ACD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948B8">
        <w:rPr>
          <w:rFonts w:cs="Calibri" w:eastAsia="Arial Unicode MS" w:hAnsi="Calibri" w:ascii="Calibri"/>
          <w:kern w:val="1"/>
          <w:lang w:eastAsia="ar-SA" w:val="hr-HR"/>
        </w:rPr>
        <w:t>VINKO PARAT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036859">
        <w:rPr>
          <w:rFonts w:cs="Calibri" w:eastAsia="Arial Unicode MS" w:hAnsi="Calibri" w:ascii="Calibri"/>
          <w:kern w:val="1"/>
          <w:lang w:eastAsia="ar-SA" w:val="hr-HR"/>
        </w:rPr>
        <w:t>o</w:t>
      </w:r>
      <w:r w:rsidR="00E97ACD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4948B8" w:rsidRPr="004948B8">
        <w:rPr>
          <w:rFonts w:cs="Calibri" w:hAnsi="Calibri" w:ascii="Calibri"/>
        </w:rPr>
        <w:t>23.382,03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03685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948B8" w:rsidRPr="004948B8">
        <w:rPr>
          <w:rFonts w:cs="Calibri" w:hAnsi="Calibri" w:ascii="Calibri"/>
        </w:rPr>
        <w:t>19.382,03 kn</w:t>
      </w:r>
      <w:r w:rsidR="00E97ACD">
        <w:rPr>
          <w:rFonts w:cs="Calibri" w:hAnsi="Calibri" w:ascii="Calibri"/>
        </w:rPr>
        <w:t>,</w:t>
      </w:r>
      <w:r w:rsidR="004948B8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4948B8">
        <w:rPr>
          <w:rFonts w:cs="Calibri" w:hAnsi="Calibri" w:ascii="Calibri"/>
        </w:rPr>
        <w:t>4</w:t>
      </w:r>
      <w:r w:rsidR="00B54464">
        <w:rPr>
          <w:rFonts w:cs="Calibri" w:hAnsi="Calibri" w:ascii="Calibri"/>
        </w:rPr>
        <w:t>.0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E97ACD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97AC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97ACD" w:rsidRPr="00E97AC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E97ACD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54464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FC6715" w:rsidP="001D182A" w:rsidR="00FC671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948B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948B8">
              <w:rPr>
                <w:rFonts w:cs="Calibri" w:hAnsi="Calibri" w:ascii="Calibri"/>
              </w:rPr>
              <w:t>VINKO PARAT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4948B8">
              <w:rPr>
                <w:rFonts w:cs="Calibri" w:hAnsi="Calibri" w:ascii="Calibri"/>
              </w:rPr>
              <w:t>Domovinskog rata 27,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4948B8">
              <w:rPr>
                <w:rFonts w:cs="Calibri" w:hAnsi="Calibri" w:ascii="Calibri"/>
              </w:rPr>
              <w:t>94802427300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948B8" w:rsidP="004948B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4948B8">
              <w:rPr>
                <w:rFonts w:cs="Calibri" w:hAnsi="Calibri" w:ascii="Calibri"/>
              </w:rPr>
              <w:t>Ugovor o štednom depozitu broj 81-70-00205-9,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948B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948B8">
              <w:rPr>
                <w:rFonts w:cs="Calibri" w:hAnsi="Calibri" w:ascii="Calibri"/>
              </w:rPr>
              <w:t>23.382,03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948B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4948B8">
              <w:rPr>
                <w:rFonts w:cs="Calibri" w:hAnsi="Calibri" w:ascii="Calibri"/>
              </w:rPr>
              <w:t>19.382,03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948B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4</w:t>
            </w:r>
            <w:r w:rsidR="00B54464">
              <w:rPr>
                <w:rFonts w:cs="Calibri" w:hAnsi="Calibri" w:ascii="Calibri"/>
              </w:rPr>
              <w:t>.0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E97ACD" w:rsidP="00E97ACD" w:rsidR="00E97AC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97ACD" w:rsidP="00E97ACD" w:rsidR="00E97AC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D4A5A" w:rsidP="00891211" w:rsidR="0089121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1211" w:rsidP="00891211" w:rsidR="0089121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91211" w:rsidP="00891211" w:rsidR="0089121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91211" w:rsidP="00891211" w:rsidR="0089121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891211" w:rsidP="00891211" w:rsidR="0089121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BFE" w:rsidR="000E7BFE">
      <w:pPr>
        <w:spacing w:after="0"/>
      </w:pPr>
      <w:r>
        <w:separator/>
      </w:r>
    </w:p>
  </w:endnote>
  <w:endnote w:id="0" w:type="continuationSeparator">
    <w:p w:rsidRDefault="000E7BFE" w:rsidR="000E7BF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2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BFE" w:rsidR="000E7BFE">
      <w:pPr>
        <w:spacing w:after="0"/>
      </w:pPr>
      <w:r>
        <w:separator/>
      </w:r>
    </w:p>
  </w:footnote>
  <w:footnote w:id="0" w:type="continuationSeparator">
    <w:p w:rsidRDefault="000E7BFE" w:rsidR="000E7BF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2C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930B0C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6859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033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E7BFE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311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6756D"/>
    <w:rsid w:val="002810CF"/>
    <w:rsid w:val="00283156"/>
    <w:rsid w:val="002832DD"/>
    <w:rsid w:val="00283C48"/>
    <w:rsid w:val="002904B8"/>
    <w:rsid w:val="00290EE8"/>
    <w:rsid w:val="002930A7"/>
    <w:rsid w:val="002931D3"/>
    <w:rsid w:val="002A1010"/>
    <w:rsid w:val="002A3FD1"/>
    <w:rsid w:val="002B0E46"/>
    <w:rsid w:val="002C48B8"/>
    <w:rsid w:val="002D12CA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12C2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690C"/>
    <w:rsid w:val="00492DFC"/>
    <w:rsid w:val="004948B8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5EFA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A2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1211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0DA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97ACD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0D94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6715"/>
    <w:rsid w:val="00FC7CCD"/>
    <w:rsid w:val="00FD4A5A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C1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2C2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2C2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2C2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2C2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C1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2C2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2C2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2C2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2C2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C71E2-DF94-4FD5-BD14-0FD6861E01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1426</properties:Characters>
  <properties:Lines>73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2018-08-23T12:10:00Z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St-651/2017-337 / Podnesak - Podnesak (-337.docx)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