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9410" w14:paraId="9549410" w:rsidRDefault="007B2F39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7B2F39">
        <w:rPr>
          <w:sz w:val="24"/>
        </w:rPr>
        <w:t>52/2017-14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postupku </w:t>
      </w:r>
      <w:r w:rsidR="00C27E75">
        <w:rPr>
          <w:sz w:val="24"/>
        </w:rPr>
        <w:t>povodom prijedloga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7B2F39">
        <w:rPr>
          <w:sz w:val="24"/>
        </w:rPr>
        <w:t>VUKAS TRANSPOR</w:t>
      </w:r>
      <w:r w:rsidR="00213868">
        <w:rPr>
          <w:sz w:val="24"/>
        </w:rPr>
        <w:t>T</w:t>
      </w:r>
      <w:r w:rsidR="007B2F39">
        <w:rPr>
          <w:sz w:val="24"/>
        </w:rPr>
        <w:t xml:space="preserve"> j.d.o.o. za usluge, ugostiteljstvo i poljoprivredu, OIB 75977425877, </w:t>
      </w:r>
      <w:proofErr w:type="spellStart"/>
      <w:r w:rsidR="007B2F39">
        <w:rPr>
          <w:sz w:val="24"/>
        </w:rPr>
        <w:t>Tominovac</w:t>
      </w:r>
      <w:proofErr w:type="spellEnd"/>
      <w:r w:rsidR="007B2F39">
        <w:rPr>
          <w:sz w:val="24"/>
        </w:rPr>
        <w:t xml:space="preserve">, </w:t>
      </w:r>
      <w:proofErr w:type="spellStart"/>
      <w:r w:rsidR="007B2F39">
        <w:rPr>
          <w:sz w:val="24"/>
        </w:rPr>
        <w:t>Tominovac</w:t>
      </w:r>
      <w:proofErr w:type="spellEnd"/>
      <w:r w:rsidR="007B2F39">
        <w:rPr>
          <w:sz w:val="24"/>
        </w:rPr>
        <w:t xml:space="preserve"> 62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213868">
        <w:rPr>
          <w:sz w:val="24"/>
        </w:rPr>
        <w:t>03</w:t>
      </w:r>
      <w:r w:rsidR="007B2F39">
        <w:rPr>
          <w:sz w:val="24"/>
        </w:rPr>
        <w:t>.kolovoza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</w:t>
      </w:r>
      <w:r w:rsidR="007B2F39">
        <w:rPr>
          <w:sz w:val="24"/>
        </w:rPr>
        <w:t>povodom prijedloga za otvaranje stečajnog postupka nad dužnikom VUKAS TRANSPOR</w:t>
      </w:r>
      <w:r w:rsidR="00213868">
        <w:rPr>
          <w:sz w:val="24"/>
        </w:rPr>
        <w:t>T</w:t>
      </w:r>
      <w:r w:rsidR="007B2F39">
        <w:rPr>
          <w:sz w:val="24"/>
        </w:rPr>
        <w:t xml:space="preserve"> j.d.o.o. za usluge, ugostiteljstvo i poljoprivredu, OIB 75977425877, </w:t>
      </w:r>
      <w:proofErr w:type="spellStart"/>
      <w:r w:rsidR="007B2F39">
        <w:rPr>
          <w:sz w:val="24"/>
        </w:rPr>
        <w:t>Tominovac</w:t>
      </w:r>
      <w:proofErr w:type="spellEnd"/>
      <w:r w:rsidR="007B2F39">
        <w:rPr>
          <w:sz w:val="24"/>
        </w:rPr>
        <w:t xml:space="preserve">, </w:t>
      </w:r>
      <w:proofErr w:type="spellStart"/>
      <w:r w:rsidR="007B2F39">
        <w:rPr>
          <w:sz w:val="24"/>
        </w:rPr>
        <w:t>Tominovac</w:t>
      </w:r>
      <w:proofErr w:type="spellEnd"/>
      <w:r w:rsidR="007B2F39">
        <w:rPr>
          <w:sz w:val="24"/>
        </w:rPr>
        <w:t xml:space="preserve"> 62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proofErr w:type="spellStart"/>
      <w:r w:rsidR="00213868">
        <w:rPr>
          <w:sz w:val="24"/>
        </w:rPr>
        <w:t>mr.IVAN</w:t>
      </w:r>
      <w:proofErr w:type="spellEnd"/>
      <w:r w:rsidR="00213868">
        <w:rPr>
          <w:sz w:val="24"/>
        </w:rPr>
        <w:t xml:space="preserve"> MIKIĆ, </w:t>
      </w:r>
      <w:proofErr w:type="spellStart"/>
      <w:r w:rsidR="00213868">
        <w:rPr>
          <w:sz w:val="24"/>
        </w:rPr>
        <w:t>Baćin</w:t>
      </w:r>
      <w:proofErr w:type="spellEnd"/>
      <w:r w:rsidR="00213868">
        <w:rPr>
          <w:sz w:val="24"/>
        </w:rPr>
        <w:t xml:space="preserve"> Dol 76, </w:t>
      </w:r>
      <w:proofErr w:type="spellStart"/>
      <w:r w:rsidR="00213868">
        <w:rPr>
          <w:sz w:val="24"/>
        </w:rPr>
        <w:t>Cernik</w:t>
      </w:r>
      <w:proofErr w:type="spellEnd"/>
      <w:r w:rsidR="00213868">
        <w:rPr>
          <w:sz w:val="24"/>
        </w:rPr>
        <w:t>, OIB 72220905423.</w:t>
      </w:r>
    </w:p>
    <w:p w:rsidRDefault="007B2F39" w:rsidP="006F4193" w:rsidR="007B2F39">
      <w:pPr>
        <w:ind w:firstLine="720"/>
        <w:jc w:val="both"/>
        <w:rPr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7B2F39">
        <w:rPr>
          <w:sz w:val="24"/>
        </w:rPr>
        <w:t xml:space="preserve">te njezinu dostatnost za pokriće troškova, kako prethodnog, tako i otvorenog </w:t>
      </w:r>
      <w:r w:rsidR="00ED1E5B">
        <w:rPr>
          <w:sz w:val="24"/>
        </w:rPr>
        <w:t>stečajnog postupka.</w:t>
      </w: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7B2F39">
      <w:pPr>
        <w:jc w:val="both"/>
        <w:rPr>
          <w:sz w:val="24"/>
        </w:rPr>
      </w:pPr>
      <w:r>
        <w:rPr>
          <w:sz w:val="24"/>
        </w:rPr>
        <w:tab/>
      </w:r>
      <w:r w:rsidR="007B2F39">
        <w:rPr>
          <w:sz w:val="24"/>
        </w:rPr>
        <w:t xml:space="preserve">Prijedlog za otvaranje stečajnog postupka nad dužnikom VUKAS TRANSPORT j.d.o.o. </w:t>
      </w:r>
      <w:proofErr w:type="spellStart"/>
      <w:r w:rsidR="007B2F39">
        <w:rPr>
          <w:sz w:val="24"/>
        </w:rPr>
        <w:t>Tominovac</w:t>
      </w:r>
      <w:proofErr w:type="spellEnd"/>
      <w:r w:rsidR="007B2F39">
        <w:rPr>
          <w:sz w:val="24"/>
        </w:rPr>
        <w:t>, podnijela je FINA po službenoj dužnosti na temelju čl.110 st 1 Stečajnog zakona.</w:t>
      </w:r>
    </w:p>
    <w:p w:rsidRDefault="007B2F39" w:rsidP="00660BC1" w:rsidR="00DE7B2D">
      <w:pPr>
        <w:jc w:val="both"/>
        <w:rPr>
          <w:sz w:val="24"/>
        </w:rPr>
      </w:pPr>
      <w:r>
        <w:rPr>
          <w:sz w:val="24"/>
        </w:rPr>
        <w:tab/>
        <w:t xml:space="preserve">Temeljem prijedloga sud je zakazao ročište radi </w:t>
      </w:r>
      <w:r w:rsidR="002F1BF0">
        <w:rPr>
          <w:sz w:val="24"/>
        </w:rPr>
        <w:t xml:space="preserve"> </w:t>
      </w:r>
      <w:r>
        <w:rPr>
          <w:sz w:val="24"/>
        </w:rPr>
        <w:t>rasprave o pretpostavkama za otvaranje stečajnog postupka koje je održano dana 13.lipnja 2017.g.</w:t>
      </w:r>
    </w:p>
    <w:p w:rsidRDefault="007B2F39" w:rsidP="00660BC1" w:rsidR="00DE7B2D">
      <w:pPr>
        <w:jc w:val="both"/>
        <w:rPr>
          <w:sz w:val="24"/>
        </w:rPr>
      </w:pPr>
      <w:r>
        <w:rPr>
          <w:sz w:val="24"/>
        </w:rPr>
        <w:lastRenderedPageBreak/>
        <w:tab/>
        <w:t>Na tom ročištu zakonski zastupnik dužnika Robert Vukas priznao je da kod dužnika postoji nesposobnost za plaćanje kao stečajni razlog, ali iz njegove izjave i priloženih dokaza, sud nije mogao utvrditi obim, strukturu i vrijednost imovine koja bi mogla ući u stečajnu masu, pa je iz tih razloga valjalo imenovati privr.steč.upravitelja sa zadatkom ove činjenice utvrditi radi mogućnosti pokrića troškova kako prethodnog, tako i otvorenog stečajnog postupka, te je o</w:t>
      </w:r>
      <w:r w:rsidR="00F2136F">
        <w:rPr>
          <w:sz w:val="24"/>
        </w:rPr>
        <w:t xml:space="preserve">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13868">
        <w:rPr>
          <w:sz w:val="24"/>
        </w:rPr>
        <w:t>03</w:t>
      </w:r>
      <w:r w:rsidR="007B2F39">
        <w:rPr>
          <w:sz w:val="24"/>
        </w:rPr>
        <w:t>.kolovoza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7B2F39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573AB6">
        <w:rPr>
          <w:sz w:val="24"/>
        </w:rPr>
        <w:t>, v.r.</w:t>
      </w:r>
    </w:p>
    <w:p w:rsidRDefault="00573AB6" w:rsidP="00573AB6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</w:p>
    <w:p w:rsidRDefault="00573AB6" w:rsidR="00573AB6">
      <w:pPr>
        <w:rPr>
          <w:sz w:val="24"/>
        </w:rPr>
      </w:pPr>
    </w:p>
    <w:sectPr w:rsidR="00573AB6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3868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73AB6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E58B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2F39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4B7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VUKAS TRANSPORT j.d.o.o. za usluge, ugostiteljstvo i poljoprivredu</izvorni_sadrzaj>
    <derivirana_varijabla naziv="DomainObject.Predmet.ProtustrankaFormated_1">  VUKAS TRANSPORT j.d.o.o. za usluge, ugostiteljstvo i poljoprivredu</derivirana_varijabla>
  </DomainObject.Predmet.ProtustrankaFormated>
  <DomainObject.Predmet.ProtustrankaFormatedOIB>
    <izvorni_sadrzaj>  VUKAS TRANSPORT j.d.o.o. za usluge, ugostiteljstvo i poljoprivredu, OIB 75977425877</izvorni_sadrzaj>
    <derivirana_varijabla naziv="DomainObject.Predmet.ProtustrankaFormatedOIB_1">  VUKAS TRANSPORT j.d.o.o. za usluge, ugostiteljstvo i poljoprivredu, OIB 75977425877</derivirana_varijabla>
  </DomainObject.Predmet.ProtustrankaFormatedOIB>
  <DomainObject.Predmet.ProtustrankaFormatedWithAdress>
    <izvorni_sadrzaj> VUKAS TRANSPORT j.d.o.o. za usluge, ugostiteljstvo i poljoprivredu, Tominovac 62, 34340 Tominovac</izvorni_sadrzaj>
    <derivirana_varijabla naziv="DomainObject.Predmet.ProtustrankaFormatedWithAdress_1"> VUKAS TRANSPORT j.d.o.o. za usluge, ugostiteljstvo i poljoprivredu, Tominovac 62, 34340 Tominovac</derivirana_varijabla>
  </DomainObject.Predmet.ProtustrankaFormatedWithAdress>
  <DomainObject.Predmet.ProtustrankaFormatedWithAdressOIB>
    <izvorni_sadrzaj> VUKAS TRANSPORT j.d.o.o. za usluge, ugostiteljstvo i poljoprivredu, OIB 75977425877, Tominovac 62, 34340 Tominovac</izvorni_sadrzaj>
    <derivirana_varijabla naziv="DomainObject.Predmet.ProtustrankaFormatedWithAdressOIB_1"> VUKAS TRANSPORT j.d.o.o. za usluge, ugostiteljstvo i poljoprivredu, OIB 75977425877, Tominovac 62, 34340 Tominovac</derivirana_varijabla>
  </DomainObject.Predmet.ProtustrankaFormatedWithAdressOIB>
  <DomainObject.Predmet.ProtustrankaWithAdress>
    <izvorni_sadrzaj>VUKAS TRANSPORT j.d.o.o. za usluge, ugostiteljstvo i poljoprivredu Tominovac 62, 34340 Tominovac</izvorni_sadrzaj>
    <derivirana_varijabla naziv="DomainObject.Predmet.ProtustrankaWithAdress_1">VUKAS TRANSPORT j.d.o.o. za usluge, ugostiteljstvo i poljoprivredu Tominovac 62, 34340 Tominovac</derivirana_varijabla>
  </DomainObject.Predmet.ProtustrankaWithAdress>
  <DomainObject.Predmet.ProtustrankaWithAdressOIB>
    <izvorni_sadrzaj>VUKAS TRANSPORT j.d.o.o. za usluge, ugostiteljstvo i poljoprivredu, OIB 75977425877, Tominovac 62, 34340 Tominovac</izvorni_sadrzaj>
    <derivirana_varijabla naziv="DomainObject.Predmet.ProtustrankaWithAdressOIB_1">VUKAS TRANSPORT j.d.o.o. za usluge, ugostiteljstvo i poljoprivredu, OIB 75977425877, Tominovac 62, 34340 Tominovac</derivirana_varijabla>
  </DomainObject.Predmet.ProtustrankaWithAdressOIB>
  <DomainObject.Predmet.ProtustrankaNazivFormated>
    <izvorni_sadrzaj>VUKAS TRANSPORT j.d.o.o. za usluge, ugostiteljstvo i poljoprivredu</izvorni_sadrzaj>
    <derivirana_varijabla naziv="DomainObject.Predmet.ProtustrankaNazivFormated_1">VUKAS TRANSPORT j.d.o.o. za usluge, ugostiteljstvo i poljoprivredu</derivirana_varijabla>
  </DomainObject.Predmet.ProtustrankaNazivFormated>
  <DomainObject.Predmet.ProtustrankaNazivFormatedOIB>
    <izvorni_sadrzaj>VUKAS TRANSPORT j.d.o.o. za usluge, ugostiteljstvo i poljoprivredu, OIB 75977425877</izvorni_sadrzaj>
    <derivirana_varijabla naziv="DomainObject.Predmet.ProtustrankaNazivFormatedOIB_1">VUKAS TRANSPORT j.d.o.o. za usluge, ugostiteljstvo i poljoprivredu, OIB 75977425877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322932.88</izvorni_sadrzaj>
    <derivirana_varijabla naziv="DomainObject.Predmet.TrenutnaVrijednost_1">322932.88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VUKAS TRANSPORT j.d.o.o. za usluge, ugostiteljstvo i poljoprivredu</item>
    </izvorni_sadrzaj>
    <derivirana_varijabla naziv="DomainObject.Predmet.ProtuStrankaListFormated_1">
      <item>VUKAS TRANSPORT j.d.o.o. za usluge, ugostiteljstvo i poljoprivredu</item>
    </derivirana_varijabla>
  </DomainObject.Predmet.ProtuStrankaListFormated>
  <DomainObject.Predmet.ProtuStrankaListFormatedOIB>
    <izvorni_sadrzaj>
      <item>VUKAS TRANSPORT j.d.o.o. za usluge, ugostiteljstvo i poljoprivredu, OIB 75977425877</item>
    </izvorni_sadrzaj>
    <derivirana_varijabla naziv="DomainObject.Predmet.ProtuStrankaListFormatedOIB_1">
      <item>VUKAS TRANSPORT j.d.o.o. za usluge, ugostiteljstvo i poljoprivredu, OIB 75977425877</item>
    </derivirana_varijabla>
  </DomainObject.Predmet.ProtuStrankaListFormatedOIB>
  <DomainObject.Predmet.ProtuStrankaListFormatedWithAdress>
    <izvorni_sadrzaj>
      <item>VUKAS TRANSPORT j.d.o.o. za usluge, ugostiteljstvo i poljoprivredu, Tominovac 62, 34340 Tominovac</item>
    </izvorni_sadrzaj>
    <derivirana_varijabla naziv="DomainObject.Predmet.ProtuStrankaListFormatedWithAdress_1">
      <item>VUKAS TRANSPORT j.d.o.o. za usluge, ugostiteljstvo i poljoprivredu, Tominovac 62, 34340 Tominovac</item>
    </derivirana_varijabla>
  </DomainObject.Predmet.ProtuStrankaListFormatedWithAdress>
  <DomainObject.Predmet.ProtuStrankaListFormatedWithAdressOIB>
    <izvorni_sadrzaj>
      <item>VUKAS TRANSPORT j.d.o.o. za usluge, ugostiteljstvo i poljoprivredu, OIB 75977425877, Tominovac 62, 34340 Tominovac</item>
    </izvorni_sadrzaj>
    <derivirana_varijabla naziv="DomainObject.Predmet.ProtuStrankaListFormatedWithAdressOIB_1">
      <item>VUKAS TRANSPORT j.d.o.o. za usluge, ugostiteljstvo i poljoprivredu, OIB 75977425877, Tominovac 62, 34340 Tominovac</item>
    </derivirana_varijabla>
  </DomainObject.Predmet.ProtuStrankaListFormatedWithAdressOIB>
  <DomainObject.Predmet.ProtuStrankaListNazivFormated>
    <izvorni_sadrzaj>
      <item>VUKAS TRANSPORT j.d.o.o. za usluge, ugostiteljstvo i poljoprivredu</item>
    </izvorni_sadrzaj>
    <derivirana_varijabla naziv="DomainObject.Predmet.ProtuStrankaListNazivFormated_1">
      <item>VUKAS TRANSPORT j.d.o.o. za usluge, ugostiteljstvo i poljoprivredu</item>
    </derivirana_varijabla>
  </DomainObject.Predmet.ProtuStrankaListNazivFormated>
  <DomainObject.Predmet.ProtuStrankaListNazivFormatedOIB>
    <izvorni_sadrzaj>
      <item>VUKAS TRANSPORT j.d.o.o. za usluge, ugostiteljstvo i poljoprivredu, OIB 75977425877</item>
    </izvorni_sadrzaj>
    <derivirana_varijabla naziv="DomainObject.Predmet.ProtuStrankaListNazivFormatedOIB_1">
      <item>VUKAS TRANSPORT j.d.o.o. za usluge, ugostiteljstvo i poljoprivredu, OIB 75977425877</item>
    </derivirana_varijabla>
  </DomainObject.Predmet.ProtuStrankaListNazivFormatedOIB>
  <DomainObject.Predmet.OstaliListFormated>
    <izvorni_sadrzaj>
      <item>ROBERT VUKAS</item>
    </izvorni_sadrzaj>
    <derivirana_varijabla naziv="DomainObject.Predmet.OstaliListFormated_1">
      <item>ROBERT VUKAS</item>
    </derivirana_varijabla>
  </DomainObject.Predmet.OstaliListFormated>
  <DomainObject.Predmet.OstaliListFormatedOIB>
    <izvorni_sadrzaj>
      <item>ROBERT VUKAS, OIB 85313535342</item>
    </izvorni_sadrzaj>
    <derivirana_varijabla naziv="DomainObject.Predmet.OstaliListFormatedOIB_1">
      <item>ROBERT VUKAS, OIB 85313535342</item>
    </derivirana_varijabla>
  </DomainObject.Predmet.OstaliListFormatedOIB>
  <DomainObject.Predmet.OstaliListFormatedWithAdress>
    <izvorni_sadrzaj>
      <item>ROBERT VUKAS, TOMINOVAC 62, 34340 Tominovac</item>
    </izvorni_sadrzaj>
    <derivirana_varijabla naziv="DomainObject.Predmet.OstaliListFormatedWithAdress_1">
      <item>ROBERT VUKAS, TOMINOVAC 62, 34340 Tominovac</item>
    </derivirana_varijabla>
  </DomainObject.Predmet.OstaliListFormatedWithAdress>
  <DomainObject.Predmet.OstaliListFormatedWithAdressOIB>
    <izvorni_sadrzaj>
      <item>ROBERT VUKAS, OIB 85313535342, TOMINOVAC 62, 34340 Tominovac</item>
    </izvorni_sadrzaj>
    <derivirana_varijabla naziv="DomainObject.Predmet.OstaliListFormatedWithAdressOIB_1">
      <item>ROBERT VUKAS, OIB 85313535342, TOMINOVAC 62, 34340 Tominovac</item>
    </derivirana_varijabla>
  </DomainObject.Predmet.OstaliListFormatedWithAdressOIB>
  <DomainObject.Predmet.OstaliListNazivFormated>
    <izvorni_sadrzaj>
      <item>ROBERT VUKAS</item>
    </izvorni_sadrzaj>
    <derivirana_varijabla naziv="DomainObject.Predmet.OstaliListNazivFormated_1">
      <item>ROBERT VUKAS</item>
    </derivirana_varijabla>
  </DomainObject.Predmet.OstaliListNazivFormated>
  <DomainObject.Predmet.OstaliListNazivFormatedOIB>
    <izvorni_sadrzaj>
      <item>ROBERT VUKAS, OIB 85313535342</item>
    </izvorni_sadrzaj>
    <derivirana_varijabla naziv="DomainObject.Predmet.OstaliListNazivFormatedOIB_1">
      <item>ROBERT VUKAS, OIB 85313535342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VUKAS TRANSPORT j.d.o.o. za usluge, ugostiteljstvo i poljoprivredu</izvorni_sadrzaj>
    <derivirana_varijabla naziv="DomainObject.Predmet.ProtustrankaIDrugi_1">VUKAS TRANSPORT j.d.o.o. za usluge, ugostiteljstvo i poljoprivredu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VUKAS TRANSPORT j.d.o.o. za usluge, ugostiteljstvo i poljoprivredu, OIB 75977425877, Tominovac 62, 34340 Tominovac</izvorni_sadrzaj>
    <derivirana_varijabla naziv="DomainObject.Predmet.ProtustrankaIDrugiAdressOIB_1">VUKAS TRANSPORT j.d.o.o. za usluge, ugostiteljstvo i poljoprivredu, OIB 75977425877, Tominovac 62, 34340 Tominovac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VUKAS TRANSPORT j.d.o.o. za usluge, ugostiteljstvo i poljoprivredu</item>
      <item>ROBERT VUKAS</item>
    </izvorni_sadrzaj>
    <derivirana_varijabla naziv="DomainObject.Predmet.SudioniciListNaziv_1">
      <item>Financijska agencija</item>
      <item>VUKAS TRANSPORT j.d.o.o. za usluge, ugostiteljstvo i poljoprivredu</item>
      <item>ROBERT VUKAS</item>
    </derivirana_varijabla>
  </DomainObject.Predmet.SudioniciListNaziv>
  <DomainObject.Predmet.SudioniciListAdressOIB>
    <izvorni_sadrzaj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izvorni_sadrzaj>
    <derivirana_varijabla naziv="DomainObject.Predmet.SudioniciListAdressOIB_1"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75977425877</item>
      <item>, OIB 85313535342</item>
    </izvorni_sadrzaj>
    <derivirana_varijabla naziv="DomainObject.Predmet.SudioniciListNazivOIB_1">
      <item>, OIB 85821130368</item>
      <item>, OIB 75977425877</item>
      <item>, OIB 85313535342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504</properties:Words>
  <properties:Characters>2745</properties:Characters>
  <properties:Lines>77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2017-08-03T07:52:00Z</dcterms:created>
  <dc:creator>Trgovacki sud</dc:creator>
  <cp:keywords/>
  <cp:lastModifiedBy>wsadmin</cp:lastModifiedBy>
  <cp:lastPrinted>2017-08-03T09:16:00Z</cp:lastPrinted>
  <dcterms:modified xmlns:xsi="http://www.w3.org/2001/XMLSchema-instance" xsi:type="dcterms:W3CDTF">2017-08-03T09:17:00Z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