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1313" w14:paraId="2e21313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92B0B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1D252A">
        <w:rPr>
          <w:rFonts w:hAnsi="Times New Roman" w:ascii="Times New Roman"/>
          <w:b/>
          <w:bCs/>
          <w:sz w:val="24"/>
          <w:szCs w:val="24"/>
        </w:rPr>
        <w:t>174</w:t>
      </w:r>
      <w:r w:rsidR="00291AA6">
        <w:rPr>
          <w:rFonts w:hAnsi="Times New Roman" w:ascii="Times New Roman"/>
          <w:b/>
          <w:bCs/>
          <w:sz w:val="24"/>
          <w:szCs w:val="24"/>
        </w:rPr>
        <w:t>3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1D252A">
        <w:rPr>
          <w:rFonts w:hAnsi="Times New Roman" w:ascii="Times New Roman"/>
        </w:rPr>
        <w:t>174</w:t>
      </w:r>
      <w:r w:rsidR="00291AA6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91AA6" w:rsidRPr="00291AA6">
        <w:rPr>
          <w:rFonts w:hAnsi="Times New Roman" w:ascii="Times New Roman"/>
        </w:rPr>
        <w:t>IZRADA KROVIŠTA KURTOIĆ d.o.o.</w:t>
      </w:r>
      <w:r w:rsidR="00291AA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proofErr w:type="spellStart"/>
      <w:r w:rsidR="00291AA6">
        <w:rPr>
          <w:rFonts w:hAnsi="Times New Roman" w:ascii="Times New Roman"/>
        </w:rPr>
        <w:t>Jarek</w:t>
      </w:r>
      <w:proofErr w:type="spellEnd"/>
      <w:r w:rsidR="00291AA6">
        <w:rPr>
          <w:rFonts w:hAnsi="Times New Roman" w:ascii="Times New Roman"/>
        </w:rPr>
        <w:t xml:space="preserve"> </w:t>
      </w:r>
      <w:proofErr w:type="spellStart"/>
      <w:r w:rsidR="00291AA6">
        <w:rPr>
          <w:rFonts w:hAnsi="Times New Roman" w:ascii="Times New Roman"/>
        </w:rPr>
        <w:t>Habekov</w:t>
      </w:r>
      <w:proofErr w:type="spellEnd"/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291AA6" w:rsidRPr="00291AA6">
        <w:rPr>
          <w:rFonts w:hAnsi="Times New Roman" w:ascii="Times New Roman"/>
        </w:rPr>
        <w:t>89548859740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1F44"/>
    <w:rsid w:val="009F7775"/>
    <w:rsid w:val="00A005BA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01D4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B0B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0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1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1D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1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1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0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1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1D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1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1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St-1743/2016-3</izvorni_sadrzaj>
    <derivirana_varijabla naziv="DomainObject.Oznaka_1">St-1743/2016-3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1743</izvorni_sadrzaj>
    <derivirana_varijabla naziv="DomainObject.Predmet.Broj_1">1743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St-1743/2016</izvorni_sadrzaj>
    <derivirana_varijabla naziv="DomainObject.Predmet.OznakaBroj_1">St-1743/2016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IZRADA KROVIŠTA KURTOIĆ d.o.o.</izvorni_sadrzaj>
    <derivirana_varijabla naziv="DomainObject.Predmet.ProtustrankaFormated_1">  IZRADA KROVIŠTA KURTOIĆ d.o.o.</derivirana_varijabla>
  </DomainObject.Predmet.ProtustrankaFormated>
  <DomainObject.Predmet.ProtustrankaFormatedOIB>
    <izvorni_sadrzaj>  IZRADA KROVIŠTA KURTOIĆ d.o.o., OIB 89548859740</izvorni_sadrzaj>
    <derivirana_varijabla naziv="DomainObject.Predmet.ProtustrankaFormatedOIB_1">  IZRADA KROVIŠTA KURTOIĆ d.o.o., OIB 89548859740</derivirana_varijabla>
  </DomainObject.Predmet.ProtustrankaFormatedOIB>
  <DomainObject.Predmet.ProtustrankaFormatedWithAdress>
    <izvorni_sadrzaj> IZRADA KROVIŠTA KURTOIĆ d.o.o., Jarek 37, 49283 Jarek Habekov</izvorni_sadrzaj>
    <derivirana_varijabla naziv="DomainObject.Predmet.ProtustrankaFormatedWithAdress_1"> IZRADA KROVIŠTA KURTOIĆ d.o.o., Jarek 37, 49283 Jarek Habekov</derivirana_varijabla>
  </DomainObject.Predmet.ProtustrankaFormatedWithAdress>
  <DomainObject.Predmet.ProtustrankaFormatedWithAdressOIB>
    <izvorni_sadrzaj> IZRADA KROVIŠTA KURTOIĆ d.o.o., OIB 89548859740, Jarek 37, 49283 Jarek Habekov</izvorni_sadrzaj>
    <derivirana_varijabla naziv="DomainObject.Predmet.ProtustrankaFormatedWithAdressOIB_1"> IZRADA KROVIŠTA KURTOIĆ d.o.o., OIB 89548859740, Jarek 37, 49283 Jarek Habekov</derivirana_varijabla>
  </DomainObject.Predmet.ProtustrankaFormatedWithAdressOIB>
  <DomainObject.Predmet.ProtustrankaWithAdress>
    <izvorni_sadrzaj>IZRADA KROVIŠTA KURTOIĆ d.o.o. Jarek 37, 49283 Jarek Habekov</izvorni_sadrzaj>
    <derivirana_varijabla naziv="DomainObject.Predmet.ProtustrankaWithAdress_1">IZRADA KROVIŠTA KURTOIĆ d.o.o. Jarek 37, 49283 Jarek Habekov</derivirana_varijabla>
  </DomainObject.Predmet.ProtustrankaWithAdress>
  <DomainObject.Predmet.ProtustrankaWithAdressOIB>
    <izvorni_sadrzaj>IZRADA KROVIŠTA KURTOIĆ d.o.o., OIB 89548859740, Jarek 37, 49283 Jarek Habekov</izvorni_sadrzaj>
    <derivirana_varijabla naziv="DomainObject.Predmet.ProtustrankaWithAdressOIB_1">IZRADA KROVIŠTA KURTOIĆ d.o.o., OIB 89548859740, Jarek 37, 49283 Jarek Habekov</derivirana_varijabla>
  </DomainObject.Predmet.ProtustrankaWithAdressOIB>
  <DomainObject.Predmet.ProtustrankaNazivFormated>
    <izvorni_sadrzaj>IZRADA KROVIŠTA KURTOIĆ d.o.o.</izvorni_sadrzaj>
    <derivirana_varijabla naziv="DomainObject.Predmet.ProtustrankaNazivFormated_1">IZRADA KROVIŠTA KURTOIĆ d.o.o.</derivirana_varijabla>
  </DomainObject.Predmet.ProtustrankaNazivFormated>
  <DomainObject.Predmet.ProtustrankaNazivFormatedOIB>
    <izvorni_sadrzaj>IZRADA KROVIŠTA KURTOIĆ d.o.o., OIB 89548859740</izvorni_sadrzaj>
    <derivirana_varijabla naziv="DomainObject.Predmet.ProtustrankaNazivFormatedOIB_1">IZRADA KROVIŠTA KURTOIĆ d.o.o., OIB 89548859740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IZRADA KROVIŠTA KURTOIĆ d.o.o.</item>
    </izvorni_sadrzaj>
    <derivirana_varijabla naziv="DomainObject.Predmet.ProtuStrankaListFormated_1">
      <item>IZRADA KROVIŠTA KURTOIĆ d.o.o.</item>
    </derivirana_varijabla>
  </DomainObject.Predmet.ProtuStrankaListFormated>
  <DomainObject.Predmet.ProtuStrankaListFormatedOIB>
    <izvorni_sadrzaj>
      <item>IZRADA KROVIŠTA KURTOIĆ d.o.o., OIB 89548859740</item>
    </izvorni_sadrzaj>
    <derivirana_varijabla naziv="DomainObject.Predmet.ProtuStrankaListFormatedOIB_1">
      <item>IZRADA KROVIŠTA KURTOIĆ d.o.o., OIB 89548859740</item>
    </derivirana_varijabla>
  </DomainObject.Predmet.ProtuStrankaListFormatedOIB>
  <DomainObject.Predmet.ProtuStrankaListFormatedWithAdress>
    <izvorni_sadrzaj>
      <item>IZRADA KROVIŠTA KURTOIĆ d.o.o., Jarek 37, 49283 Jarek Habekov</item>
    </izvorni_sadrzaj>
    <derivirana_varijabla naziv="DomainObject.Predmet.ProtuStrankaListFormatedWithAdress_1">
      <item>IZRADA KROVIŠTA KURTOIĆ d.o.o., Jarek 37, 49283 Jarek Habekov</item>
    </derivirana_varijabla>
  </DomainObject.Predmet.ProtuStrankaListFormatedWithAdress>
  <DomainObject.Predmet.ProtuStrankaListFormatedWithAdressOIB>
    <izvorni_sadrzaj>
      <item>IZRADA KROVIŠTA KURTOIĆ d.o.o., OIB 89548859740, Jarek 37, 49283 Jarek Habekov</item>
    </izvorni_sadrzaj>
    <derivirana_varijabla naziv="DomainObject.Predmet.ProtuStrankaListFormatedWithAdressOIB_1">
      <item>IZRADA KROVIŠTA KURTOIĆ d.o.o., OIB 89548859740, Jarek 37, 49283 Jarek Habekov</item>
    </derivirana_varijabla>
  </DomainObject.Predmet.ProtuStrankaListFormatedWithAdressOIB>
  <DomainObject.Predmet.ProtuStrankaListNazivFormated>
    <izvorni_sadrzaj>
      <item>IZRADA KROVIŠTA KURTOIĆ d.o.o.</item>
    </izvorni_sadrzaj>
    <derivirana_varijabla naziv="DomainObject.Predmet.ProtuStrankaListNazivFormated_1">
      <item>IZRADA KROVIŠTA KURTOIĆ d.o.o.</item>
    </derivirana_varijabla>
  </DomainObject.Predmet.ProtuStrankaListNazivFormated>
  <DomainObject.Predmet.ProtuStrankaListNazivFormatedOIB>
    <izvorni_sadrzaj>
      <item>IZRADA KROVIŠTA KURTOIĆ d.o.o., OIB 89548859740</item>
    </izvorni_sadrzaj>
    <derivirana_varijabla naziv="DomainObject.Predmet.ProtuStrankaListNazivFormatedOIB_1">
      <item>IZRADA KROVIŠTA KURTOIĆ d.o.o., OIB 89548859740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St-1743/2016-3</izvorni_sadrzaj>
    <derivirana_varijabla naziv="DomainObject.PoslovniBrojDokumenta_1">St-1743/2016-3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IZRADA KROVIŠTA KURTOIĆ d.o.o.</izvorni_sadrzaj>
    <derivirana_varijabla naziv="DomainObject.Predmet.ProtustrankaIDrugi_1">IZRADA KROVIŠTA KURTOIĆ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IZRADA KROVIŠTA KURTOIĆ d.o.o., OIB 89548859740, Jarek 37, 49283 Jarek Habekov</izvorni_sadrzaj>
    <derivirana_varijabla naziv="DomainObject.Predmet.ProtustrankaIDrugiAdressOIB_1">IZRADA KROVIŠTA KURTOIĆ d.o.o., OIB 89548859740, Jarek 37, 49283 Jarek Habekov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IZRADA KROVIŠTA KURTOIĆ d.o.o.</item>
    </izvorni_sadrzaj>
    <derivirana_varijabla naziv="DomainObject.Predmet.SudioniciListNaziv_1">
      <item>FINA Regionalni centar Zagreb</item>
      <item>IZRADA KROVIŠTA KURTOIĆ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IZRADA KROVIŠTA KURTOIĆ d.o.o., OIB 89548859740, Jarek 37,49283 Jarek Habekov</item>
    </izvorni_sadrzaj>
    <derivirana_varijabla naziv="DomainObject.Predmet.SudioniciListAdressOIB_1">
      <item>FINA Regionalni centar Zagreb, OIB 85821130368, Trg svibanjskih žrtava 1995. 1,10000 Zagreb</item>
      <item>IZRADA KROVIŠTA KURTOIĆ d.o.o., OIB 89548859740, Jarek 37,49283 Jarek Habekov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89548859740</item>
    </izvorni_sadrzaj>
    <derivirana_varijabla naziv="DomainObject.Predmet.SudioniciListNazivOIB_1">
      <item>, OIB 85821130368</item>
      <item>, OIB 89548859740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773</properties:Characters>
  <properties:Lines>47</properties:Lines>
  <properties:Paragraphs>21</properties:Paragraphs>
  <properties:TotalTime>571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2016-06-07T07:46:00Z</dcterms:modified>
  <cp:revision>303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St-1743/2016-3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