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4c87" w14:paraId="e844c8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E0CDD">
        <w:t>4026</w:t>
      </w:r>
      <w:r>
        <w:t>/2015</w:t>
      </w:r>
      <w:r w:rsidR="00F315B5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523DA" w:rsidRPr="00B523DA">
        <w:t>Udruga za promicanje proizvođača i njihovih proizvoda Naše delikatese, Širanovići 8, Kerestinec, OIB: 22642559600</w:t>
      </w:r>
      <w:r>
        <w:t xml:space="preserve">, dana  </w:t>
      </w:r>
      <w:r w:rsidR="00B523DA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523DA" w:rsidRPr="00B523DA">
        <w:t>Udruga za promicanje proizvođača i njihovih proizvoda Naše delikatese, Širanovići 8, Kerestinec, OIB: 22642559600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B523DA">
        <w:t>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41698F">
        <w:t xml:space="preserve">se </w:t>
      </w:r>
      <w:r w:rsidR="0041698F" w:rsidRPr="0041698F">
        <w:t>MILJENKO MARINIĆ iz Zagreba, Lopudska 1a, OIB:34668485052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523DA" w:rsidRPr="00B523DA">
        <w:t>Udruga za promicanje proizvođača i njihovih proizvoda Naše delikatese, Širanovići 8, Kerestinec, OIB: 22642559600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523DA" w:rsidP="00047C0E" w:rsidR="00047C0E">
      <w:pPr>
        <w:pStyle w:val="Bezproreda"/>
        <w:jc w:val="center"/>
      </w:pPr>
      <w:r>
        <w:t>U Zagrebu, 03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315B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F315B5" w:rsidP="00F315B5" w:rsidR="00F315B5">
      <w:pPr>
        <w:pStyle w:val="Bezproreda"/>
        <w:jc w:val="right"/>
      </w:pPr>
      <w:r>
        <w:t>Za točnost otpravka-ovlašteni službenik:</w:t>
      </w:r>
    </w:p>
    <w:p w:rsidRDefault="00F315B5" w:rsidP="00F315B5" w:rsidR="00F315B5">
      <w:pPr>
        <w:pStyle w:val="Bezproreda"/>
        <w:jc w:val="right"/>
      </w:pPr>
      <w:r>
        <w:t xml:space="preserve">Tanja Štraubert </w:t>
      </w:r>
    </w:p>
    <w:p w:rsidRDefault="001B22F8" w:rsidP="00F315B5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C6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8E0CDD">
          <w:t>4026/2015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42F61"/>
    <w:rsid w:val="003A3366"/>
    <w:rsid w:val="0041698F"/>
    <w:rsid w:val="004E266D"/>
    <w:rsid w:val="00677951"/>
    <w:rsid w:val="008E0CDD"/>
    <w:rsid w:val="00AA7B27"/>
    <w:rsid w:val="00AE11D4"/>
    <w:rsid w:val="00B13DB3"/>
    <w:rsid w:val="00B523DA"/>
    <w:rsid w:val="00BA2A5A"/>
    <w:rsid w:val="00BC1874"/>
    <w:rsid w:val="00C136F3"/>
    <w:rsid w:val="00CF5C62"/>
    <w:rsid w:val="00DC0AA2"/>
    <w:rsid w:val="00DE059B"/>
    <w:rsid w:val="00DF1FFF"/>
    <w:rsid w:val="00E75E0F"/>
    <w:rsid w:val="00E84179"/>
    <w:rsid w:val="00EC4E35"/>
    <w:rsid w:val="00EC58B8"/>
    <w:rsid w:val="00EF1FD3"/>
    <w:rsid w:val="00F3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31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31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4026</izvorni_sadrzaj>
    <derivirana_varijabla naziv="DomainObject.Predmet.Broj_1">4026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St-4026/2015</izvorni_sadrzaj>
    <derivirana_varijabla naziv="DomainObject.Predmet.OznakaBroj_1">St-4026/2015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proizvođača i njihovih proizvoda Naše delikatese</izvorni_sadrzaj>
    <derivirana_varijabla naziv="DomainObject.Predmet.ProtustrankaFormated_1">  Udruga za promicanje proizvođača i njihovih proizvoda Naše delikatese</derivirana_varijabla>
  </DomainObject.Predmet.ProtustrankaFormated>
  <DomainObject.Predmet.ProtustrankaFormatedOIB>
    <izvorni_sadrzaj>  Udruga za promicanje proizvođača i njihovih proizvoda Naše delikatese, OIB 22642559600</izvorni_sadrzaj>
    <derivirana_varijabla naziv="DomainObject.Predmet.ProtustrankaFormatedOIB_1">  Udruga za promicanje proizvođača i njihovih proizvoda Naše delikatese, OIB 22642559600</derivirana_varijabla>
  </DomainObject.Predmet.ProtustrankaFormatedOIB>
  <DomainObject.Predmet.ProtustrankaFormatedWithAdress>
    <izvorni_sadrzaj> Udruga za promicanje proizvođača i njihovih proizvoda Naše delikatese, Širanovići 8, 10431 Kerestinec</izvorni_sadrzaj>
    <derivirana_varijabla naziv="DomainObject.Predmet.ProtustrankaFormatedWithAdress_1"> Udruga za promicanje proizvođača i njihovih proizvoda Naše delikatese, Širanovići 8, 10431 Kerestinec</derivirana_varijabla>
  </DomainObject.Predmet.ProtustrankaFormatedWithAdress>
  <DomainObject.Predmet.ProtustrankaFormatedWithAdressOIB>
    <izvorni_sadrzaj> Udruga za promicanje proizvođača i njihovih proizvoda Naše delikatese, OIB 22642559600, Širanovići 8, 10431 Kerestinec</izvorni_sadrzaj>
    <derivirana_varijabla naziv="DomainObject.Predmet.ProtustrankaFormatedWithAdressOIB_1"> Udruga za promicanje proizvođača i njihovih proizvoda Naše delikatese, OIB 22642559600, Širanovići 8, 10431 Kerestinec</derivirana_varijabla>
  </DomainObject.Predmet.ProtustrankaFormatedWithAdressOIB>
  <DomainObject.Predmet.ProtustrankaWithAdress>
    <izvorni_sadrzaj>Udruga za promicanje proizvođača i njihovih proizvoda Naše delikatese Širanovići 8, 10431 Kerestinec</izvorni_sadrzaj>
    <derivirana_varijabla naziv="DomainObject.Predmet.ProtustrankaWithAdress_1">Udruga za promicanje proizvođača i njihovih proizvoda Naše delikatese Širanovići 8, 10431 Kerestinec</derivirana_varijabla>
  </DomainObject.Predmet.ProtustrankaWithAdress>
  <DomainObject.Predmet.ProtustrankaWithAdressOIB>
    <izvorni_sadrzaj>Udruga za promicanje proizvođača i njihovih proizvoda Naše delikatese, OIB 22642559600, Širanovići 8, 10431 Kerestinec</izvorni_sadrzaj>
    <derivirana_varijabla naziv="DomainObject.Predmet.ProtustrankaWithAdressOIB_1">Udruga za promicanje proizvođača i njihovih proizvoda Naše delikatese, OIB 22642559600, Širanovići 8, 10431 Kerestinec</derivirana_varijabla>
  </DomainObject.Predmet.ProtustrankaWithAdressOIB>
  <DomainObject.Predmet.ProtustrankaNazivFormated>
    <izvorni_sadrzaj>Udruga za promicanje proizvođača i njihovih proizvoda Naše delikatese</izvorni_sadrzaj>
    <derivirana_varijabla naziv="DomainObject.Predmet.ProtustrankaNazivFormated_1">Udruga za promicanje proizvođača i njihovih proizvoda Naše delikatese</derivirana_varijabla>
  </DomainObject.Predmet.ProtustrankaNazivFormated>
  <DomainObject.Predmet.ProtustrankaNazivFormatedOIB>
    <izvorni_sadrzaj>Udruga za promicanje proizvođača i njihovih proizvoda Naše delikatese, OIB 22642559600</izvorni_sadrzaj>
    <derivirana_varijabla naziv="DomainObject.Predmet.ProtustrankaNazivFormatedOIB_1">Udruga za promicanje proizvođača i njihovih proizvoda Naše delikatese, OIB 22642559600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proizvođača i njihovih proizvoda Naše delikatese</item>
    </izvorni_sadrzaj>
    <derivirana_varijabla naziv="DomainObject.Predmet.ProtuStrankaListFormated_1">
      <item>Udruga za promicanje proizvođača i njihovih proizvoda Naše delikatese</item>
    </derivirana_varijabla>
  </DomainObject.Predmet.ProtuStrankaListFormated>
  <DomainObject.Predmet.ProtuStrankaListFormatedOIB>
    <izvorni_sadrzaj>
      <item>Udruga za promicanje proizvođača i njihovih proizvoda Naše delikatese, OIB 22642559600</item>
    </izvorni_sadrzaj>
    <derivirana_varijabla naziv="DomainObject.Predmet.ProtuStrankaListFormatedOIB_1">
      <item>Udruga za promicanje proizvođača i njihovih proizvoda Naše delikatese, OIB 22642559600</item>
    </derivirana_varijabla>
  </DomainObject.Predmet.ProtuStrankaListFormatedOIB>
  <DomainObject.Predmet.ProtuStrankaListFormatedWithAdress>
    <izvorni_sadrzaj>
      <item>Udruga za promicanje proizvođača i njihovih proizvoda Naše delikatese, Širanovići 8, 10431 Kerestinec</item>
    </izvorni_sadrzaj>
    <derivirana_varijabla naziv="DomainObject.Predmet.ProtuStrankaListFormatedWithAdress_1">
      <item>Udruga za promicanje proizvođača i njihovih proizvoda Naše delikatese, Širanovići 8, 10431 Kerestinec</item>
    </derivirana_varijabla>
  </DomainObject.Predmet.ProtuStrankaListFormatedWithAdress>
  <DomainObject.Predmet.ProtuStrankaListFormatedWithAdressOIB>
    <izvorni_sadrzaj>
      <item>Udruga za promicanje proizvođača i njihovih proizvoda Naše delikatese, OIB 22642559600, Širanovići 8, 10431 Kerestinec</item>
    </izvorni_sadrzaj>
    <derivirana_varijabla naziv="DomainObject.Predmet.ProtuStrankaListFormatedWithAdressOIB_1">
      <item>Udruga za promicanje proizvođača i njihovih proizvoda Naše delikatese, OIB 22642559600, Širanovići 8, 10431 Kerestinec</item>
    </derivirana_varijabla>
  </DomainObject.Predmet.ProtuStrankaListFormatedWithAdressOIB>
  <DomainObject.Predmet.ProtuStrankaListNazivFormated>
    <izvorni_sadrzaj>
      <item>Udruga za promicanje proizvođača i njihovih proizvoda Naše delikatese</item>
    </izvorni_sadrzaj>
    <derivirana_varijabla naziv="DomainObject.Predmet.ProtuStrankaListNazivFormated_1">
      <item>Udruga za promicanje proizvođača i njihovih proizvoda Naše delikatese</item>
    </derivirana_varijabla>
  </DomainObject.Predmet.ProtuStrankaListNazivFormated>
  <DomainObject.Predmet.ProtuStrankaListNazivFormatedOIB>
    <izvorni_sadrzaj>
      <item>Udruga za promicanje proizvođača i njihovih proizvoda Naše delikatese, OIB 22642559600</item>
    </izvorni_sadrzaj>
    <derivirana_varijabla naziv="DomainObject.Predmet.ProtuStrankaListNazivFormatedOIB_1">
      <item>Udruga za promicanje proizvođača i njihovih proizvoda Naše delikatese, OIB 22642559600</item>
    </derivirana_varijabla>
  </DomainObject.Predmet.ProtuStrankaListNazivFormatedOIB>
  <DomainObject.Predmet.OstaliListFormated>
    <izvorni_sadrzaj>
      <item>Miljenko Marinić</item>
    </izvorni_sadrzaj>
    <derivirana_varijabla naziv="DomainObject.Predmet.OstaliListFormated_1">
      <item>Miljenko Marinić</item>
    </derivirana_varijabla>
  </DomainObject.Predmet.OstaliListFormated>
  <DomainObject.Predmet.OstaliListFormatedOIB>
    <izvorni_sadrzaj>
      <item>Miljenko Marinić, OIB 34668485052</item>
    </izvorni_sadrzaj>
    <derivirana_varijabla naziv="DomainObject.Predmet.OstaliListFormatedOIB_1">
      <item>Miljenko Marinić, OIB 34668485052</item>
    </derivirana_varijabla>
  </DomainObject.Predmet.OstaliListFormatedOIB>
  <DomainObject.Predmet.OstaliListFormatedWithAdress>
    <izvorni_sadrzaj>
      <item>Miljenko Marinić, Lopudska 1, 10000 Zagreb</item>
    </izvorni_sadrzaj>
    <derivirana_varijabla naziv="DomainObject.Predmet.OstaliListFormatedWithAdress_1">
      <item>Miljenko Marinić, Lopudska 1, 10000 Zagreb</item>
    </derivirana_varijabla>
  </DomainObject.Predmet.OstaliListFormatedWithAdress>
  <DomainObject.Predmet.OstaliListFormatedWithAdressOIB>
    <izvorni_sadrzaj>
      <item>Miljenko Marinić, OIB 34668485052, Lopudska 1, 10000 Zagreb</item>
    </izvorni_sadrzaj>
    <derivirana_varijabla naziv="DomainObject.Predmet.OstaliListFormatedWithAdressOIB_1">
      <item>Miljenko Marinić, OIB 34668485052, Lopudska 1, 10000 Zagreb</item>
    </derivirana_varijabla>
  </DomainObject.Predmet.OstaliListFormatedWithAdressOIB>
  <DomainObject.Predmet.OstaliListNazivFormated>
    <izvorni_sadrzaj>
      <item>Miljenko Marinić</item>
    </izvorni_sadrzaj>
    <derivirana_varijabla naziv="DomainObject.Predmet.OstaliListNazivFormated_1">
      <item>Miljenko Marinić</item>
    </derivirana_varijabla>
  </DomainObject.Predmet.OstaliListNazivFormated>
  <DomainObject.Predmet.OstaliListNazivFormatedOIB>
    <izvorni_sadrzaj>
      <item>Miljenko Marinić, OIB 34668485052</item>
    </izvorni_sadrzaj>
    <derivirana_varijabla naziv="DomainObject.Predmet.OstaliListNazivFormatedOIB_1"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proizvođača i njihovih proizvoda Naše delikatese</izvorni_sadrzaj>
    <derivirana_varijabla naziv="DomainObject.Predmet.ProtustrankaIDrugi_1">Udruga za promicanje proizvođača i njihovih proizvoda Naše delikatese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za promicanje proizvođača i njihovih proizvoda Naše delikatese, OIB 22642559600, Širanovići 8, 10431 Kerestinec</izvorni_sadrzaj>
    <derivirana_varijabla naziv="DomainObject.Predmet.ProtustrankaIDrugiAdressOIB_1">Udruga za promicanje proizvođača i njihovih proizvoda Naše delikatese, OIB 22642559600, Širanovići 8,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proizvođača i njihovih proizvoda Naše delikatese</item>
      <item>FINA Regionalni centar Zagreb</item>
      <item>Miljenko Marinić</item>
    </izvorni_sadrzaj>
    <derivirana_varijabla naziv="DomainObject.Predmet.SudioniciListNaziv_1">
      <item>Udruga za promicanje proizvođača i njihovih proizvoda Naše delikatese</item>
      <item>FINA Regionalni centar Zagreb</item>
      <item>Miljenko Marinić</item>
    </derivirana_varijabla>
  </DomainObject.Predmet.SudioniciListNaziv>
  <DomainObject.Predmet.SudioniciListAdressOIB>
    <izvorni_sadrzaj>
      <item>Udruga za promicanje proizvođača i njihovih proizvoda Naše delikatese, OIB 22642559600, Širanovići 8,10431 Kerestinec</item>
      <item>FINA Regionalni centar Zagreb, OIB 85821130368, Trg svibanjskih žrtava 1995. br 1,10000 Zagreb</item>
      <item>Miljenko Marinić, OIB 34668485052, Lopudska 1,10000 Zagreb</item>
    </izvorni_sadrzaj>
    <derivirana_varijabla naziv="DomainObject.Predmet.SudioniciListAdressOIB_1">
      <item>Udruga za promicanje proizvođača i njihovih proizvoda Naše delikatese, OIB 22642559600, Širanovići 8,10431 Kerestinec</item>
      <item>FINA Regionalni centar Zagreb, OIB 85821130368, Trg svibanjskih žrtava 1995. br 1,10000 Zagreb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22642559600</item>
      <item>, OIB 85821130368</item>
      <item>, OIB 34668485052</item>
    </izvorni_sadrzaj>
    <derivirana_varijabla naziv="DomainObject.Predmet.SudioniciListNazivOIB_1">
      <item>, OIB 22642559600</item>
      <item>, OIB 85821130368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2122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2016-05-03T09:34:00Z</dcterms:created>
  <dc:creator>Sandra Rotar Vogrin</dc:creator>
  <cp:lastModifiedBy>Tanja Štraubert</cp:lastModifiedBy>
  <cp:lastPrinted>2016-05-03T09:43:00Z</cp:lastPrinted>
  <dcterms:modified xmlns:xsi="http://www.w3.org/2001/XMLSchema-instance" xsi:type="dcterms:W3CDTF">2016-05-03T09:43:00Z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