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1664e" w14:paraId="e21664e" w:rsidRDefault="00E618BF" w:rsidP="00E618BF" w:rsidR="00E618B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18BF" w:rsidP="00E618BF" w:rsidR="00E618B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618BF" w:rsidP="00E618BF" w:rsidR="00E618B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618BF" w:rsidP="00E618BF" w:rsidR="00E618B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618BF" w:rsidP="00E618BF" w:rsidR="00E618B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618BF" w:rsidP="00E618BF" w:rsidR="00E618B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618BF" w:rsidP="00E618BF" w:rsidR="00E618BF" w:rsidRPr="005D578C">
      <w:pPr>
        <w:jc w:val="center"/>
        <w:rPr>
          <w:rFonts w:cs="Times New Roman" w:eastAsia="Times New Roman"/>
          <w:szCs w:val="24"/>
        </w:rPr>
      </w:pPr>
    </w:p>
    <w:p w:rsidRDefault="00E618BF" w:rsidP="00E618BF" w:rsidR="00E618B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618BF" w:rsidP="00E618BF" w:rsidR="00E618BF" w:rsidRPr="005D578C">
      <w:pPr>
        <w:rPr>
          <w:rFonts w:cs="Times New Roman" w:eastAsia="Times New Roman"/>
          <w:szCs w:val="24"/>
        </w:rPr>
      </w:pPr>
    </w:p>
    <w:p w:rsidRDefault="00E618BF" w:rsidP="00E618BF" w:rsidR="00E618B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sucu Ivanu Dujiću,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 MOTO KLUB ENDUR</w:t>
      </w:r>
      <w:r w:rsidR="00834018">
        <w:rPr>
          <w:rFonts w:cs="Times New Roman" w:eastAsia="Times New Roman"/>
          <w:szCs w:val="24"/>
        </w:rPr>
        <w:t>O</w:t>
      </w:r>
      <w:r>
        <w:rPr>
          <w:rFonts w:cs="Times New Roman" w:eastAsia="Times New Roman"/>
          <w:szCs w:val="24"/>
        </w:rPr>
        <w:t xml:space="preserve"> ISTRA TEAM, Rabac, Obala M. Tita 2B, OIB </w:t>
      </w:r>
      <w:r w:rsidRPr="00E618BF">
        <w:rPr>
          <w:rFonts w:cs="Times New Roman" w:eastAsia="Times New Roman"/>
          <w:szCs w:val="24"/>
        </w:rPr>
        <w:t>36108499496</w:t>
      </w:r>
      <w:r>
        <w:rPr>
          <w:rFonts w:cs="Times New Roman" w:eastAsia="Times New Roman"/>
          <w:szCs w:val="24"/>
        </w:rPr>
        <w:t>, reg. br. 18001942, 8. veljače 2018.</w:t>
      </w:r>
    </w:p>
    <w:p w:rsidRDefault="00E618BF" w:rsidP="00E618BF" w:rsidR="00E618BF" w:rsidRPr="005D578C">
      <w:pPr>
        <w:rPr>
          <w:rFonts w:cs="Times New Roman" w:eastAsia="Times New Roman"/>
          <w:szCs w:val="24"/>
        </w:rPr>
      </w:pPr>
    </w:p>
    <w:p w:rsidRDefault="00E618BF" w:rsidP="00E618BF" w:rsidR="00E618B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618BF" w:rsidP="00E618BF" w:rsidR="00E618BF" w:rsidRPr="005D578C">
      <w:pPr>
        <w:rPr>
          <w:rFonts w:cs="Times New Roman" w:eastAsia="Times New Roman"/>
          <w:szCs w:val="24"/>
        </w:rPr>
      </w:pPr>
    </w:p>
    <w:p w:rsidRDefault="00E618BF" w:rsidP="00E618BF" w:rsidR="00E618B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MOTO KLUB END</w:t>
      </w:r>
      <w:r w:rsidR="00834018">
        <w:rPr>
          <w:rFonts w:cs="Times New Roman" w:eastAsia="Times New Roman"/>
          <w:szCs w:val="24"/>
        </w:rPr>
        <w:t>URO</w:t>
      </w:r>
      <w:r>
        <w:rPr>
          <w:rFonts w:cs="Times New Roman" w:eastAsia="Times New Roman"/>
          <w:szCs w:val="24"/>
        </w:rPr>
        <w:t xml:space="preserve"> ISTRA TEAM, Rabac, Obala M. Tita 2B, OIB </w:t>
      </w:r>
      <w:r w:rsidRPr="00E618BF">
        <w:rPr>
          <w:rFonts w:cs="Times New Roman" w:eastAsia="Times New Roman"/>
          <w:szCs w:val="24"/>
        </w:rPr>
        <w:t>36108499496</w:t>
      </w:r>
      <w:r>
        <w:rPr>
          <w:rFonts w:cs="Times New Roman" w:eastAsia="Times New Roman"/>
          <w:szCs w:val="24"/>
        </w:rPr>
        <w:t>, reg. br. 18001942.</w:t>
      </w:r>
    </w:p>
    <w:p w:rsidRDefault="00E618BF" w:rsidP="00E618BF" w:rsidR="00E618BF" w:rsidRPr="005D578C">
      <w:pPr>
        <w:rPr>
          <w:rFonts w:cs="Times New Roman" w:eastAsia="Times New Roman"/>
          <w:szCs w:val="24"/>
        </w:rPr>
      </w:pPr>
    </w:p>
    <w:p w:rsidRDefault="00E618BF" w:rsidP="00E618BF" w:rsidR="00E618BF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23303100671.</w:t>
      </w:r>
    </w:p>
    <w:p w:rsidRDefault="00E618BF" w:rsidP="00E618BF" w:rsidR="00E618BF" w:rsidRPr="005D578C">
      <w:pPr>
        <w:rPr>
          <w:rFonts w:cs="Times New Roman" w:eastAsia="Times New Roman"/>
          <w:szCs w:val="24"/>
        </w:rPr>
      </w:pPr>
    </w:p>
    <w:p w:rsidRDefault="00E618BF" w:rsidP="00E618BF" w:rsidR="00E618B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MOTO KLUB ENDUR</w:t>
      </w:r>
      <w:r w:rsidR="00834018">
        <w:rPr>
          <w:rFonts w:cs="Times New Roman" w:eastAsia="Times New Roman"/>
          <w:szCs w:val="24"/>
        </w:rPr>
        <w:t>O</w:t>
      </w:r>
      <w:r>
        <w:rPr>
          <w:rFonts w:cs="Times New Roman" w:eastAsia="Times New Roman"/>
          <w:szCs w:val="24"/>
        </w:rPr>
        <w:t xml:space="preserve"> ISTRA TEAM, Rabac, Obala M. Tita 2B, OIB </w:t>
      </w:r>
      <w:r w:rsidRPr="00E618BF">
        <w:rPr>
          <w:rFonts w:cs="Times New Roman" w:eastAsia="Times New Roman"/>
          <w:szCs w:val="24"/>
        </w:rPr>
        <w:t>36108499496</w:t>
      </w:r>
      <w:r>
        <w:rPr>
          <w:rFonts w:cs="Times New Roman" w:eastAsia="Times New Roman"/>
          <w:szCs w:val="24"/>
        </w:rPr>
        <w:t>, reg. br. 18001942.</w:t>
      </w:r>
    </w:p>
    <w:p w:rsidRDefault="00E618BF" w:rsidP="00E618BF" w:rsidR="00E618BF">
      <w:pPr>
        <w:ind w:firstLine="709"/>
        <w:rPr>
          <w:rFonts w:cs="Times New Roman" w:eastAsia="Times New Roman"/>
          <w:szCs w:val="24"/>
        </w:rPr>
      </w:pPr>
    </w:p>
    <w:p w:rsidRDefault="00E618BF" w:rsidP="00E618BF" w:rsidR="00E618B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>, radi brisanja dužnika MOTO KLUB ENDUR</w:t>
      </w:r>
      <w:r w:rsidR="00834018">
        <w:rPr>
          <w:rFonts w:cs="Times New Roman" w:eastAsia="Times New Roman"/>
          <w:szCs w:val="24"/>
        </w:rPr>
        <w:t>O</w:t>
      </w:r>
      <w:r>
        <w:rPr>
          <w:rFonts w:cs="Times New Roman" w:eastAsia="Times New Roman"/>
          <w:szCs w:val="24"/>
        </w:rPr>
        <w:t xml:space="preserve"> ISTRA TEAM, Rabac, Obala M. Tita 2B, OIB </w:t>
      </w:r>
      <w:r w:rsidRPr="00E618BF">
        <w:rPr>
          <w:rFonts w:cs="Times New Roman" w:eastAsia="Times New Roman"/>
          <w:szCs w:val="24"/>
        </w:rPr>
        <w:t>36108499496</w:t>
      </w:r>
      <w:r>
        <w:rPr>
          <w:rFonts w:cs="Times New Roman" w:eastAsia="Times New Roman"/>
          <w:szCs w:val="24"/>
        </w:rPr>
        <w:t>, reg. br. 18001942, iz Registra udruga u Republici Hrvatskoj.</w:t>
      </w:r>
    </w:p>
    <w:p w:rsidRDefault="00E618BF" w:rsidP="00E618BF" w:rsidR="00E618BF">
      <w:pPr>
        <w:rPr>
          <w:rFonts w:cs="Times New Roman" w:eastAsia="Times New Roman"/>
          <w:szCs w:val="24"/>
        </w:rPr>
      </w:pPr>
    </w:p>
    <w:p w:rsidRDefault="00E618BF" w:rsidP="00E618BF" w:rsidR="00E618BF" w:rsidRPr="005D578C">
      <w:pPr>
        <w:rPr>
          <w:rFonts w:cs="Times New Roman" w:eastAsia="Times New Roman"/>
          <w:szCs w:val="24"/>
        </w:rPr>
      </w:pPr>
    </w:p>
    <w:p w:rsidRDefault="00E618BF" w:rsidP="00E618BF" w:rsidR="00E618B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618BF" w:rsidP="00E618BF" w:rsidR="00E618BF">
      <w:pPr>
        <w:ind w:firstLine="708"/>
        <w:rPr>
          <w:rFonts w:cs="Times New Roman" w:eastAsia="Times New Roman"/>
          <w:szCs w:val="24"/>
        </w:rPr>
      </w:pPr>
    </w:p>
    <w:p w:rsidRDefault="00E618BF" w:rsidP="00E618BF" w:rsidR="00E618B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16. listopada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>ona (Narodne novine br. 71/15,</w:t>
      </w:r>
      <w:r w:rsidR="004C0B59">
        <w:rPr>
          <w:rFonts w:cs="Times New Roman" w:eastAsia="Times New Roman"/>
          <w:szCs w:val="24"/>
        </w:rPr>
        <w:t xml:space="preserve"> 104/17,</w:t>
      </w:r>
      <w:r>
        <w:rPr>
          <w:rFonts w:cs="Times New Roman" w:eastAsia="Times New Roman"/>
          <w:szCs w:val="24"/>
        </w:rPr>
        <w:t xml:space="preserve">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MOTO KLUB ENDUR</w:t>
      </w:r>
      <w:r w:rsidR="00834018">
        <w:rPr>
          <w:rFonts w:cs="Times New Roman" w:eastAsia="Times New Roman"/>
          <w:szCs w:val="24"/>
        </w:rPr>
        <w:t>O</w:t>
      </w:r>
      <w:r>
        <w:rPr>
          <w:rFonts w:cs="Times New Roman" w:eastAsia="Times New Roman"/>
          <w:szCs w:val="24"/>
        </w:rPr>
        <w:t xml:space="preserve"> ISTRA TEAM, Rabac.</w:t>
      </w:r>
    </w:p>
    <w:p w:rsidRDefault="00E618BF" w:rsidP="00E618BF" w:rsidR="00E618BF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13. listopada 2017. imao neizvršene osnove za plaćanje u neprekinutom razdoblju od 120 dana u ukupnom iznosu 9.810,89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registra udruga za dužnika (listovi 1-3 spisa)</w:t>
      </w:r>
      <w:r>
        <w:rPr>
          <w:rFonts w:eastAsiaTheme="minorHAnsi"/>
          <w:lang w:eastAsia="en-US"/>
        </w:rPr>
        <w:t>, sud je, sukladno čl. 430. SZ-a, 6. studenog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10 St-572/2017-3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</w:t>
      </w:r>
      <w:r w:rsidRPr="00354134">
        <w:rPr>
          <w:rFonts w:cs="Times New Roman" w:eastAsia="Times New Roman"/>
          <w:szCs w:val="24"/>
        </w:rPr>
        <w:lastRenderedPageBreak/>
        <w:t>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E618BF" w:rsidP="00E618BF" w:rsidR="00E618B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E618BF" w:rsidP="00E618BF" w:rsidR="00E618B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 xml:space="preserve">kao u </w:t>
      </w:r>
      <w:r>
        <w:rPr>
          <w:rFonts w:cs="Times New Roman" w:eastAsia="Times New Roman"/>
          <w:szCs w:val="24"/>
        </w:rPr>
        <w:t xml:space="preserve">t. I. i II. te t. IV. i V. izreke </w:t>
      </w:r>
      <w:r w:rsidRPr="00D649EA">
        <w:rPr>
          <w:rFonts w:cs="Times New Roman" w:eastAsia="Times New Roman"/>
          <w:szCs w:val="24"/>
        </w:rPr>
        <w:t>rješenja.</w:t>
      </w:r>
    </w:p>
    <w:p w:rsidRDefault="00E618BF" w:rsidP="00E618BF" w:rsidR="00E618BF" w:rsidRPr="005D578C">
      <w:pPr>
        <w:ind w:firstLine="708"/>
        <w:rPr>
          <w:rFonts w:cs="Times New Roman" w:eastAsia="Times New Roman"/>
          <w:szCs w:val="24"/>
        </w:rPr>
      </w:pPr>
    </w:p>
    <w:p w:rsidRDefault="00E618BF" w:rsidP="00E618BF" w:rsidR="00E618B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8. veljače 2018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618BF" w:rsidP="00E618BF" w:rsidR="00E618BF">
      <w:pPr>
        <w:rPr>
          <w:rFonts w:cs="Times New Roman" w:eastAsia="Times New Roman"/>
          <w:szCs w:val="24"/>
        </w:rPr>
      </w:pPr>
    </w:p>
    <w:p w:rsidRDefault="00E618BF" w:rsidP="00E618BF" w:rsidR="00E618B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E618BF" w:rsidP="00E618BF" w:rsidR="00E618B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4269DE">
        <w:rPr>
          <w:rFonts w:cs="Times New Roman" w:eastAsia="Times New Roman"/>
          <w:szCs w:val="24"/>
        </w:rPr>
        <w:t>, v.r.</w:t>
      </w:r>
    </w:p>
    <w:p w:rsidRDefault="00E618BF" w:rsidP="00E618BF" w:rsidR="00E618BF">
      <w:pPr>
        <w:jc w:val="left"/>
        <w:rPr>
          <w:rFonts w:cs="Times New Roman" w:eastAsia="Times New Roman"/>
          <w:szCs w:val="24"/>
        </w:rPr>
      </w:pPr>
    </w:p>
    <w:p w:rsidRDefault="00E618BF" w:rsidP="00E618BF" w:rsidR="00E618BF" w:rsidRPr="005D578C">
      <w:pPr>
        <w:jc w:val="left"/>
        <w:rPr>
          <w:rFonts w:cs="Times New Roman" w:eastAsia="Times New Roman"/>
          <w:szCs w:val="24"/>
        </w:rPr>
      </w:pPr>
    </w:p>
    <w:p w:rsidRDefault="00E618BF" w:rsidP="00E618BF" w:rsidR="00E618B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618BF" w:rsidP="00E618BF" w:rsidR="00E618BF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E618BF" w:rsidP="00E618BF" w:rsidR="00E618B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E618BF" w:rsidP="00E618BF" w:rsidR="00E618BF">
      <w:pPr>
        <w:rPr>
          <w:rFonts w:cs="Times New Roman" w:eastAsia="Times New Roman"/>
          <w:szCs w:val="24"/>
        </w:rPr>
      </w:pPr>
    </w:p>
    <w:p w:rsidRDefault="00E618BF" w:rsidP="00E618BF" w:rsidR="00E618BF" w:rsidRPr="005D578C">
      <w:pPr>
        <w:rPr>
          <w:rFonts w:cs="Times New Roman" w:eastAsia="Times New Roman"/>
          <w:szCs w:val="24"/>
        </w:rPr>
      </w:pPr>
    </w:p>
    <w:p w:rsidRDefault="00E618BF" w:rsidP="00E618BF" w:rsidR="00E618B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618BF" w:rsidP="00E618BF" w:rsidR="00E618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E618BF" w:rsidP="00E618BF" w:rsidR="00E618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MOTO KLUB ENDUR</w:t>
      </w:r>
      <w:r w:rsidR="00834018">
        <w:rPr>
          <w:rFonts w:cs="Times New Roman" w:eastAsia="Times New Roman"/>
          <w:szCs w:val="24"/>
        </w:rPr>
        <w:t>O</w:t>
      </w:r>
      <w:r>
        <w:rPr>
          <w:rFonts w:cs="Times New Roman" w:eastAsia="Times New Roman"/>
          <w:szCs w:val="24"/>
        </w:rPr>
        <w:t xml:space="preserve"> ISTRA TEAM, Rabac, Obala M. Tita 2B,</w:t>
      </w:r>
    </w:p>
    <w:p w:rsidRDefault="00E618BF" w:rsidP="00E618BF" w:rsidR="00E618B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E618BF" w:rsidP="00E618BF" w:rsidR="00E618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E618BF" w:rsidP="00E618BF" w:rsidR="00E618B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>Dubravka Stašić, Rijeka, Vatroslava Lisinskog 2,</w:t>
      </w:r>
    </w:p>
    <w:p w:rsidRDefault="00E618BF" w:rsidP="00E618BF" w:rsidR="00E618BF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E618BF" w:rsidP="00E618BF" w:rsidR="00E618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E618BF" w:rsidP="00E618BF" w:rsidR="00E618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E618BF" w:rsidP="00E618BF" w:rsidR="00E618BF"/>
    <w:p w:rsidRDefault="004269DE" w:rsidR="00893E47"/>
    <w:sectPr w:rsidSect="00A403EC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18BF" w:rsidP="00E618BF" w:rsidR="00E618BF">
      <w:r>
        <w:separator/>
      </w:r>
    </w:p>
  </w:endnote>
  <w:endnote w:id="0" w:type="continuationSeparator">
    <w:p w:rsidRDefault="00E618BF" w:rsidP="00E618BF" w:rsidR="00E61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18BF" w:rsidP="00E618BF" w:rsidR="00E618BF">
      <w:r>
        <w:separator/>
      </w:r>
    </w:p>
  </w:footnote>
  <w:footnote w:id="0" w:type="continuationSeparator">
    <w:p w:rsidRDefault="00E618BF" w:rsidP="00E618BF" w:rsidR="00E618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18BF" w:rsidP="00E618BF" w:rsidR="00E618BF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269D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St-572/2017-4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18BF" w:rsidP="00A403EC" w:rsidR="00A403EC" w:rsidRPr="00970AE0">
    <w:pPr>
      <w:pStyle w:val="Zaglavlje"/>
      <w:jc w:val="right"/>
    </w:pPr>
    <w:r>
      <w:rPr>
        <w:szCs w:val="24"/>
      </w:rPr>
      <w:t>10 St-572/2017-4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A41"/>
    <w:rsid w:val="00404A41"/>
    <w:rsid w:val="004269DE"/>
    <w:rsid w:val="0047136B"/>
    <w:rsid w:val="004C0B59"/>
    <w:rsid w:val="00561B59"/>
    <w:rsid w:val="00834018"/>
    <w:rsid w:val="00E61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18B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618B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618B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18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18B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618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618B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69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9D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269D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269D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269D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18B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618B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618B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18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18B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618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618B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69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69D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269D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269D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269D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St-572/2017</izvorni_sadrzaj>
    <derivirana_varijabla naziv="DomainObject.Predmet.OznakaBroj_1">St-572/2017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MOTO KLUB ENDURO ISTRA TEAM, RABAC</izvorni_sadrzaj>
    <derivirana_varijabla naziv="DomainObject.Predmet.ProtustrankaFormated_1">  MOTO KLUB ENDURO ISTRA TEAM, RABAC</derivirana_varijabla>
  </DomainObject.Predmet.ProtustrankaFormated>
  <DomainObject.Predmet.ProtustrankaFormatedOIB>
    <izvorni_sadrzaj>  MOTO KLUB ENDURO ISTRA TEAM, RABAC, OIB 36108499496</izvorni_sadrzaj>
    <derivirana_varijabla naziv="DomainObject.Predmet.ProtustrankaFormatedOIB_1">  MOTO KLUB ENDURO ISTRA TEAM, RABAC, OIB 36108499496</derivirana_varijabla>
  </DomainObject.Predmet.ProtustrankaFormatedOIB>
  <DomainObject.Predmet.ProtustrankaFormatedWithAdress>
    <izvorni_sadrzaj> MOTO KLUB ENDURO ISTRA TEAM, RABAC, Obala M. Tita 2 B, 52221 Rabac</izvorni_sadrzaj>
    <derivirana_varijabla naziv="DomainObject.Predmet.ProtustrankaFormatedWithAdress_1"> MOTO KLUB ENDURO ISTRA TEAM, RABAC, Obala M. Tita 2 B, 52221 Rabac</derivirana_varijabla>
  </DomainObject.Predmet.ProtustrankaFormatedWithAdress>
  <DomainObject.Predmet.ProtustrankaFormatedWithAdressOIB>
    <izvorni_sadrzaj> MOTO KLUB ENDURO ISTRA TEAM, RABAC, OIB 36108499496, Obala M. Tita 2 B, 52221 Rabac</izvorni_sadrzaj>
    <derivirana_varijabla naziv="DomainObject.Predmet.ProtustrankaFormatedWithAdressOIB_1"> MOTO KLUB ENDURO ISTRA TEAM, RABAC, OIB 36108499496, Obala M. Tita 2 B, 52221 Rabac</derivirana_varijabla>
  </DomainObject.Predmet.ProtustrankaFormatedWithAdressOIB>
  <DomainObject.Predmet.ProtustrankaWithAdress>
    <izvorni_sadrzaj>MOTO KLUB ENDURO ISTRA TEAM, RABAC Obala M. Tita 2 B, 52221 Rabac</izvorni_sadrzaj>
    <derivirana_varijabla naziv="DomainObject.Predmet.ProtustrankaWithAdress_1">MOTO KLUB ENDURO ISTRA TEAM, RABAC Obala M. Tita 2 B, 52221 Rabac</derivirana_varijabla>
  </DomainObject.Predmet.ProtustrankaWithAdress>
  <DomainObject.Predmet.ProtustrankaWithAdressOIB>
    <izvorni_sadrzaj>MOTO KLUB ENDURO ISTRA TEAM, RABAC, OIB 36108499496, Obala M. Tita 2 B, 52221 Rabac</izvorni_sadrzaj>
    <derivirana_varijabla naziv="DomainObject.Predmet.ProtustrankaWithAdressOIB_1">MOTO KLUB ENDURO ISTRA TEAM, RABAC, OIB 36108499496, Obala M. Tita 2 B, 52221 Rabac</derivirana_varijabla>
  </DomainObject.Predmet.ProtustrankaWithAdressOIB>
  <DomainObject.Predmet.ProtustrankaNazivFormated>
    <izvorni_sadrzaj>MOTO KLUB ENDURO ISTRA TEAM, RABAC</izvorni_sadrzaj>
    <derivirana_varijabla naziv="DomainObject.Predmet.ProtustrankaNazivFormated_1">MOTO KLUB ENDURO ISTRA TEAM, RABAC</derivirana_varijabla>
  </DomainObject.Predmet.ProtustrankaNazivFormated>
  <DomainObject.Predmet.ProtustrankaNazivFormatedOIB>
    <izvorni_sadrzaj>MOTO KLUB ENDURO ISTRA TEAM, RABAC, OIB 36108499496</izvorni_sadrzaj>
    <derivirana_varijabla naziv="DomainObject.Predmet.ProtustrankaNazivFormatedOIB_1">MOTO KLUB ENDURO ISTRA TEAM, RABAC, OIB 36108499496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9810.89</izvorni_sadrzaj>
    <derivirana_varijabla naziv="DomainObject.Predmet.TrenutnaVrijednost_1">9810.89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MOTO KLUB ENDURO ISTRA TEAM, RABAC</item>
    </izvorni_sadrzaj>
    <derivirana_varijabla naziv="DomainObject.Predmet.ProtuStrankaListFormated_1">
      <item>MOTO KLUB ENDURO ISTRA TEAM, RABAC</item>
    </derivirana_varijabla>
  </DomainObject.Predmet.ProtuStrankaListFormated>
  <DomainObject.Predmet.ProtuStrankaListFormatedOIB>
    <izvorni_sadrzaj>
      <item>MOTO KLUB ENDURO ISTRA TEAM, RABAC, OIB 36108499496</item>
    </izvorni_sadrzaj>
    <derivirana_varijabla naziv="DomainObject.Predmet.ProtuStrankaListFormatedOIB_1">
      <item>MOTO KLUB ENDURO ISTRA TEAM, RABAC, OIB 36108499496</item>
    </derivirana_varijabla>
  </DomainObject.Predmet.ProtuStrankaListFormatedOIB>
  <DomainObject.Predmet.ProtuStrankaListFormatedWithAdress>
    <izvorni_sadrzaj>
      <item>MOTO KLUB ENDURO ISTRA TEAM, RABAC, Obala M. Tita 2 B, 52221 Rabac</item>
    </izvorni_sadrzaj>
    <derivirana_varijabla naziv="DomainObject.Predmet.ProtuStrankaListFormatedWithAdress_1">
      <item>MOTO KLUB ENDURO ISTRA TEAM, RABAC, Obala M. Tita 2 B, 52221 Rabac</item>
    </derivirana_varijabla>
  </DomainObject.Predmet.ProtuStrankaListFormatedWithAdress>
  <DomainObject.Predmet.ProtuStrankaListFormatedWithAdressOIB>
    <izvorni_sadrzaj>
      <item>MOTO KLUB ENDURO ISTRA TEAM, RABAC, OIB 36108499496, Obala M. Tita 2 B, 52221 Rabac</item>
    </izvorni_sadrzaj>
    <derivirana_varijabla naziv="DomainObject.Predmet.ProtuStrankaListFormatedWithAdressOIB_1">
      <item>MOTO KLUB ENDURO ISTRA TEAM, RABAC, OIB 36108499496, Obala M. Tita 2 B, 52221 Rabac</item>
    </derivirana_varijabla>
  </DomainObject.Predmet.ProtuStrankaListFormatedWithAdressOIB>
  <DomainObject.Predmet.ProtuStrankaListNazivFormated>
    <izvorni_sadrzaj>
      <item>MOTO KLUB ENDURO ISTRA TEAM, RABAC</item>
    </izvorni_sadrzaj>
    <derivirana_varijabla naziv="DomainObject.Predmet.ProtuStrankaListNazivFormated_1">
      <item>MOTO KLUB ENDURO ISTRA TEAM, RABAC</item>
    </derivirana_varijabla>
  </DomainObject.Predmet.ProtuStrankaListNazivFormated>
  <DomainObject.Predmet.ProtuStrankaListNazivFormatedOIB>
    <izvorni_sadrzaj>
      <item>MOTO KLUB ENDURO ISTRA TEAM, RABAC, OIB 36108499496</item>
    </izvorni_sadrzaj>
    <derivirana_varijabla naziv="DomainObject.Predmet.ProtuStrankaListNazivFormatedOIB_1">
      <item>MOTO KLUB ENDURO ISTRA TEAM, RABAC, OIB 36108499496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MOTO KLUB ENDURO ISTRA TEAM, RABAC</izvorni_sadrzaj>
    <derivirana_varijabla naziv="DomainObject.Predmet.ProtustrankaIDrugi_1">MOTO KLUB ENDURO ISTRA TEAM, RABAC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MOTO KLUB ENDURO ISTRA TEAM, RABAC, OIB 36108499496, Obala M. Tita 2 B, 52221 Rabac</izvorni_sadrzaj>
    <derivirana_varijabla naziv="DomainObject.Predmet.ProtustrankaIDrugiAdressOIB_1">MOTO KLUB ENDURO ISTRA TEAM, RABAC, OIB 36108499496, Obala M. Tita 2 B,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MOTO KLUB ENDURO ISTRA TEAM, RABAC</item>
    </izvorni_sadrzaj>
    <derivirana_varijabla naziv="DomainObject.Predmet.SudioniciListNaziv_1">
      <item>FINANCIJSKA AGENCIJA, RC RIJEKA, PODRUŽNICA PULA, PULA</item>
      <item>MOTO KLUB ENDURO ISTRA TEAM, RABAC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MOTO KLUB ENDURO ISTRA TEAM, RABAC, OIB 36108499496, Obala M. Tita 2 B,52221 Rabac</item>
    </izvorni_sadrzaj>
    <derivirana_varijabla naziv="DomainObject.Predmet.SudioniciListAdressOIB_1">
      <item>FINANCIJSKA AGENCIJA, RC RIJEKA, PODRUŽNICA PULA, PULA, OIB 85821130368, F. Kurelca 8,51000 Rijeka</item>
      <item>MOTO KLUB ENDURO ISTRA TEAM, RABAC, OIB 36108499496, Obala M. Tita 2 B,52221 Rabac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36108499496</item>
    </izvorni_sadrzaj>
    <derivirana_varijabla naziv="DomainObject.Predmet.SudioniciListNazivOIB_1">
      <item>, OIB 85821130368</item>
      <item>, OIB 36108499496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750</properties:Words>
  <properties:Characters>3915</properties:Characters>
  <properties:Lines>90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2018-02-05T13:08:00Z</dcterms:created>
  <dc:creator>Morena Brajuha</dc:creator>
  <dc:description/>
  <cp:keywords/>
  <cp:lastModifiedBy>Sanja Lakošeljac</cp:lastModifiedBy>
  <cp:lastPrinted>2018-02-08T07:39:00Z</cp:lastPrinted>
  <dcterms:modified xmlns:xsi="http://www.w3.org/2001/XMLSchema-instance" xsi:type="dcterms:W3CDTF">2018-02-08T07:39:00Z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