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8426" w14:paraId="bfd8426" w:rsidRDefault="00026F48" w:rsidP="00910611" w:rsidR="00026F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F48" w:rsidP="00910611" w:rsidR="00026F48">
      <w:r>
        <w:rPr>
          <w:rFonts w:eastAsia="MS Mincho"/>
        </w:rPr>
        <w:t>REPUBLIKA HRVATSKA</w:t>
      </w:r>
    </w:p>
    <w:p w:rsidRDefault="00026F48" w:rsidP="00910611" w:rsidR="00026F48">
      <w:r>
        <w:rPr>
          <w:rFonts w:eastAsia="MS Mincho"/>
        </w:rPr>
        <w:t>TRGOVAČKI SUD U RIJECI</w:t>
      </w:r>
    </w:p>
    <w:p w:rsidRDefault="00026F48" w:rsidR="00026F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26F48" w:rsidP="00910611" w:rsidR="00026F48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4F6157">
        <w:t>270</w:t>
      </w:r>
      <w:r w:rsidR="00B416A5">
        <w:t>/15, temeljem odredbe čl.430. Stečajnog zakona (NN 71/15), dana</w:t>
      </w:r>
      <w:r w:rsidR="00446F8B">
        <w:t xml:space="preserve"> </w:t>
      </w:r>
      <w:r w:rsidR="006A2771">
        <w:t>23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F6157" w:rsidR="00E52902" w:rsidRPr="006A2771">
      <w:pPr>
        <w:numPr>
          <w:ilvl w:val="0"/>
          <w:numId w:val="11"/>
        </w:numPr>
        <w:jc w:val="both"/>
        <w:rPr>
          <w:b/>
          <w:bCs/>
        </w:rPr>
      </w:pPr>
      <w:r w:rsidRPr="006A2771">
        <w:rPr>
          <w:bCs/>
        </w:rPr>
        <w:t xml:space="preserve">Za dužnika </w:t>
      </w:r>
      <w:r w:rsidR="004F6157" w:rsidRPr="006A2771">
        <w:rPr>
          <w:b/>
          <w:bCs/>
        </w:rPr>
        <w:t xml:space="preserve">ALPE ADRIA GRADITELJSTVO </w:t>
      </w:r>
      <w:r w:rsidR="006A2771">
        <w:rPr>
          <w:b/>
          <w:bCs/>
        </w:rPr>
        <w:t>d.o.o.</w:t>
      </w:r>
      <w:r w:rsidR="004F6157" w:rsidRPr="006A2771">
        <w:rPr>
          <w:b/>
          <w:bCs/>
        </w:rPr>
        <w:t xml:space="preserve"> za graditeljstvo i trgovinu, Rijeka, Marije Grbac 26, OIB 28134972066</w:t>
      </w:r>
      <w:r w:rsidR="006A2771">
        <w:rPr>
          <w:b/>
          <w:bCs/>
        </w:rPr>
        <w:t>.</w:t>
      </w:r>
    </w:p>
    <w:p w:rsidRDefault="00740635" w:rsidP="00740635" w:rsidR="00740635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4F6157">
        <w:rPr>
          <w:b/>
        </w:rPr>
        <w:t>67.725.233,50</w:t>
      </w:r>
      <w:r w:rsidR="00454AF4">
        <w:rPr>
          <w:b/>
        </w:rPr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A2771">
        <w:t>23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026F48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A2771">
        <w:rPr>
          <w:sz w:val="20"/>
          <w:szCs w:val="20"/>
        </w:rPr>
        <w:t>23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F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5E4231">
      <w:t>70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6F48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ED8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4F6157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E4231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2771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06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ADRIATIC GRADITELJSTVO d.o.o.  Rijeka</izvorni_sadrzaj>
    <derivirana_varijabla naziv="DomainObject.Predmet.ProtustrankaFormated_1">  ALPE ADRIATIC GRADITELJSTVO d.o.o.  Rijeka</derivirana_varijabla>
  </DomainObject.Predmet.ProtustrankaFormated>
  <DomainObject.Predmet.ProtustrankaFormatedOIB>
    <izvorni_sadrzaj>  ALPE ADRIATIC GRADITELJSTVO d.o.o.  Rijeka, OIB 28134972066</izvorni_sadrzaj>
    <derivirana_varijabla naziv="DomainObject.Predmet.ProtustrankaFormatedOIB_1">  ALPE ADRIATIC GRADITELJSTVO d.o.o.  Rijeka, OIB 28134972066</derivirana_varijabla>
  </DomainObject.Predmet.ProtustrankaFormatedOIB>
  <DomainObject.Predmet.ProtustrankaFormatedWithAdress>
    <izvorni_sadrzaj> ALPE ADRIATIC GRADITELJSTVO d.o.o.  Rijeka, Marije Grbac 26, 51000 Rijeka</izvorni_sadrzaj>
    <derivirana_varijabla naziv="DomainObject.Predmet.ProtustrankaFormatedWithAdress_1"> ALPE ADRIATIC GRADITELJSTVO d.o.o.  Rijeka, Marije Grbac 26, 51000 Rijeka</derivirana_varijabla>
  </DomainObject.Predmet.ProtustrankaFormatedWithAdress>
  <DomainObject.Predmet.ProtustrankaFormatedWithAdressOIB>
    <izvorni_sadrzaj> ALPE ADRIATIC GRADITELJSTVO d.o.o.  Rijeka, OIB 28134972066, Marije Grbac 26, 51000 Rijeka</izvorni_sadrzaj>
    <derivirana_varijabla naziv="DomainObject.Predmet.ProtustrankaFormatedWithAdressOIB_1"> ALPE ADRIATIC GRADITELJSTVO d.o.o.  Rijeka, OIB 28134972066, Marije Grbac 26, 51000 Rijeka</derivirana_varijabla>
  </DomainObject.Predmet.ProtustrankaFormatedWithAdressOIB>
  <DomainObject.Predmet.ProtustrankaWithAdress>
    <izvorni_sadrzaj>ALPE ADRIATIC GRADITELJSTVO d.o.o.  Rijeka Marije Grbac 26, 51000 Rijeka</izvorni_sadrzaj>
    <derivirana_varijabla naziv="DomainObject.Predmet.ProtustrankaWithAdress_1">ALPE ADRIATIC GRADITELJSTVO d.o.o.  Rijeka Marije Grbac 26, 51000 Rijeka</derivirana_varijabla>
  </DomainObject.Predmet.ProtustrankaWithAdress>
  <DomainObject.Predmet.ProtustrankaWithAdressOIB>
    <izvorni_sadrzaj>ALPE ADRIATIC GRADITELJSTVO d.o.o.  Rijeka, OIB 28134972066, Marije Grbac 26, 51000 Rijeka</izvorni_sadrzaj>
    <derivirana_varijabla naziv="DomainObject.Predmet.ProtustrankaWithAdressOIB_1">ALPE ADRIATIC GRADITELJSTVO d.o.o.  Rijeka, OIB 28134972066, Marije Grbac 26, 51000 Rijeka</derivirana_varijabla>
  </DomainObject.Predmet.ProtustrankaWithAdressOIB>
  <DomainObject.Predmet.ProtustrankaNazivFormated>
    <izvorni_sadrzaj>ALPE ADRIATIC GRADITELJSTVO d.o.o.  Rijeka</izvorni_sadrzaj>
    <derivirana_varijabla naziv="DomainObject.Predmet.ProtustrankaNazivFormated_1">ALPE ADRIATIC GRADITELJSTVO d.o.o.  Rijeka</derivirana_varijabla>
  </DomainObject.Predmet.ProtustrankaNazivFormated>
  <DomainObject.Predmet.ProtustrankaNazivFormatedOIB>
    <izvorni_sadrzaj>ALPE ADRIATIC GRADITELJSTVO d.o.o.  Rijeka, OIB 28134972066</izvorni_sadrzaj>
    <derivirana_varijabla naziv="DomainObject.Predmet.ProtustrankaNazivFormatedOIB_1">ALPE ADRIATIC GRADITELJSTVO d.o.o.  Rijeka, OIB 28134972066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ADRIATIC GRADITELJSTVO d.o.o.  Rijeka</item>
    </izvorni_sadrzaj>
    <derivirana_varijabla naziv="DomainObject.Predmet.ProtuStrankaListFormated_1">
      <item>ALPE ADRIATIC GRADITELJSTVO d.o.o.  Rijeka</item>
    </derivirana_varijabla>
  </DomainObject.Predmet.ProtuStrankaListFormated>
  <DomainObject.Predmet.ProtuStrankaListFormatedOIB>
    <izvorni_sadrzaj>
      <item>ALPE ADRIATIC GRADITELJSTVO d.o.o.  Rijeka, OIB 28134972066</item>
    </izvorni_sadrzaj>
    <derivirana_varijabla naziv="DomainObject.Predmet.ProtuStrankaListFormatedOIB_1">
      <item>ALPE ADRIATIC GRADITELJSTVO d.o.o.  Rijeka, OIB 28134972066</item>
    </derivirana_varijabla>
  </DomainObject.Predmet.ProtuStrankaListFormatedOIB>
  <DomainObject.Predmet.ProtuStrankaListFormatedWithAdress>
    <izvorni_sadrzaj>
      <item>ALPE ADRIATIC GRADITELJSTVO d.o.o.  Rijeka, Marije Grbac 26, 51000 Rijeka</item>
    </izvorni_sadrzaj>
    <derivirana_varijabla naziv="DomainObject.Predmet.ProtuStrankaListFormatedWithAdress_1">
      <item>ALPE ADRIATIC GRADITELJSTVO d.o.o.  Rijeka, Marije Grbac 26, 51000 Rijeka</item>
    </derivirana_varijabla>
  </DomainObject.Predmet.ProtuStrankaListFormatedWithAdress>
  <DomainObject.Predmet.ProtuStrankaListFormatedWithAdressOIB>
    <izvorni_sadrzaj>
      <item>ALPE ADRIATIC GRADITELJSTVO d.o.o.  Rijeka, OIB 28134972066, Marije Grbac 26, 51000 Rijeka</item>
    </izvorni_sadrzaj>
    <derivirana_varijabla naziv="DomainObject.Predmet.ProtuStrankaListFormatedWithAdressOIB_1">
      <item>ALPE ADRIATIC GRADITELJSTVO d.o.o.  Rijeka, OIB 28134972066, Marije Grbac 26, 51000 Rijeka</item>
    </derivirana_varijabla>
  </DomainObject.Predmet.ProtuStrankaListFormatedWithAdressOIB>
  <DomainObject.Predmet.ProtuStrankaListNazivFormated>
    <izvorni_sadrzaj>
      <item>ALPE ADRIATIC GRADITELJSTVO d.o.o.  Rijeka</item>
    </izvorni_sadrzaj>
    <derivirana_varijabla naziv="DomainObject.Predmet.ProtuStrankaListNazivFormated_1">
      <item>ALPE ADRIATIC GRADITELJSTVO d.o.o.  Rijeka</item>
    </derivirana_varijabla>
  </DomainObject.Predmet.ProtuStrankaListNazivFormated>
  <DomainObject.Predmet.ProtuStrankaListNazivFormatedOIB>
    <izvorni_sadrzaj>
      <item>ALPE ADRIATIC GRADITELJSTVO d.o.o.  Rijeka, OIB 28134972066</item>
    </izvorni_sadrzaj>
    <derivirana_varijabla naziv="DomainObject.Predmet.ProtuStrankaListNazivFormatedOIB_1">
      <item>ALPE ADRIATIC GRADITELJSTVO d.o.o.  Rijeka, OIB 28134972066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ADRIATIC GRADITELJSTVO d.o.o.  Rijeka</izvorni_sadrzaj>
    <derivirana_varijabla naziv="DomainObject.Predmet.ProtustrankaIDrugi_1">ALPE ADRIATIC GRADITELJSTVO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ADRIATIC GRADITELJSTVO d.o.o.  Rijeka, OIB 28134972066, Marije Grbac 26, 51000 Rijeka</izvorni_sadrzaj>
    <derivirana_varijabla naziv="DomainObject.Predmet.ProtustrankaIDrugiAdressOIB_1">ALPE ADRIATIC GRADITELJSTVO d.o.o.  Rijeka, OIB 28134972066, Marije Grbac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ADRIATIC GRADITELJSTVO d.o.o.  Rijeka</item>
    </izvorni_sadrzaj>
    <derivirana_varijabla naziv="DomainObject.Predmet.SudioniciListNaziv_1">
      <item>FINA  Rijeka</item>
      <item>ALPE ADRIATIC GRADITELJSTVO d.o.o.  Rijeka</item>
    </derivirana_varijabla>
  </DomainObject.Predmet.SudioniciListNaziv>
  <DomainObject.Predmet.SudioniciListAdressOIB>
    <izvorni_sadrzaj>
      <item>FINA  Rijeka, OIB 85821130368, Frana Kurelca 8,51000 Rijeka</item>
      <item>ALPE ADRIATIC GRADITELJSTVO d.o.o.  Rijeka, OIB 28134972066, Marije Grbac 26,51000 Rijeka</item>
    </izvorni_sadrzaj>
    <derivirana_varijabla naziv="DomainObject.Predmet.SudioniciListAdressOIB_1">
      <item>FINA  Rijeka, OIB 85821130368, Frana Kurelca 8,51000 Rijeka</item>
      <item>ALPE ADRIATIC GRADITELJSTVO d.o.o.  Rijeka, OIB 28134972066, Marije Grbac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28134972066</item>
    </izvorni_sadrzaj>
    <derivirana_varijabla naziv="DomainObject.Predmet.SudioniciListNazivOIB_1">
      <item>, OIB 85821130368</item>
      <item>, OIB 28134972066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431BE-58A6-4A3E-9CD1-6FFB50EDB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2015-11-20T14:10:00Z</dcterms:created>
  <dc:creator>ksarlija</dc:creator>
  <cp:lastModifiedBy>Jasna Radulović</cp:lastModifiedBy>
  <cp:lastPrinted>2015-11-23T10:14:00Z</cp:lastPrinted>
  <dcterms:modified xmlns:xsi="http://www.w3.org/2001/XMLSchema-instance" xsi:type="dcterms:W3CDTF">2015-11-23T10:14:00Z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