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8ce4" w14:paraId="0f38ce4" w:rsidRDefault="00422A5F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</w:t>
      </w:r>
      <w:r w:rsidR="009F0F95">
        <w:rPr>
          <w:b/>
        </w:rPr>
        <w:t>.2012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831DBE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831DBE">
        <w:t xml:space="preserve"> CHAMOMILLA d.o.o. Split, Dubrovačka 65, OIB: 58508796362,  </w:t>
      </w:r>
      <w:r w:rsidRPr="00F14A92">
        <w:t xml:space="preserve">dana </w:t>
      </w:r>
      <w:r w:rsidR="00693F0C">
        <w:t xml:space="preserve">02. </w:t>
      </w:r>
      <w:r w:rsidR="00831DBE">
        <w:t xml:space="preserve">lipnja </w:t>
      </w:r>
      <w:r w:rsidR="00693F0C">
        <w:t>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831DBE">
        <w:t xml:space="preserve">CHAMOMILLA d.o.o. Split, Dubrovačka 65, OIB: 58508796362,   </w:t>
      </w:r>
      <w:r w:rsidR="007E310B">
        <w:t xml:space="preserve">dana </w:t>
      </w:r>
      <w:r w:rsidR="00831DBE">
        <w:t xml:space="preserve">2. lipnja </w:t>
      </w:r>
      <w:r w:rsidR="007E310B">
        <w:t xml:space="preserve"> 2017.g. u 1</w:t>
      </w:r>
      <w:r w:rsidR="00831DBE">
        <w:t>4,30</w:t>
      </w:r>
      <w:r w:rsidR="007E310B">
        <w:t xml:space="preserve">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B364F">
        <w:t>Maroje Raguž</w:t>
      </w:r>
      <w:r w:rsidR="007E310B" w:rsidRPr="0097630A">
        <w:t>,</w:t>
      </w:r>
      <w:r w:rsidR="007E310B">
        <w:t xml:space="preserve"> </w:t>
      </w:r>
      <w:r w:rsidR="00422A5F">
        <w:t>Badalićeva 21</w:t>
      </w:r>
      <w:r w:rsidR="007E310B">
        <w:t xml:space="preserve">., Zagreb, OIB: </w:t>
      </w:r>
      <w:r w:rsidR="00422A5F">
        <w:t>15457175002</w:t>
      </w:r>
      <w:r w:rsidR="007E310B">
        <w:t>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831DBE">
        <w:t xml:space="preserve">CHAMOMILLA d.o.o. Split, Dubrovačka 65, OIB: 58508796362,  </w:t>
      </w:r>
      <w:r w:rsidR="00693F0C">
        <w:t xml:space="preserve">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9F0F95">
        <w:t>282</w:t>
      </w:r>
      <w:r w:rsidR="00B26D49">
        <w:t xml:space="preserve"> dan</w:t>
      </w:r>
      <w:r w:rsidR="00FD1B06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FD1B06">
        <w:t>8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FD1B06">
        <w:t>8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</w:t>
      </w:r>
      <w:r w:rsidR="00B26D49">
        <w:t>lj može u ime stečajnog dužnika</w:t>
      </w:r>
      <w:r w:rsidRPr="0097630A">
        <w:t>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831DBE">
        <w:rPr>
          <w:b/>
        </w:rPr>
        <w:t>lipnja</w:t>
      </w:r>
      <w:r w:rsidR="00693F0C">
        <w:rPr>
          <w:b/>
        </w:rPr>
        <w:t xml:space="preserve">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838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F0F95">
          <w:t>2012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66838"/>
    <w:rsid w:val="00192D18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22A5F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463CA"/>
    <w:rsid w:val="00652275"/>
    <w:rsid w:val="006853B0"/>
    <w:rsid w:val="00693F0C"/>
    <w:rsid w:val="006B364F"/>
    <w:rsid w:val="006B5A25"/>
    <w:rsid w:val="00714900"/>
    <w:rsid w:val="007334B1"/>
    <w:rsid w:val="007E310B"/>
    <w:rsid w:val="007F094E"/>
    <w:rsid w:val="00824DEA"/>
    <w:rsid w:val="00831DBE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9F0F95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26D49"/>
    <w:rsid w:val="00B469E7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102C5"/>
    <w:rsid w:val="00F31D1A"/>
    <w:rsid w:val="00F7655F"/>
    <w:rsid w:val="00FA3990"/>
    <w:rsid w:val="00FD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8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8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8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8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6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8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8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8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8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St-2012/2016</izvorni_sadrzaj>
    <derivirana_varijabla naziv="DomainObject.Predmet.OznakaBroj_1">St-2012/2016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CHAMOMILLA društvo s ograničenom  odgovornošću za trgovinu</izvorni_sadrzaj>
    <derivirana_varijabla naziv="DomainObject.Predmet.ProtustrankaFormated_1">  CHAMOMILLA društvo s ograničenom  odgovornošću za trgovinu</derivirana_varijabla>
  </DomainObject.Predmet.ProtustrankaFormated>
  <DomainObject.Predmet.ProtustrankaFormatedOIB>
    <izvorni_sadrzaj>  CHAMOMILLA društvo s ograničenom  odgovornošću za trgovinu, OIB 58508796362</izvorni_sadrzaj>
    <derivirana_varijabla naziv="DomainObject.Predmet.ProtustrankaFormatedOIB_1">  CHAMOMILLA društvo s ograničenom  odgovornošću za trgovinu, OIB 58508796362</derivirana_varijabla>
  </DomainObject.Predmet.ProtustrankaFormatedOIB>
  <DomainObject.Predmet.ProtustrankaFormatedWithAdress>
    <izvorni_sadrzaj> CHAMOMILLA društvo s ograničenom  odgovornošću za trgovinu, Dubrovačka 65, 21000 Split</izvorni_sadrzaj>
    <derivirana_varijabla naziv="DomainObject.Predmet.ProtustrankaFormatedWithAdress_1"> CHAMOMILLA društvo s ograničenom  odgovornošću za trgovinu, Dubrovačka 65, 21000 Split</derivirana_varijabla>
  </DomainObject.Predmet.ProtustrankaFormatedWithAdress>
  <DomainObject.Predmet.ProtustrankaFormatedWithAdressOIB>
    <izvorni_sadrzaj> CHAMOMILLA društvo s ograničenom  odgovornošću za trgovinu, OIB 58508796362, Dubrovačka 65, 21000 Split</izvorni_sadrzaj>
    <derivirana_varijabla naziv="DomainObject.Predmet.ProtustrankaFormatedWithAdressOIB_1"> CHAMOMILLA društvo s ograničenom  odgovornošću za trgovinu, OIB 58508796362, Dubrovačka 65, 21000 Split</derivirana_varijabla>
  </DomainObject.Predmet.ProtustrankaFormatedWithAdressOIB>
  <DomainObject.Predmet.ProtustrankaWithAdress>
    <izvorni_sadrzaj>CHAMOMILLA društvo s ograničenom  odgovornošću za trgovinu Dubrovačka 65, 21000 Split</izvorni_sadrzaj>
    <derivirana_varijabla naziv="DomainObject.Predmet.ProtustrankaWithAdress_1">CHAMOMILLA društvo s ograničenom  odgovornošću za trgovinu Dubrovačka 65, 21000 Split</derivirana_varijabla>
  </DomainObject.Predmet.ProtustrankaWithAdress>
  <DomainObject.Predmet.ProtustrankaWithAdressOIB>
    <izvorni_sadrzaj>CHAMOMILLA društvo s ograničenom  odgovornošću za trgovinu, OIB 58508796362, Dubrovačka 65, 21000 Split</izvorni_sadrzaj>
    <derivirana_varijabla naziv="DomainObject.Predmet.ProtustrankaWithAdressOIB_1">CHAMOMILLA društvo s ograničenom  odgovornošću za trgovinu, OIB 58508796362, Dubrovačka 65, 21000 Split</derivirana_varijabla>
  </DomainObject.Predmet.ProtustrankaWithAdressOIB>
  <DomainObject.Predmet.ProtustrankaNazivFormated>
    <izvorni_sadrzaj>CHAMOMILLA društvo s ograničenom  odgovornošću za trgovinu</izvorni_sadrzaj>
    <derivirana_varijabla naziv="DomainObject.Predmet.ProtustrankaNazivFormated_1">CHAMOMILLA društvo s ograničenom  odgovornošću za trgovinu</derivirana_varijabla>
  </DomainObject.Predmet.ProtustrankaNazivFormated>
  <DomainObject.Predmet.ProtustrankaNazivFormatedOIB>
    <izvorni_sadrzaj>CHAMOMILLA društvo s ograničenom  odgovornošću za trgovinu, OIB 58508796362</izvorni_sadrzaj>
    <derivirana_varijabla naziv="DomainObject.Predmet.ProtustrankaNazivFormatedOIB_1">CHAMOMILLA društvo s ograničenom  odgovornošću za trgovinu, OIB 58508796362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17001.41</izvorni_sadrzaj>
    <derivirana_varijabla naziv="DomainObject.Predmet.TrenutnaVrijednost_1">17001.41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CHAMOMILLA društvo s ograničenom  odgovornošću za trgovinu</item>
    </izvorni_sadrzaj>
    <derivirana_varijabla naziv="DomainObject.Predmet.ProtuStrankaListFormated_1">
      <item>CHAMOMILLA društvo s ograničenom  odgovornošću za trgovinu</item>
    </derivirana_varijabla>
  </DomainObject.Predmet.ProtuStrankaListFormated>
  <DomainObject.Predmet.ProtuStrankaListFormatedOIB>
    <izvorni_sadrzaj>
      <item>CHAMOMILLA društvo s ograničenom  odgovornošću za trgovinu, OIB 58508796362</item>
    </izvorni_sadrzaj>
    <derivirana_varijabla naziv="DomainObject.Predmet.ProtuStrankaListFormatedOIB_1">
      <item>CHAMOMILLA društvo s ograničenom  odgovornošću za trgovinu, OIB 58508796362</item>
    </derivirana_varijabla>
  </DomainObject.Predmet.ProtuStrankaListFormatedOIB>
  <DomainObject.Predmet.ProtuStrankaListFormatedWithAdress>
    <izvorni_sadrzaj>
      <item>CHAMOMILLA društvo s ograničenom  odgovornošću za trgovinu, Dubrovačka 65, 21000 Split</item>
    </izvorni_sadrzaj>
    <derivirana_varijabla naziv="DomainObject.Predmet.ProtuStrankaListFormatedWithAdress_1">
      <item>CHAMOMILLA društvo s ograničenom  odgovornošću za trgovinu, Dubrovačka 65, 21000 Split</item>
    </derivirana_varijabla>
  </DomainObject.Predmet.ProtuStrankaListFormatedWithAdress>
  <DomainObject.Predmet.ProtuStrankaListFormatedWithAdressOIB>
    <izvorni_sadrzaj>
      <item>CHAMOMILLA društvo s ograničenom  odgovornošću za trgovinu, OIB 58508796362, Dubrovačka 65, 21000 Split</item>
    </izvorni_sadrzaj>
    <derivirana_varijabla naziv="DomainObject.Predmet.ProtuStrankaListFormatedWithAdressOIB_1">
      <item>CHAMOMILLA društvo s ograničenom  odgovornošću za trgovinu, OIB 58508796362, Dubrovačka 65, 21000 Split</item>
    </derivirana_varijabla>
  </DomainObject.Predmet.ProtuStrankaListFormatedWithAdressOIB>
  <DomainObject.Predmet.ProtuStrankaListNazivFormated>
    <izvorni_sadrzaj>
      <item>CHAMOMILLA društvo s ograničenom  odgovornošću za trgovinu</item>
    </izvorni_sadrzaj>
    <derivirana_varijabla naziv="DomainObject.Predmet.ProtuStrankaListNazivFormated_1">
      <item>CHAMOMILLA društvo s ograničenom  odgovornošću za trgovinu</item>
    </derivirana_varijabla>
  </DomainObject.Predmet.ProtuStrankaListNazivFormated>
  <DomainObject.Predmet.ProtuStrankaListNazivFormatedOIB>
    <izvorni_sadrzaj>
      <item>CHAMOMILLA društvo s ograničenom  odgovornošću za trgovinu, OIB 58508796362</item>
    </izvorni_sadrzaj>
    <derivirana_varijabla naziv="DomainObject.Predmet.ProtuStrankaListNazivFormatedOIB_1">
      <item>CHAMOMILLA društvo s ograničenom  odgovornošću za trgovinu, OIB 58508796362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CHAMOMILLA društvo s ograničenom  odgovornošću za trgovinu</izvorni_sadrzaj>
    <derivirana_varijabla naziv="DomainObject.Predmet.ProtustrankaIDrugi_1">CHAMOMILLA društvo s ograničenom 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CHAMOMILLA društvo s ograničenom  odgovornošću za trgovinu, OIB 58508796362, Dubrovačka 65, 21000 Split</izvorni_sadrzaj>
    <derivirana_varijabla naziv="DomainObject.Predmet.ProtustrankaIDrugiAdressOIB_1">CHAMOMILLA društvo s ograničenom  odgovornošću za trgovinu, OIB 58508796362,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CHAMOMILLA društvo s ograničenom  odgovornošću za trgovinu</item>
      <item>FINANCIJSKA AGENCIJA, RC SPLIT</item>
    </izvorni_sadrzaj>
    <derivirana_varijabla naziv="DomainObject.Predmet.SudioniciListNaziv_1">
      <item>CHAMOMILLA društvo s ograničenom  odgovornošću za trgovinu</item>
      <item>FINANCIJSKA AGENCIJA, RC SPLIT</item>
    </derivirana_varijabla>
  </DomainObject.Predmet.SudioniciListNaziv>
  <DomainObject.Predmet.SudioniciListAdressOIB>
    <izvorni_sadrzaj>
      <item>CHAMOMILLA društvo s ograničenom  odgovornošću za trgovinu, OIB 58508796362, Dubrovačka 65,21000 Split</item>
      <item>FINANCIJSKA AGENCIJA, RC SPLIT, OIB 85821130368, Mažuranićevo šetalište 24 b,21000 Split</item>
    </izvorni_sadrzaj>
    <derivirana_varijabla naziv="DomainObject.Predmet.SudioniciListAdressOIB_1">
      <item>CHAMOMILLA društvo s ograničenom  odgovornošću za trgovinu, OIB 58508796362,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58508796362</item>
      <item>, OIB 85821130368</item>
    </izvorni_sadrzaj>
    <derivirana_varijabla naziv="DomainObject.Predmet.SudioniciListNazivOIB_1">
      <item>, OIB 58508796362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3410</properties:Characters>
  <properties:Lines>96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2017-06-02T07:40:00Z</dcterms:created>
  <dc:creator>stanka grcic</dc:creator>
  <cp:lastModifiedBy>Mara Marčinko</cp:lastModifiedBy>
  <cp:lastPrinted>2017-06-02T12:24:00Z</cp:lastPrinted>
  <dcterms:modified xmlns:xsi="http://www.w3.org/2001/XMLSchema-instance" xsi:type="dcterms:W3CDTF">2017-06-02T12:26:00Z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