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8389" w14:paraId="be18389"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7C4C49">
        <w:t>38</w:t>
      </w:r>
      <w:r w:rsidR="003C5692">
        <w:t>/17-</w:t>
      </w:r>
      <w:r w:rsidR="004244DD">
        <w:t>1</w:t>
      </w:r>
      <w:r w:rsidR="007C4C49">
        <w:t>6</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2E0498"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A00F5D">
        <w:t xml:space="preserve">                      </w:t>
      </w:r>
    </w:p>
    <w:p w:rsidRDefault="001A6A6A" w:rsidP="001A6A6A" w:rsidR="00747F2C" w:rsidRPr="001A6A6A">
      <w:pPr>
        <w:jc w:val="center"/>
      </w:pPr>
      <w:r w:rsidRPr="001A6A6A">
        <w:t>REPUBLIKA</w:t>
      </w:r>
      <w:r w:rsidR="003C5692">
        <w:t xml:space="preserve">  </w:t>
      </w:r>
      <w:r w:rsidRPr="001A6A6A">
        <w:t xml:space="preserve"> HRVATSKA</w:t>
      </w:r>
    </w:p>
    <w:p w:rsidRDefault="00C50328" w:rsidP="00107124" w:rsidR="008B0432" w:rsidRPr="00107124">
      <w:pPr>
        <w:jc w:val="center"/>
      </w:pPr>
      <w:r w:rsidRPr="001A6A6A">
        <w:t>R J E Š E N J E</w:t>
      </w:r>
    </w:p>
    <w:p w:rsidRDefault="002E0498" w:rsidP="00841B9D" w:rsidR="002E0498">
      <w:pPr>
        <w:pStyle w:val="Tijeloteksta"/>
        <w:rPr>
          <w:b/>
          <w:bCs/>
        </w:rPr>
      </w:pPr>
    </w:p>
    <w:p w:rsidRDefault="004244DD" w:rsidP="00A00F5D" w:rsidR="00A00F5D">
      <w:pPr>
        <w:jc w:val="both"/>
      </w:pPr>
      <w:r>
        <w:tab/>
      </w:r>
      <w:r w:rsidR="007C4C49" w:rsidRPr="008D3395">
        <w:t>Trgovački sud u Osijeku, po sucu mr. sc. Tihomiru Kovačeviću, kao stečajnom sucu, povodom prijedloga FINANCIJSKE AGENCIJE ZAGREB, Regionalni centar Zagreb, Podružnica Zagreb, Trg svibanjskih žrtava 1995. 1, OIB 85821130368 za otvaranje stečajnog postupka nad dužnikom GRAŠ USLUGE d.o.o., Sesvete, Ljudevita Posavskog 3, MBS 080264154, OIB 31738842657</w:t>
      </w:r>
      <w:r w:rsidR="007C4C49" w:rsidRPr="0041082E">
        <w:t xml:space="preserve">, dana </w:t>
      </w:r>
      <w:r w:rsidR="007C4C49">
        <w:t>2</w:t>
      </w:r>
      <w:r w:rsidR="007C4C49" w:rsidRPr="0041082E">
        <w:t xml:space="preserve">. </w:t>
      </w:r>
      <w:r w:rsidR="007C4C49">
        <w:t>veljače</w:t>
      </w:r>
      <w:r w:rsidR="007C4C49" w:rsidRPr="0041082E">
        <w:t xml:space="preserve"> 201</w:t>
      </w:r>
      <w:r w:rsidR="007C4C49">
        <w:t>8</w:t>
      </w:r>
      <w:r w:rsidR="007C4C49" w:rsidRPr="0041082E">
        <w:t>.</w:t>
      </w:r>
    </w:p>
    <w:p w:rsidRDefault="00B976DE" w:rsidP="001D378A" w:rsidR="002E0498">
      <w:pPr>
        <w:jc w:val="both"/>
      </w:pPr>
      <w:r>
        <w:t xml:space="preserve">                                   </w:t>
      </w:r>
    </w:p>
    <w:p w:rsidRDefault="00B976DE" w:rsidP="00B976DE" w:rsidR="00B976DE" w:rsidRPr="001A6A6A">
      <w:pPr>
        <w:jc w:val="center"/>
      </w:pPr>
      <w:r w:rsidRPr="001A6A6A">
        <w:t>r i j e š i o  j e</w:t>
      </w:r>
    </w:p>
    <w:p w:rsidRDefault="002E0498" w:rsidP="00B976DE" w:rsidR="002E0498">
      <w:pPr>
        <w:jc w:val="both"/>
      </w:pPr>
    </w:p>
    <w:p w:rsidRDefault="00B976DE" w:rsidP="00B976DE" w:rsidR="00B976DE">
      <w:pPr>
        <w:pStyle w:val="Tijeloteksta"/>
        <w:ind w:hanging="720" w:left="720"/>
      </w:pPr>
      <w:r>
        <w:t>I</w:t>
      </w:r>
      <w:r>
        <w:tab/>
        <w:t xml:space="preserve">Nalaže se osobi ovlaštenoj za zastupanje dužnika </w:t>
      </w:r>
      <w:r w:rsidR="007C4C49" w:rsidRPr="007C4C49">
        <w:t>Branko Drljača, Dvor, Ulica Frana Tućana 19, OIB 17257051264</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w:t>
      </w:r>
      <w:r w:rsidR="007C4C49">
        <w:t>38</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w:t>
      </w:r>
      <w:r w:rsidR="007C4C49">
        <w:t>38</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B61E09" w:rsidRPr="00B61E09">
        <w:t>Branko Drljača, Dvor, Ulica Frana Tućana 19, OIB 17257051264</w:t>
      </w:r>
      <w:r w:rsidR="00480323">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w:t>
      </w:r>
      <w:r w:rsidR="00B61E09">
        <w:t>38</w:t>
      </w:r>
      <w:r w:rsidR="006559AB">
        <w:t>-2017</w:t>
      </w:r>
      <w:r>
        <w:t>.</w:t>
      </w:r>
    </w:p>
    <w:p w:rsidRDefault="00B976DE" w:rsidP="00B976DE" w:rsidR="00D72054">
      <w:pPr>
        <w:ind w:hanging="284" w:left="1276"/>
        <w:jc w:val="both"/>
      </w:pPr>
      <w:r>
        <w:t xml:space="preserve">2. Iznos od </w:t>
      </w:r>
      <w:r w:rsidR="001E2DB2">
        <w:t>3</w:t>
      </w:r>
      <w:r>
        <w:t>.</w:t>
      </w:r>
      <w:r w:rsidR="002E3EF8">
        <w:t>5</w:t>
      </w:r>
      <w:r>
        <w:t>00,00 kn na račun broj HR31 2390 0011 3000 0020 0 s pozivom na  broj HR05 272-</w:t>
      </w:r>
      <w:r w:rsidR="00F47EF5">
        <w:t>12</w:t>
      </w:r>
      <w:r w:rsidR="00B61E09">
        <w:t>38</w:t>
      </w:r>
      <w:r w:rsidR="006559AB">
        <w:t>-2017</w:t>
      </w:r>
      <w:r>
        <w:t xml:space="preserve">, te o tome obavijesti sud. </w:t>
      </w:r>
    </w:p>
    <w:p w:rsidRDefault="00B976DE" w:rsidP="00B976DE" w:rsidR="00B976DE">
      <w:pPr>
        <w:ind w:hanging="284" w:left="993"/>
        <w:jc w:val="both"/>
      </w:pPr>
    </w:p>
    <w:p w:rsidRDefault="00B976DE" w:rsidP="00B976DE" w:rsidR="00B976DE">
      <w:pPr>
        <w:ind w:hanging="284" w:left="993"/>
        <w:jc w:val="both"/>
      </w:pPr>
      <w:r>
        <w:t xml:space="preserve">c) Zabranjuje se FINI da navedenu tražbinu ispuni osobi ovlaštenoj za zastupanje dužnika </w:t>
      </w:r>
      <w:r w:rsidR="00B61E09" w:rsidRPr="00B61E09">
        <w:t>Branko Drljača, Dvor, Ulica Frana Tućana 19, OIB 17257051264</w:t>
      </w:r>
      <w:r w:rsidR="006559AB">
        <w:t xml:space="preserve">, </w:t>
      </w:r>
      <w:r>
        <w:t>te se istoj zabranjuje da tu tražbinu naplati ili inače raspolaže njome.</w:t>
      </w:r>
    </w:p>
    <w:p w:rsidRDefault="002877BA" w:rsidP="00B976DE" w:rsidR="002877BA">
      <w:pPr>
        <w:ind w:hanging="284" w:left="993"/>
        <w:jc w:val="both"/>
      </w:pPr>
    </w:p>
    <w:p w:rsidRDefault="002877BA" w:rsidP="00B976DE" w:rsidR="002877BA">
      <w:pPr>
        <w:ind w:hanging="284" w:left="993"/>
        <w:jc w:val="both"/>
      </w:pP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05701F" w:rsidRPr="0005701F">
        <w:t>GRAŠ USLUGE d.o.o., Sesvete, Ljudevita Posavskog 3, MBS 080264154, OIB 31738842657</w:t>
      </w:r>
      <w:r w:rsidR="0009537D">
        <w:t xml:space="preserve">, </w:t>
      </w:r>
      <w:r>
        <w:t>ne postupi po nalogu suda iz točke 1., ovo rješenje će se po pravomoćnosti dostaviti FINI radi provedbe ovrhe iz točke 2. izreke rješenja.</w:t>
      </w:r>
    </w:p>
    <w:p w:rsidRDefault="00B976DE" w:rsidP="00B976DE" w:rsidR="002E0498">
      <w:pPr>
        <w:jc w:val="both"/>
      </w:pPr>
      <w:r>
        <w:t xml:space="preserve">             </w:t>
      </w:r>
    </w:p>
    <w:p w:rsidRDefault="00B976DE" w:rsidP="00B976DE" w:rsidR="00B976DE" w:rsidRPr="00C670F6">
      <w:pPr>
        <w:jc w:val="center"/>
      </w:pPr>
      <w:r w:rsidRPr="00C670F6">
        <w:t>Obrazloženje</w:t>
      </w:r>
    </w:p>
    <w:p w:rsidRDefault="002E0498" w:rsidP="00B976DE" w:rsidR="002E0498">
      <w:pPr>
        <w:pStyle w:val="Tijeloteksta"/>
        <w:rPr>
          <w:b/>
          <w:bCs/>
        </w:rPr>
      </w:pPr>
    </w:p>
    <w:p w:rsidRDefault="007A3744" w:rsidP="007A3744" w:rsidR="007A3744">
      <w:pPr>
        <w:ind w:firstLine="720"/>
        <w:jc w:val="both"/>
      </w:pPr>
      <w:r>
        <w:t>Dana 2.0</w:t>
      </w:r>
      <w:r w:rsidR="00B61E09">
        <w:t>2</w:t>
      </w:r>
      <w:r>
        <w:t xml:space="preserve">.2017. zaprimljen je na Trgovačkom sudu u Zagrebu prijedlog </w:t>
      </w:r>
      <w:r w:rsidR="00B61E09">
        <w:t xml:space="preserve">FINE </w:t>
      </w:r>
      <w:r w:rsidR="0051458F">
        <w:t xml:space="preserve">Regionalni centar Zagreb, Podružnica Zagreb, klasa: 110-07/17-01/04 Ur. broj 04-06-17-547 od 31.01.2017. godine, </w:t>
      </w:r>
      <w:r>
        <w:t xml:space="preserve">za otvaranje stečajnog postupka nad dužnikom </w:t>
      </w:r>
      <w:r w:rsidR="00B61E09" w:rsidRPr="00B61E09">
        <w:t>GRAŠ USLUGE d.o.o., Sesvete, Ljudevita Posavskog 3, MBS 080264154, OIB 31738842657</w:t>
      </w:r>
      <w:r>
        <w:t>, temeljem odredbe čl. 1</w:t>
      </w:r>
      <w:r w:rsidR="00CF0B22">
        <w:t>10</w:t>
      </w:r>
      <w:r>
        <w:t xml:space="preserve">. </w:t>
      </w:r>
      <w:r w:rsidR="00CF0B22">
        <w:t>st.</w:t>
      </w:r>
      <w:r w:rsidR="008D3CDE">
        <w:t xml:space="preserve"> 1</w:t>
      </w:r>
      <w:r>
        <w:t>. Stečajnog zakona (NN 71/15</w:t>
      </w:r>
      <w:r w:rsidR="008D3CDE">
        <w:t xml:space="preserve"> i 104/17</w:t>
      </w:r>
      <w:r>
        <w:t>, dalje: SZ), a rješenjem poslovnog broja 14 St-12</w:t>
      </w:r>
      <w:r w:rsidR="006019AB">
        <w:t>2</w:t>
      </w:r>
      <w:r w:rsidR="008D3CDE">
        <w:t>9</w:t>
      </w:r>
      <w:r>
        <w:t>/17-1</w:t>
      </w:r>
      <w:r w:rsidR="008D3CDE">
        <w:t>2</w:t>
      </w:r>
      <w:r>
        <w:t xml:space="preserve"> od </w:t>
      </w:r>
      <w:r w:rsidR="006019AB">
        <w:t>3</w:t>
      </w:r>
      <w:r w:rsidR="008D3CDE">
        <w:t>1</w:t>
      </w:r>
      <w:r>
        <w:t>.</w:t>
      </w:r>
      <w:r w:rsidR="006019AB">
        <w:t>01</w:t>
      </w:r>
      <w:r>
        <w:t>.201</w:t>
      </w:r>
      <w:r w:rsidR="006019AB">
        <w:t>8</w:t>
      </w:r>
      <w:r>
        <w:t>. pokrenut je prethodni postupak.</w:t>
      </w:r>
    </w:p>
    <w:p w:rsidRDefault="00B976DE" w:rsidP="005F016E" w:rsidR="00B976DE">
      <w:pPr>
        <w:pStyle w:val="Tijeloteksta"/>
      </w:pPr>
    </w:p>
    <w:p w:rsidRDefault="00B976DE" w:rsidP="00B976DE" w:rsidR="00B976DE">
      <w:pPr>
        <w:jc w:val="both"/>
      </w:pPr>
      <w:r>
        <w:tab/>
        <w:t>Zaključkom St-</w:t>
      </w:r>
      <w:r w:rsidR="00B92622">
        <w:t>12</w:t>
      </w:r>
      <w:r w:rsidR="0051458F">
        <w:t>38</w:t>
      </w:r>
      <w:r w:rsidR="00FD15F6">
        <w:t>/17</w:t>
      </w:r>
      <w:r w:rsidR="004A3AB9">
        <w:t>-</w:t>
      </w:r>
      <w:r w:rsidR="008D3CDE">
        <w:t>3</w:t>
      </w:r>
      <w:r w:rsidR="004A3AB9">
        <w:t xml:space="preserve"> od </w:t>
      </w:r>
      <w:r w:rsidR="00A36145">
        <w:t>4</w:t>
      </w:r>
      <w:r w:rsidR="004A3AB9">
        <w:t>.</w:t>
      </w:r>
      <w:r w:rsidR="008D3CDE">
        <w:t>0</w:t>
      </w:r>
      <w:r w:rsidR="006019AB">
        <w:t>1</w:t>
      </w:r>
      <w:r w:rsidR="004A3AB9">
        <w:t>.201</w:t>
      </w:r>
      <w:r w:rsidR="008D3CDE">
        <w:t>8</w:t>
      </w:r>
      <w:r w:rsidR="004A3AB9">
        <w:t xml:space="preserve">. </w:t>
      </w:r>
      <w:r>
        <w:t xml:space="preserve">pozvana je osoba za zastupanje dužnika </w:t>
      </w:r>
      <w:r w:rsidR="00B61E09" w:rsidRPr="00B61E09">
        <w:t>Branko Drljača, Dvor, Ulica Frana Tućana 19, OIB 17257051264</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rsidR="00A36145">
        <w:t xml:space="preserve">00,00 kn </w:t>
      </w:r>
      <w:r>
        <w:t>za namirenje troškova stečajnog postupka</w:t>
      </w:r>
      <w:r w:rsidR="008B020A">
        <w:t xml:space="preserve"> (minimalne nagrade privremenom stečajnom upravitelju i putnih troškova istog sukladno čl. 94. SZ, te čl. 4. Uredbe o kriterijima i načinu obračuna i plaćanja nagrade stečajnim upraviteljima – NN 105/15, budući je privremeni stečajni upravitelj s područja Trgovačkog suda u Osijeku s adresom prebivališta u </w:t>
      </w:r>
      <w:r w:rsidR="0076283C">
        <w:t>Osijeku</w:t>
      </w:r>
      <w:r w:rsidR="008B020A">
        <w:t xml:space="preserve">, a dužnik ima sjedište u </w:t>
      </w:r>
      <w:r w:rsidR="00A97F68">
        <w:t>Sesvetama</w:t>
      </w:r>
      <w:r w:rsidR="00CF0B22">
        <w:t>)</w:t>
      </w:r>
      <w:r w:rsidR="00763FF2">
        <w:t xml:space="preserve">, </w:t>
      </w:r>
      <w:r>
        <w:t>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w:t>
      </w:r>
      <w:r w:rsidR="0076283C">
        <w:t>38</w:t>
      </w:r>
      <w:r w:rsidR="00F116DF">
        <w:t>/17-</w:t>
      </w:r>
      <w:r w:rsidR="001D378A">
        <w:t>3</w:t>
      </w:r>
      <w:r w:rsidR="00F116DF">
        <w:t xml:space="preserve"> od </w:t>
      </w:r>
      <w:r w:rsidR="0076283C">
        <w:t>4</w:t>
      </w:r>
      <w:r w:rsidR="00F116DF">
        <w:t>.</w:t>
      </w:r>
      <w:r w:rsidR="001D378A">
        <w:t>0</w:t>
      </w:r>
      <w:r w:rsidR="00763FF2">
        <w:t>1</w:t>
      </w:r>
      <w:r w:rsidR="00F116DF">
        <w:t>.201</w:t>
      </w:r>
      <w:r w:rsidR="001D378A">
        <w:t>8</w:t>
      </w:r>
      <w:r w:rsidR="00F116DF">
        <w:t xml:space="preserve">. </w:t>
      </w:r>
      <w:r>
        <w:t xml:space="preserve">osoba ovlaštena za zastupanje dužnika zaprimila je dana </w:t>
      </w:r>
      <w:r w:rsidR="003A4F9C">
        <w:t>18</w:t>
      </w:r>
      <w:r w:rsidR="004D2342">
        <w:t>.</w:t>
      </w:r>
      <w:r w:rsidR="001D378A">
        <w:t>01</w:t>
      </w:r>
      <w:r w:rsidR="00712E59">
        <w:t>.</w:t>
      </w:r>
      <w:r w:rsidR="004D2342">
        <w:t>201</w:t>
      </w:r>
      <w:r w:rsidR="001D378A">
        <w:t>8</w:t>
      </w:r>
      <w:r w:rsidR="004D2342">
        <w:t>.</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B976DE" w:rsidP="00B976DE" w:rsidR="00B976DE">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2E0498" w:rsidP="00B976DE" w:rsidR="002E0498">
      <w:pPr>
        <w:jc w:val="both"/>
      </w:pPr>
    </w:p>
    <w:p w:rsidRDefault="00B976DE" w:rsidP="000A0078" w:rsidR="002E0498">
      <w:pPr>
        <w:jc w:val="center"/>
      </w:pPr>
      <w:r>
        <w:t>U Osijeku</w:t>
      </w:r>
      <w:r w:rsidR="004D2342">
        <w:t xml:space="preserve"> </w:t>
      </w:r>
      <w:r w:rsidR="0076283C">
        <w:t>2</w:t>
      </w:r>
      <w:r w:rsidR="002E0498" w:rsidRPr="002E0498">
        <w:t xml:space="preserve">. </w:t>
      </w:r>
      <w:r w:rsidR="0076283C">
        <w:t>veljače</w:t>
      </w:r>
      <w:r w:rsidR="002E0498" w:rsidRPr="002E0498">
        <w:t xml:space="preserve"> 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2E0498" w:rsidP="00B976DE" w:rsidR="002E0498">
      <w:pPr>
        <w:jc w:val="both"/>
      </w:pPr>
    </w:p>
    <w:p w:rsidRDefault="00B976DE" w:rsidP="00D038C6" w:rsidR="002877BA">
      <w:pPr>
        <w:jc w:val="both"/>
      </w:pPr>
      <w:r>
        <w:t>NAPUTAK  O PRAVNOM LIJEKU:</w:t>
      </w:r>
    </w:p>
    <w:p w:rsidRDefault="00B976DE" w:rsidP="00D038C6" w:rsidR="00F34667">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29749C" w:rsidP="00B976DE" w:rsidR="0029749C"/>
    <w:p w:rsidRDefault="0029749C" w:rsidP="00B976DE" w:rsidR="0029749C"/>
    <w:p w:rsidRDefault="00B976DE" w:rsidP="00B976DE" w:rsidR="00B976DE">
      <w:r>
        <w:t>D</w:t>
      </w:r>
      <w:r w:rsidR="00F34667">
        <w:t xml:space="preserve"> </w:t>
      </w:r>
      <w:r>
        <w:t>N</w:t>
      </w:r>
      <w:r w:rsidR="00F34667">
        <w:t xml:space="preserve"> </w:t>
      </w:r>
      <w:r>
        <w:t>A</w:t>
      </w:r>
    </w:p>
    <w:p w:rsidRDefault="00B976DE" w:rsidP="0076283C" w:rsidR="00D44CE5">
      <w:pPr>
        <w:numPr>
          <w:ilvl w:val="0"/>
          <w:numId w:val="9"/>
        </w:numPr>
        <w:jc w:val="both"/>
      </w:pPr>
      <w:r>
        <w:t xml:space="preserve">Osoba ovlaštena za zastupanje </w:t>
      </w:r>
      <w:r w:rsidR="0076283C" w:rsidRPr="0076283C">
        <w:t>Branko Drljača, Dvor, Ulica Frana Tućana 19</w:t>
      </w:r>
    </w:p>
    <w:p w:rsidRDefault="00B976DE" w:rsidP="00C5225C" w:rsidR="00C93055">
      <w:pPr>
        <w:numPr>
          <w:ilvl w:val="0"/>
          <w:numId w:val="9"/>
        </w:numPr>
        <w:ind w:firstLine="142" w:left="284"/>
        <w:jc w:val="both"/>
      </w:pPr>
      <w:r>
        <w:t>FINA- nakon pravomoćnosti</w:t>
      </w:r>
      <w:r w:rsidR="002877BA">
        <w:t xml:space="preserve"> i ovršnosti</w:t>
      </w:r>
    </w:p>
    <w:p w:rsidRDefault="00A8587B" w:rsidP="00C5225C" w:rsidR="00A8587B">
      <w:pPr>
        <w:numPr>
          <w:ilvl w:val="0"/>
          <w:numId w:val="9"/>
        </w:numPr>
        <w:ind w:firstLine="142" w:left="284"/>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w:t>
      </w:r>
    </w:p>
    <w:sectPr w:rsidSect="00F06892" w:rsidR="00A8587B">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150E">
      <w:rPr>
        <w:rStyle w:val="Brojstranice"/>
        <w:noProof/>
      </w:rPr>
      <w:t>3</w:t>
    </w:r>
    <w:r>
      <w:rPr>
        <w:rStyle w:val="Brojstranice"/>
      </w:rPr>
      <w:fldChar w:fldCharType="end"/>
    </w:r>
  </w:p>
  <w:p w:rsidRDefault="000D2EFC" w:rsidP="002B47A8" w:rsidR="00E24B1F">
    <w:pPr>
      <w:jc w:val="right"/>
    </w:pPr>
    <w:r>
      <w:t>14 St-</w:t>
    </w:r>
    <w:r w:rsidR="007C4C49" w:rsidRPr="007C4C49">
      <w:t>1238/17-16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5701F"/>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240"/>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67BBB"/>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D378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7BA"/>
    <w:rsid w:val="002878DB"/>
    <w:rsid w:val="00292C85"/>
    <w:rsid w:val="00296BD0"/>
    <w:rsid w:val="0029749C"/>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0498"/>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4F9C"/>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4D6D"/>
    <w:rsid w:val="004051F7"/>
    <w:rsid w:val="0040527E"/>
    <w:rsid w:val="00405387"/>
    <w:rsid w:val="00405F56"/>
    <w:rsid w:val="004060ED"/>
    <w:rsid w:val="00407BB1"/>
    <w:rsid w:val="00411779"/>
    <w:rsid w:val="004138D3"/>
    <w:rsid w:val="004161AD"/>
    <w:rsid w:val="00417765"/>
    <w:rsid w:val="00421B37"/>
    <w:rsid w:val="0042228C"/>
    <w:rsid w:val="004244DD"/>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458F"/>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A22"/>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C55AE"/>
    <w:rsid w:val="005D6486"/>
    <w:rsid w:val="005D735B"/>
    <w:rsid w:val="005D7DA2"/>
    <w:rsid w:val="005D7E9B"/>
    <w:rsid w:val="005E2AD8"/>
    <w:rsid w:val="005E43B0"/>
    <w:rsid w:val="005F016E"/>
    <w:rsid w:val="005F2FDF"/>
    <w:rsid w:val="005F50A5"/>
    <w:rsid w:val="005F752D"/>
    <w:rsid w:val="006019AB"/>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2923"/>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283C"/>
    <w:rsid w:val="00763FF2"/>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744"/>
    <w:rsid w:val="007A3DE1"/>
    <w:rsid w:val="007A4D9F"/>
    <w:rsid w:val="007A5B77"/>
    <w:rsid w:val="007B1AEA"/>
    <w:rsid w:val="007B3205"/>
    <w:rsid w:val="007B3691"/>
    <w:rsid w:val="007B4506"/>
    <w:rsid w:val="007B526D"/>
    <w:rsid w:val="007B639A"/>
    <w:rsid w:val="007B65C2"/>
    <w:rsid w:val="007C4BCA"/>
    <w:rsid w:val="007C4C49"/>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20A"/>
    <w:rsid w:val="008B0432"/>
    <w:rsid w:val="008B1F2C"/>
    <w:rsid w:val="008B2181"/>
    <w:rsid w:val="008B28CF"/>
    <w:rsid w:val="008B3B2E"/>
    <w:rsid w:val="008B3E35"/>
    <w:rsid w:val="008B7E09"/>
    <w:rsid w:val="008C60A3"/>
    <w:rsid w:val="008D08DA"/>
    <w:rsid w:val="008D3396"/>
    <w:rsid w:val="008D3A29"/>
    <w:rsid w:val="008D3CD8"/>
    <w:rsid w:val="008D3CDE"/>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0F5D"/>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150E"/>
    <w:rsid w:val="00A3324F"/>
    <w:rsid w:val="00A35F2A"/>
    <w:rsid w:val="00A36145"/>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4102"/>
    <w:rsid w:val="00A75192"/>
    <w:rsid w:val="00A836EA"/>
    <w:rsid w:val="00A8587B"/>
    <w:rsid w:val="00A85D40"/>
    <w:rsid w:val="00A87E7E"/>
    <w:rsid w:val="00A9005D"/>
    <w:rsid w:val="00A90442"/>
    <w:rsid w:val="00A92193"/>
    <w:rsid w:val="00A95D41"/>
    <w:rsid w:val="00A97F68"/>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1E09"/>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0B2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2054"/>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12D"/>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A3150E"/>
    <w:rPr>
      <w:color w:val="808080"/>
      <w:bdr w:space="0" w:sz="0" w:color="auto" w:val="none"/>
      <w:shd w:fill="auto" w:color="auto" w:val="clear"/>
    </w:rPr>
  </w:style>
  <w:style w:customStyle="true" w:styleId="eSPISCCParagraphDefaultFont" w:type="character">
    <w:name w:val="eSPIS_CC_Paragraph Default Font"/>
    <w:basedOn w:val="Zadanifontodlomka"/>
    <w:rsid w:val="00A315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50E"/>
    <w:rPr>
      <w:bdr w:space="0" w:sz="0" w:color="auto" w:val="none"/>
      <w:shd w:fill="FFFFCC" w:color="auto" w:val="clear"/>
      <w:lang w:val="hr-HR"/>
    </w:rPr>
  </w:style>
  <w:style w:customStyle="true" w:styleId="PozadinaSvijetloCrvena" w:type="character">
    <w:name w:val="Pozadina_SvijetloCrvena"/>
    <w:basedOn w:val="eSPISCCParagraphDefaultFont"/>
    <w:rsid w:val="00A315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5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A3150E"/>
    <w:rPr>
      <w:color w:val="808080"/>
      <w:bdr w:color="auto" w:space="0" w:sz="0" w:val="none"/>
      <w:shd w:color="auto" w:fill="auto" w:val="clear"/>
    </w:rPr>
  </w:style>
  <w:style w:customStyle="1" w:styleId="eSPISCCParagraphDefaultFont" w:type="character">
    <w:name w:val="eSPIS_CC_Paragraph Default Font"/>
    <w:basedOn w:val="Zadanifontodlomka"/>
    <w:rsid w:val="00A315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50E"/>
    <w:rPr>
      <w:bdr w:color="auto" w:space="0" w:sz="0" w:val="none"/>
      <w:shd w:color="auto" w:fill="FFFFCC" w:val="clear"/>
      <w:lang w:val="hr-HR"/>
    </w:rPr>
  </w:style>
  <w:style w:customStyle="1" w:styleId="PozadinaSvijetloCrvena" w:type="character">
    <w:name w:val="Pozadina_SvijetloCrvena"/>
    <w:basedOn w:val="eSPISCCParagraphDefaultFont"/>
    <w:rsid w:val="00A315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5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St-1238/2017</izvorni_sadrzaj>
    <derivirana_varijabla naziv="DomainObject.Predmet.OznakaBroj_1">St-1238/2017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GRAŠ USLUGE d.o.o.</izvorni_sadrzaj>
    <derivirana_varijabla naziv="DomainObject.Predmet.ProtustrankaFormated_1">  GRAŠ USLUGE d.o.o.</derivirana_varijabla>
  </DomainObject.Predmet.ProtustrankaFormated>
  <DomainObject.Predmet.ProtustrankaFormatedOIB>
    <izvorni_sadrzaj>  GRAŠ USLUGE d.o.o., OIB 31738842657</izvorni_sadrzaj>
    <derivirana_varijabla naziv="DomainObject.Predmet.ProtustrankaFormatedOIB_1">  GRAŠ USLUGE d.o.o., OIB 31738842657</derivirana_varijabla>
  </DomainObject.Predmet.ProtustrankaFormatedOIB>
  <DomainObject.Predmet.ProtustrankaFormatedWithAdress>
    <izvorni_sadrzaj> GRAŠ USLUGE d.o.o., Zdenačka 37, 10000 Zagreb</izvorni_sadrzaj>
    <derivirana_varijabla naziv="DomainObject.Predmet.ProtustrankaFormatedWithAdress_1"> GRAŠ USLUGE d.o.o., Zdenačka 37, 10000 Zagreb</derivirana_varijabla>
  </DomainObject.Predmet.ProtustrankaFormatedWithAdress>
  <DomainObject.Predmet.ProtustrankaFormatedWithAdressOIB>
    <izvorni_sadrzaj> GRAŠ USLUGE d.o.o., OIB 31738842657, Zdenačka 37, 10000 Zagreb</izvorni_sadrzaj>
    <derivirana_varijabla naziv="DomainObject.Predmet.ProtustrankaFormatedWithAdressOIB_1"> GRAŠ USLUGE d.o.o., OIB 31738842657, Zdenačka 37, 10000 Zagreb</derivirana_varijabla>
  </DomainObject.Predmet.ProtustrankaFormatedWithAdressOIB>
  <DomainObject.Predmet.ProtustrankaWithAdress>
    <izvorni_sadrzaj>GRAŠ USLUGE d.o.o. Zdenačka 37, 10000 Zagreb</izvorni_sadrzaj>
    <derivirana_varijabla naziv="DomainObject.Predmet.ProtustrankaWithAdress_1">GRAŠ USLUGE d.o.o. Zdenačka 37, 10000 Zagreb</derivirana_varijabla>
  </DomainObject.Predmet.ProtustrankaWithAdress>
  <DomainObject.Predmet.ProtustrankaWithAdressOIB>
    <izvorni_sadrzaj>GRAŠ USLUGE d.o.o., OIB 31738842657, Zdenačka 37, 10000 Zagreb</izvorni_sadrzaj>
    <derivirana_varijabla naziv="DomainObject.Predmet.ProtustrankaWithAdressOIB_1">GRAŠ USLUGE d.o.o., OIB 31738842657, Zdenačka 37, 10000 Zagreb</derivirana_varijabla>
  </DomainObject.Predmet.ProtustrankaWithAdressOIB>
  <DomainObject.Predmet.ProtustrankaNazivFormated>
    <izvorni_sadrzaj>GRAŠ USLUGE d.o.o.</izvorni_sadrzaj>
    <derivirana_varijabla naziv="DomainObject.Predmet.ProtustrankaNazivFormated_1">GRAŠ USLUGE d.o.o.</derivirana_varijabla>
  </DomainObject.Predmet.ProtustrankaNazivFormated>
  <DomainObject.Predmet.ProtustrankaNazivFormatedOIB>
    <izvorni_sadrzaj>GRAŠ USLUGE d.o.o., OIB 31738842657</izvorni_sadrzaj>
    <derivirana_varijabla naziv="DomainObject.Predmet.ProtustrankaNazivFormatedOIB_1">GRAŠ USLUGE d.o.o., OIB 31738842657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GRAŠ USLUGE d.o.o.</item>
    </izvorni_sadrzaj>
    <derivirana_varijabla naziv="DomainObject.Predmet.ProtuStrankaListFormated_1">
      <item>GRAŠ USLUGE d.o.o.</item>
    </derivirana_varijabla>
  </DomainObject.Predmet.ProtuStrankaListFormated>
  <DomainObject.Predmet.ProtuStrankaListFormatedOIB>
    <izvorni_sadrzaj>
      <item>GRAŠ USLUGE d.o.o., OIB 31738842657</item>
    </izvorni_sadrzaj>
    <derivirana_varijabla naziv="DomainObject.Predmet.ProtuStrankaListFormatedOIB_1">
      <item>GRAŠ USLUGE d.o.o., OIB 31738842657</item>
    </derivirana_varijabla>
  </DomainObject.Predmet.ProtuStrankaListFormatedOIB>
  <DomainObject.Predmet.ProtuStrankaListFormatedWithAdress>
    <izvorni_sadrzaj>
      <item>GRAŠ USLUGE d.o.o., Zdenačka 37, 10000 Zagreb</item>
    </izvorni_sadrzaj>
    <derivirana_varijabla naziv="DomainObject.Predmet.ProtuStrankaListFormatedWithAdress_1">
      <item>GRAŠ USLUGE d.o.o., Zdenačka 37, 10000 Zagreb</item>
    </derivirana_varijabla>
  </DomainObject.Predmet.ProtuStrankaListFormatedWithAdress>
  <DomainObject.Predmet.ProtuStrankaListFormatedWithAdressOIB>
    <izvorni_sadrzaj>
      <item>GRAŠ USLUGE d.o.o., OIB 31738842657, Zdenačka 37, 10000 Zagreb</item>
    </izvorni_sadrzaj>
    <derivirana_varijabla naziv="DomainObject.Predmet.ProtuStrankaListFormatedWithAdressOIB_1">
      <item>GRAŠ USLUGE d.o.o., OIB 31738842657, Zdenačka 37, 10000 Zagreb</item>
    </derivirana_varijabla>
  </DomainObject.Predmet.ProtuStrankaListFormatedWithAdressOIB>
  <DomainObject.Predmet.ProtuStrankaListNazivFormated>
    <izvorni_sadrzaj>
      <item>GRAŠ USLUGE d.o.o.</item>
    </izvorni_sadrzaj>
    <derivirana_varijabla naziv="DomainObject.Predmet.ProtuStrankaListNazivFormated_1">
      <item>GRAŠ USLUGE d.o.o.</item>
    </derivirana_varijabla>
  </DomainObject.Predmet.ProtuStrankaListNazivFormated>
  <DomainObject.Predmet.ProtuStrankaListNazivFormatedOIB>
    <izvorni_sadrzaj>
      <item>GRAŠ USLUGE d.o.o., OIB 31738842657</item>
    </izvorni_sadrzaj>
    <derivirana_varijabla naziv="DomainObject.Predmet.ProtuStrankaListNazivFormatedOIB_1">
      <item>GRAŠ USLUGE d.o.o., OIB 31738842657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GRAŠ USLUGE d.o.o.</izvorni_sadrzaj>
    <derivirana_varijabla naziv="DomainObject.Predmet.ProtustrankaIDrugi_1">GRAŠ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GRAŠ USLUGE d.o.o., OIB 31738842657, Zdenačka 37, 10000 Zagreb</izvorni_sadrzaj>
    <derivirana_varijabla naziv="DomainObject.Predmet.ProtustrankaIDrugiAdressOIB_1">GRAŠ USLUGE d.o.o., OIB 31738842657, Zdenačka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GRAŠ USLUGE d.o.o.</item>
      <item>FINA Regionalni centar Zagreb</item>
    </izvorni_sadrzaj>
    <derivirana_varijabla naziv="DomainObject.Predmet.SudioniciListNaziv_1">
      <item>GRAŠ USLUGE d.o.o.</item>
      <item>FINA Regionalni centar Zagreb</item>
    </derivirana_varijabla>
  </DomainObject.Predmet.SudioniciListNaziv>
  <DomainObject.Predmet.SudioniciListAdressOIB>
    <izvorni_sadrzaj>
      <item>GRAŠ USLUGE d.o.o., OIB 31738842657, Zdenačka 37,10000 Zagreb</item>
      <item>FINA Regionalni centar Zagreb, OIB 85821130368, Trg svibanjskih žrtava 1995. 1,10000 Zagreb</item>
    </izvorni_sadrzaj>
    <derivirana_varijabla naziv="DomainObject.Predmet.SudioniciListAdressOIB_1">
      <item>GRAŠ USLUGE d.o.o., OIB 31738842657, Zdenačka 37,10000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31738842657</item>
      <item>, OIB 85821130368</item>
    </izvorni_sadrzaj>
    <derivirana_varijabla naziv="DomainObject.Predmet.SudioniciListNazivOIB_1">
      <item>, OIB 31738842657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AE179-D036-4458-AA5E-37ABFA3FE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800</properties:Words>
  <properties:Characters>4355</properties:Characters>
  <properties:Lines>103</properties:Lines>
  <properties:Paragraphs>32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5348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2018-02-02T11:31:00Z</cp:lastPrinted>
  <dcterms:modified xmlns:xsi="http://www.w3.org/2001/XMLSchema-instance" xsi:type="dcterms:W3CDTF">2018-02-02T12:26:00Z</dcterms:modified>
  <cp:revision>20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