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1baf" w14:paraId="47a1baf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D644A5" w:rsidRPr="009D28EA">
        <w:rPr>
          <w:b/>
        </w:rPr>
        <w:t>R&amp;F COMPANY d.o.o. za tiskarsku djelatnost i zapošljavanje, Našice, Trg dr. Franje Tuđmana 3, MBS: 050009272, OIB: 80053954954</w:t>
      </w:r>
      <w:r w:rsidR="006139EC">
        <w:t xml:space="preserve">, </w:t>
      </w:r>
      <w:r w:rsidR="003B4C28">
        <w:t xml:space="preserve">dana </w:t>
      </w:r>
      <w:r w:rsidR="00D644A5">
        <w:t>13. rujna</w:t>
      </w:r>
      <w:r w:rsidR="00561661">
        <w:t xml:space="preserve"> 2018.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D644A5" w:rsidRPr="009D28EA">
        <w:rPr>
          <w:b/>
        </w:rPr>
        <w:t>R&amp;F COMPANY d.o.o. za tiskarsku djelatnost i zapošljavanje, Našice, Trg dr. Franje Tuđmana 3, MBS: 050009272, OIB: 80053954954</w:t>
      </w:r>
      <w:r w:rsidR="00D644A5">
        <w:rPr>
          <w:b/>
        </w:rPr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D644A5">
        <w:rPr>
          <w:b/>
        </w:rPr>
        <w:t>1697</w:t>
      </w:r>
      <w:r w:rsidR="00561661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D644A5">
        <w:rPr>
          <w:b/>
        </w:rPr>
        <w:t>23.853,06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561661" w:rsidP="00561661" w:rsidR="00561661" w:rsidRPr="00561661">
      <w:pPr>
        <w:pStyle w:val="Odlomakpopisa"/>
        <w:ind w:left="1410"/>
        <w:jc w:val="both"/>
        <w:rPr>
          <w:b/>
          <w:bCs/>
          <w:sz w:val="22"/>
          <w:szCs w:val="22"/>
        </w:rPr>
      </w:pPr>
    </w:p>
    <w:p w:rsidRDefault="00D644A5" w:rsidP="00D644A5" w:rsidR="00D644A5"/>
    <w:tbl>
      <w:tblPr>
        <w:tblW w:type="auto" w:w="0"/>
        <w:tblInd w:type="dxa" w:w="2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8634"/>
        <w:gridCol w:w="1708"/>
      </w:tblGrid>
      <w:tr w:rsidTr="001B75F1" w:rsidR="00D644A5">
        <w:trPr>
          <w:trHeight w:val="313"/>
        </w:trPr>
        <w:tc>
          <w:tcPr>
            <w:tcW w:type="dxa" w:w="8634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  <w:vAlign w:val="bottom"/>
          </w:tcPr>
          <w:p w:rsidRDefault="00D644A5" w:rsidP="001B75F1" w:rsidR="00D644A5">
            <w:pPr>
              <w:autoSpaceDE w:val="false"/>
              <w:rPr>
                <w:b/>
                <w:bCs/>
              </w:rPr>
            </w:pPr>
            <w:r>
              <w:rPr>
                <w:b/>
                <w:bCs/>
              </w:rPr>
              <w:t>OPIS TROŠKOVA</w:t>
            </w:r>
          </w:p>
        </w:tc>
        <w:tc>
          <w:tcPr>
            <w:tcW w:type="dxa" w:w="1708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  <w:vAlign w:val="bottom"/>
          </w:tcPr>
          <w:p w:rsidRDefault="00D644A5" w:rsidP="001B75F1" w:rsidR="00D644A5">
            <w:pPr>
              <w:autoSpaceDE w:val="false"/>
              <w:jc w:val="both"/>
            </w:pPr>
            <w:r>
              <w:rPr>
                <w:b/>
                <w:bCs/>
              </w:rPr>
              <w:t>IZNOS</w:t>
            </w:r>
          </w:p>
        </w:tc>
      </w:tr>
      <w:tr w:rsidTr="001B75F1" w:rsidR="00D644A5">
        <w:trPr>
          <w:trHeight w:val="305"/>
        </w:trPr>
        <w:tc>
          <w:tcPr>
            <w:tcW w:type="dxa" w:w="863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bottom"/>
          </w:tcPr>
          <w:p w:rsidRDefault="00D644A5" w:rsidP="001B75F1" w:rsidR="00D644A5">
            <w:pPr>
              <w:autoSpaceDE w:val="false"/>
            </w:pPr>
            <w:r>
              <w:t>IZRADA PEČATA</w:t>
            </w:r>
          </w:p>
        </w:tc>
        <w:tc>
          <w:tcPr>
            <w:tcW w:type="dxa" w:w="1708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  <w:vAlign w:val="bottom"/>
          </w:tcPr>
          <w:p w:rsidRDefault="00D644A5" w:rsidP="001B75F1" w:rsidR="00D644A5">
            <w:pPr>
              <w:autoSpaceDE w:val="false"/>
              <w:jc w:val="both"/>
            </w:pPr>
            <w:r>
              <w:t>150.00 kn</w:t>
            </w:r>
          </w:p>
        </w:tc>
      </w:tr>
      <w:tr w:rsidTr="001B75F1" w:rsidR="00D644A5">
        <w:trPr>
          <w:trHeight w:val="305"/>
        </w:trPr>
        <w:tc>
          <w:tcPr>
            <w:tcW w:type="dxa" w:w="863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bottom"/>
          </w:tcPr>
          <w:p w:rsidRDefault="00D644A5" w:rsidP="001B75F1" w:rsidR="00D644A5">
            <w:pPr>
              <w:autoSpaceDE w:val="false"/>
            </w:pPr>
            <w:r>
              <w:t>TROŠAK JAVNOG BILJEŽNIKA RADI OVJERE POTPISA STEČAJNOG UPRAVITELJA</w:t>
            </w:r>
          </w:p>
        </w:tc>
        <w:tc>
          <w:tcPr>
            <w:tcW w:type="dxa" w:w="1708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  <w:vAlign w:val="bottom"/>
          </w:tcPr>
          <w:p w:rsidRDefault="00D644A5" w:rsidP="001B75F1" w:rsidR="00D644A5">
            <w:pPr>
              <w:autoSpaceDE w:val="false"/>
              <w:jc w:val="both"/>
            </w:pPr>
            <w:r>
              <w:t>47.50 kn</w:t>
            </w:r>
          </w:p>
        </w:tc>
      </w:tr>
      <w:tr w:rsidTr="001B75F1" w:rsidR="00D644A5">
        <w:trPr>
          <w:trHeight w:val="305"/>
        </w:trPr>
        <w:tc>
          <w:tcPr>
            <w:tcW w:type="dxa" w:w="863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bottom"/>
          </w:tcPr>
          <w:p w:rsidRDefault="00D644A5" w:rsidP="001B75F1" w:rsidR="00D644A5">
            <w:pPr>
              <w:autoSpaceDE w:val="false"/>
            </w:pPr>
            <w:r>
              <w:t>TROŠAK JAVNOG BILJEŽNIKA RADI IZDAVANJA RJEŠENJA O OVRSI</w:t>
            </w:r>
          </w:p>
        </w:tc>
        <w:tc>
          <w:tcPr>
            <w:tcW w:type="dxa" w:w="1708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  <w:vAlign w:val="bottom"/>
          </w:tcPr>
          <w:p w:rsidRDefault="00D644A5" w:rsidP="001B75F1" w:rsidR="00D644A5">
            <w:pPr>
              <w:autoSpaceDE w:val="false"/>
              <w:jc w:val="both"/>
            </w:pPr>
            <w:r>
              <w:t>5,155.56 kn</w:t>
            </w:r>
          </w:p>
        </w:tc>
      </w:tr>
      <w:tr w:rsidTr="001B75F1" w:rsidR="00D644A5">
        <w:trPr>
          <w:trHeight w:val="305"/>
        </w:trPr>
        <w:tc>
          <w:tcPr>
            <w:tcW w:type="dxa" w:w="863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bottom"/>
          </w:tcPr>
          <w:p w:rsidRDefault="00D644A5" w:rsidP="001B75F1" w:rsidR="00D644A5">
            <w:pPr>
              <w:autoSpaceDE w:val="false"/>
            </w:pPr>
            <w:r>
              <w:t>NAGRADA VJEŠTAKU RADI PROCJENE VRIJEDNOSTI POKRETNINA</w:t>
            </w:r>
          </w:p>
        </w:tc>
        <w:tc>
          <w:tcPr>
            <w:tcW w:type="dxa" w:w="1708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  <w:vAlign w:val="bottom"/>
          </w:tcPr>
          <w:p w:rsidRDefault="00D644A5" w:rsidP="001B75F1" w:rsidR="00D644A5">
            <w:pPr>
              <w:autoSpaceDE w:val="false"/>
              <w:jc w:val="both"/>
            </w:pPr>
            <w:r>
              <w:t>10,000.00 kn</w:t>
            </w:r>
          </w:p>
        </w:tc>
      </w:tr>
      <w:tr w:rsidTr="001B75F1" w:rsidR="00D644A5">
        <w:trPr>
          <w:trHeight w:val="305"/>
        </w:trPr>
        <w:tc>
          <w:tcPr>
            <w:tcW w:type="dxa" w:w="863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bottom"/>
          </w:tcPr>
          <w:p w:rsidRDefault="00D644A5" w:rsidP="001B75F1" w:rsidR="00D644A5">
            <w:pPr>
              <w:autoSpaceDE w:val="false"/>
            </w:pPr>
            <w:r>
              <w:t>OTVARANJE, ODRŽAVANJE I ZATVARANJE ŽIRORAČUNA</w:t>
            </w:r>
          </w:p>
        </w:tc>
        <w:tc>
          <w:tcPr>
            <w:tcW w:type="dxa" w:w="1708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  <w:vAlign w:val="bottom"/>
          </w:tcPr>
          <w:p w:rsidRDefault="00D644A5" w:rsidP="001B75F1" w:rsidR="00D644A5">
            <w:pPr>
              <w:autoSpaceDE w:val="false"/>
              <w:jc w:val="both"/>
            </w:pPr>
            <w:r>
              <w:t>1,000.00 kn</w:t>
            </w:r>
          </w:p>
        </w:tc>
      </w:tr>
      <w:tr w:rsidTr="001B75F1" w:rsidR="00D644A5">
        <w:trPr>
          <w:trHeight w:val="305"/>
        </w:trPr>
        <w:tc>
          <w:tcPr>
            <w:tcW w:type="dxa" w:w="863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bottom"/>
          </w:tcPr>
          <w:p w:rsidRDefault="00D644A5" w:rsidP="001B75F1" w:rsidR="00D644A5">
            <w:pPr>
              <w:autoSpaceDE w:val="false"/>
            </w:pPr>
            <w:r>
              <w:t>KNJIGOVODSTVENE USLUGE ZA JEDNU GODINU (12 X 625,00 KN)</w:t>
            </w:r>
          </w:p>
        </w:tc>
        <w:tc>
          <w:tcPr>
            <w:tcW w:type="dxa" w:w="1708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  <w:vAlign w:val="bottom"/>
          </w:tcPr>
          <w:p w:rsidRDefault="00D644A5" w:rsidP="001B75F1" w:rsidR="00D644A5">
            <w:pPr>
              <w:autoSpaceDE w:val="false"/>
              <w:jc w:val="both"/>
            </w:pPr>
            <w:r>
              <w:t>7,500.00 kn</w:t>
            </w:r>
          </w:p>
        </w:tc>
      </w:tr>
      <w:tr w:rsidTr="001B75F1" w:rsidR="00D644A5">
        <w:trPr>
          <w:trHeight w:val="313"/>
        </w:trPr>
        <w:tc>
          <w:tcPr>
            <w:tcW w:type="dxa" w:w="863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bottom"/>
          </w:tcPr>
          <w:p w:rsidRDefault="00D644A5" w:rsidP="001B75F1" w:rsidR="00D644A5">
            <w:pPr>
              <w:autoSpaceDE w:val="false"/>
            </w:pPr>
          </w:p>
        </w:tc>
        <w:tc>
          <w:tcPr>
            <w:tcW w:type="dxa" w:w="1708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  <w:vAlign w:val="bottom"/>
          </w:tcPr>
          <w:p w:rsidRDefault="00D644A5" w:rsidP="001B75F1" w:rsidR="00D644A5">
            <w:pPr>
              <w:autoSpaceDE w:val="false"/>
              <w:jc w:val="both"/>
            </w:pPr>
            <w:r>
              <w:rPr>
                <w:b/>
                <w:bCs/>
              </w:rPr>
              <w:t>23,853.06 kn</w:t>
            </w:r>
          </w:p>
        </w:tc>
      </w:tr>
    </w:tbl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lastRenderedPageBreak/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D644A5">
        <w:t>RH MF Porezna uprava zastupani po ŽDO Osijek</w:t>
      </w:r>
      <w:r w:rsidR="009B054A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D644A5">
        <w:t>28. srpnja</w:t>
      </w:r>
      <w:r w:rsidR="00503C1F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D644A5" w:rsidRPr="009D28EA">
        <w:rPr>
          <w:b/>
        </w:rPr>
        <w:t>R&amp;F COMPANY d.o.o. za tiskarsku djelatnost i zapošljavanje, Našice, Trg dr. Franje Tuđmana 3, MBS: 050009272, OIB: 80053954954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D644A5">
        <w:t>1697</w:t>
      </w:r>
      <w:r w:rsidR="009B054A">
        <w:t>/17-</w:t>
      </w:r>
      <w:r w:rsidR="00D644A5">
        <w:t>16</w:t>
      </w:r>
      <w:r w:rsidR="00561661">
        <w:t xml:space="preserve"> od </w:t>
      </w:r>
      <w:r w:rsidR="00D644A5">
        <w:t>19. lipnja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D644A5">
        <w:t>13. rujna</w:t>
      </w:r>
      <w:r w:rsidR="002B1C3B">
        <w:t xml:space="preserve"> 2018</w:t>
      </w:r>
      <w:r w:rsidR="00561661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D644A5">
        <w:rPr>
          <w:b/>
        </w:rPr>
        <w:t>23.853,06</w:t>
      </w:r>
      <w:r>
        <w:t xml:space="preserve"> kn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D644A5" w:rsidP="004B741D" w:rsidR="00D644A5">
      <w:pPr>
        <w:pStyle w:val="Tijeloteksta"/>
      </w:pPr>
    </w:p>
    <w:p w:rsidRDefault="00D644A5" w:rsidP="004B741D" w:rsidR="00D644A5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>Osijeku</w:t>
      </w:r>
      <w:r w:rsidR="00D644A5">
        <w:t xml:space="preserve"> 13. rujna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D644A5">
        <w:t>13.10.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BFE" w:rsidR="005F6BFE">
      <w:r>
        <w:separator/>
      </w:r>
    </w:p>
  </w:endnote>
  <w:endnote w:id="0" w:type="continuationSeparator">
    <w:p w:rsidRDefault="005F6BFE" w:rsidR="005F6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BFE" w:rsidR="005F6BFE">
      <w:r>
        <w:separator/>
      </w:r>
    </w:p>
  </w:footnote>
  <w:footnote w:id="0" w:type="continuationSeparator">
    <w:p w:rsidRDefault="005F6BFE" w:rsidR="005F6B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B616D">
      <w:rPr>
        <w:noProof/>
      </w:rPr>
      <w:t>2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D644A5">
      <w:t>1697/17-23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616D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6BFE"/>
    <w:rsid w:val="00607E75"/>
    <w:rsid w:val="006139EC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054A"/>
    <w:rsid w:val="009B4D62"/>
    <w:rsid w:val="009B61F0"/>
    <w:rsid w:val="009C13EB"/>
    <w:rsid w:val="009D695B"/>
    <w:rsid w:val="009E327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4A5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3001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61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B616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B616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16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16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61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B616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B616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16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16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1697</izvorni_sadrzaj>
    <derivirana_varijabla naziv="DomainObject.Predmet.Broj_1">1697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St-1697/2017</izvorni_sadrzaj>
    <derivirana_varijabla naziv="DomainObject.Predmet.OznakaBroj_1">St-1697/2017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R&amp;F COMPANY d. o. o. za tiskarsku djelatnost i zapošljavanje invalida</izvorni_sadrzaj>
    <derivirana_varijabla naziv="DomainObject.Predmet.ProtustrankaFormated_1">  R&amp;F COMPANY d. o. o. za tiskarsku djelatnost i zapošljavanje invalida</derivirana_varijabla>
  </DomainObject.Predmet.ProtustrankaFormated>
  <DomainObject.Predmet.ProtustrankaFormatedOIB>
    <izvorni_sadrzaj>  R&amp;F COMPANY d. o. o. za tiskarsku djelatnost i zapošljavanje invalida, OIB 80053954954</izvorni_sadrzaj>
    <derivirana_varijabla naziv="DomainObject.Predmet.ProtustrankaFormatedOIB_1">  R&amp;F COMPANY d. o. o. za tiskarsku djelatnost i zapošljavanje invalida, OIB 80053954954</derivirana_varijabla>
  </DomainObject.Predmet.ProtustrankaFormatedOIB>
  <DomainObject.Predmet.ProtustrankaFormatedWithAdress>
    <izvorni_sadrzaj> R&amp;F COMPANY d. o. o. za tiskarsku djelatnost i zapošljavanje invalida, Trg dr. Franje Tuđmana 3, 31500 Našice</izvorni_sadrzaj>
    <derivirana_varijabla naziv="DomainObject.Predmet.ProtustrankaFormatedWithAdress_1"> R&amp;F COMPANY d. o. o. za tiskarsku djelatnost i zapošljavanje invalida, Trg dr. Franje Tuđmana 3, 31500 Našice</derivirana_varijabla>
  </DomainObject.Predmet.ProtustrankaFormatedWithAdress>
  <DomainObject.Predmet.ProtustrankaFormatedWithAdressOIB>
    <izvorni_sadrzaj> R&amp;F COMPANY d. o. o. za tiskarsku djelatnost i zapošljavanje invalida, OIB 80053954954, Trg dr. Franje Tuđmana 3, 31500 Našice</izvorni_sadrzaj>
    <derivirana_varijabla naziv="DomainObject.Predmet.ProtustrankaFormatedWithAdressOIB_1"> R&amp;F COMPANY d. o. o. za tiskarsku djelatnost i zapošljavanje invalida, OIB 80053954954, Trg dr. Franje Tuđmana 3, 31500 Našice</derivirana_varijabla>
  </DomainObject.Predmet.ProtustrankaFormatedWithAdressOIB>
  <DomainObject.Predmet.ProtustrankaWithAdress>
    <izvorni_sadrzaj>R&amp;F COMPANY d. o. o. za tiskarsku djelatnost i zapošljavanje invalida Trg dr. Franje Tuđmana 3, 31500 Našice</izvorni_sadrzaj>
    <derivirana_varijabla naziv="DomainObject.Predmet.ProtustrankaWithAdress_1">R&amp;F COMPANY d. o. o. za tiskarsku djelatnost i zapošljavanje invalida Trg dr. Franje Tuđmana 3, 31500 Našice</derivirana_varijabla>
  </DomainObject.Predmet.ProtustrankaWithAdress>
  <DomainObject.Predmet.ProtustrankaWithAdressOIB>
    <izvorni_sadrzaj>R&amp;F COMPANY d. o. o. za tiskarsku djelatnost i zapošljavanje invalida, OIB 80053954954, Trg dr. Franje Tuđmana 3, 31500 Našice</izvorni_sadrzaj>
    <derivirana_varijabla naziv="DomainObject.Predmet.ProtustrankaWithAdressOIB_1">R&amp;F COMPANY d. o. o. za tiskarsku djelatnost i zapošljavanje invalida, OIB 80053954954, Trg dr. Franje Tuđmana 3, 31500 Našice</derivirana_varijabla>
  </DomainObject.Predmet.ProtustrankaWithAdressOIB>
  <DomainObject.Predmet.ProtustrankaNazivFormated>
    <izvorni_sadrzaj>R&amp;F COMPANY d. o. o. za tiskarsku djelatnost i zapošljavanje invalida</izvorni_sadrzaj>
    <derivirana_varijabla naziv="DomainObject.Predmet.ProtustrankaNazivFormated_1">R&amp;F COMPANY d. o. o. za tiskarsku djelatnost i zapošljavanje invalida</derivirana_varijabla>
  </DomainObject.Predmet.ProtustrankaNazivFormated>
  <DomainObject.Predmet.ProtustrankaNazivFormatedOIB>
    <izvorni_sadrzaj>R&amp;F COMPANY d. o. o. za tiskarsku djelatnost i zapošljavanje invalida, OIB 80053954954</izvorni_sadrzaj>
    <derivirana_varijabla naziv="DomainObject.Predmet.ProtustrankaNazivFormatedOIB_1">R&amp;F COMPANY d. o. o. za tiskarsku djelatnost i zapošljavanje invalida, OIB 80053954954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R&amp;F COMPANY d. o. o. za tiskarsku djelatnost i zapošljavanje invalida</item>
    </izvorni_sadrzaj>
    <derivirana_varijabla naziv="DomainObject.Predmet.ProtuStrankaListFormated_1">
      <item>R&amp;F COMPANY d. o. o. za tiskarsku djelatnost i zapošljavanje invalida</item>
    </derivirana_varijabla>
  </DomainObject.Predmet.ProtuStrankaListFormated>
  <DomainObject.Predmet.ProtuStrankaListFormatedOIB>
    <izvorni_sadrzaj>
      <item>R&amp;F COMPANY d. o. o. za tiskarsku djelatnost i zapošljavanje invalida, OIB 80053954954</item>
    </izvorni_sadrzaj>
    <derivirana_varijabla naziv="DomainObject.Predmet.ProtuStrankaListFormatedOIB_1">
      <item>R&amp;F COMPANY d. o. o. za tiskarsku djelatnost i zapošljavanje invalida, OIB 80053954954</item>
    </derivirana_varijabla>
  </DomainObject.Predmet.ProtuStrankaListFormatedOIB>
  <DomainObject.Predmet.ProtuStrankaListFormatedWithAdress>
    <izvorni_sadrzaj>
      <item>R&amp;F COMPANY d. o. o. za tiskarsku djelatnost i zapošljavanje invalida, Trg dr. Franje Tuđmana 3, 31500 Našice</item>
    </izvorni_sadrzaj>
    <derivirana_varijabla naziv="DomainObject.Predmet.ProtuStrankaListFormatedWithAdress_1">
      <item>R&amp;F COMPANY d. o. o. za tiskarsku djelatnost i zapošljavanje invalida, Trg dr. Franje Tuđmana 3, 31500 Našice</item>
    </derivirana_varijabla>
  </DomainObject.Predmet.ProtuStrankaListFormatedWithAdress>
  <DomainObject.Predmet.ProtuStrankaListFormatedWithAdressOIB>
    <izvorni_sadrzaj>
      <item>R&amp;F COMPANY d. o. o. za tiskarsku djelatnost i zapošljavanje invalida, OIB 80053954954, Trg dr. Franje Tuđmana 3, 31500 Našice</item>
    </izvorni_sadrzaj>
    <derivirana_varijabla naziv="DomainObject.Predmet.ProtuStrankaListFormatedWithAdressOIB_1">
      <item>R&amp;F COMPANY d. o. o. za tiskarsku djelatnost i zapošljavanje invalida, OIB 80053954954, Trg dr. Franje Tuđmana 3, 31500 Našice</item>
    </derivirana_varijabla>
  </DomainObject.Predmet.ProtuStrankaListFormatedWithAdressOIB>
  <DomainObject.Predmet.ProtuStrankaListNazivFormated>
    <izvorni_sadrzaj>
      <item>R&amp;F COMPANY d. o. o. za tiskarsku djelatnost i zapošljavanje invalida</item>
    </izvorni_sadrzaj>
    <derivirana_varijabla naziv="DomainObject.Predmet.ProtuStrankaListNazivFormated_1">
      <item>R&amp;F COMPANY d. o. o. za tiskarsku djelatnost i zapošljavanje invalida</item>
    </derivirana_varijabla>
  </DomainObject.Predmet.ProtuStrankaListNazivFormated>
  <DomainObject.Predmet.ProtuStrankaListNazivFormatedOIB>
    <izvorni_sadrzaj>
      <item>R&amp;F COMPANY d. o. o. za tiskarsku djelatnost i zapošljavanje invalida, OIB 80053954954</item>
    </izvorni_sadrzaj>
    <derivirana_varijabla naziv="DomainObject.Predmet.ProtuStrankaListNazivFormatedOIB_1">
      <item>R&amp;F COMPANY d. o. o. za tiskarsku djelatnost i zapošljavanje invalida, OIB 80053954954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R&amp;F COMPANY d. o. o. za tiskarsku djelatnost i zapošljavanje invalida</izvorni_sadrzaj>
    <derivirana_varijabla naziv="DomainObject.Predmet.ProtustrankaIDrugi_1">R&amp;F COMPANY d. o. o. za tiskarsku djelatnost i zapošljavanje invalida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R&amp;F COMPANY d. o. o. za tiskarsku djelatnost i zapošljavanje invalida, OIB 80053954954, Trg dr. Franje Tuđmana 3, 31500 Našice</izvorni_sadrzaj>
    <derivirana_varijabla naziv="DomainObject.Predmet.ProtustrankaIDrugiAdressOIB_1">R&amp;F COMPANY d. o. o. za tiskarsku djelatnost i zapošljavanje invalida, OIB 80053954954, Trg dr. Franje Tuđmana 3,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R&amp;F COMPANY d. o. o. za tiskarsku djelatnost i zapošljavanje invalida</item>
      <item>RH MINISTARSTVO FINANCIJA</item>
    </izvorni_sadrzaj>
    <derivirana_varijabla naziv="DomainObject.Predmet.SudioniciListNaziv_1">
      <item>R&amp;F COMPANY d. o. o. za tiskarsku djelatnost i zapošljavanje invalida</item>
      <item>RH MINISTARSTVO FINANCIJA</item>
    </derivirana_varijabla>
  </DomainObject.Predmet.SudioniciListNaziv>
  <DomainObject.Predmet.SudioniciListAdressOIB>
    <izvorni_sadrzaj>
      <item>R&amp;F COMPANY d. o. o. za tiskarsku djelatnost i zapošljavanje invalida, OIB 80053954954, Trg dr. Franje Tuđmana 3,31500 Našice</item>
      <item>RH MINISTARSTVO FINANCIJA, OIB 18683136487</item>
    </izvorni_sadrzaj>
    <derivirana_varijabla naziv="DomainObject.Predmet.SudioniciListAdressOIB_1">
      <item>R&amp;F COMPANY d. o. o. za tiskarsku djelatnost i zapošljavanje invalida, OIB 80053954954, Trg dr. Franje Tuđmana 3,31500 Našice</item>
      <item>RH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80053954954</item>
      <item>, OIB 18683136487</item>
    </izvorni_sadrzaj>
    <derivirana_varijabla naziv="DomainObject.Predmet.SudioniciListNazivOIB_1">
      <item>, OIB 80053954954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07A3E-CF79-487F-809A-B9B3B22049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500</properties:Words>
  <properties:Characters>2641</properties:Characters>
  <properties:Lines>107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2018-09-13T06:32:00Z</dcterms:created>
  <dc:creator>hermanj</dc:creator>
  <cp:lastModifiedBy>Danijela Sekulić</cp:lastModifiedBy>
  <cp:lastPrinted>2018-09-13T06:32:00Z</cp:lastPrinted>
  <dcterms:modified xmlns:xsi="http://www.w3.org/2001/XMLSchema-instance" xsi:type="dcterms:W3CDTF">2018-09-13T06:33:00Z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(IVANA.docx)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