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363a" w14:paraId="ec7363a"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p>
    <w:p w:rsidRDefault="00DA2EAC" w:rsidR="00DA2EAC" w:rsidRPr="00435B5D">
      <w:r w:rsidRPr="00435B5D">
        <w:t xml:space="preserve">STALNA SLUŽBA </w:t>
      </w:r>
      <w:r w:rsidR="00BD6235">
        <w:t>U KARLOVCU</w:t>
      </w:r>
    </w:p>
    <w:p w:rsidRDefault="00DA2EAC" w:rsidP="00684D28" w:rsidR="00DA2EAC" w:rsidRPr="00435B5D">
      <w:pPr>
        <w:tabs>
          <w:tab w:pos="7130" w:val="left"/>
        </w:tabs>
      </w:pPr>
      <w:r w:rsidRPr="00435B5D">
        <w:t xml:space="preserve">Karlovac, </w:t>
      </w:r>
      <w:r w:rsidR="00A352E1">
        <w:t>Trg hrvatskih branitelja 1</w:t>
      </w:r>
      <w:r w:rsidR="00684D28">
        <w:tab/>
      </w:r>
      <w:r w:rsidR="00684D28" w:rsidRPr="00C55C35">
        <w:t>4 St-457/2018</w:t>
      </w:r>
      <w:r w:rsidR="00684D28">
        <w:t>-19</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p w:rsidRDefault="00684D28" w:rsidR="00684D28" w:rsidRPr="00435B5D"/>
    <w:p w:rsidRDefault="00C35B3A" w:rsidP="007A550F" w:rsidR="002C5A29" w:rsidRPr="00435B5D">
      <w:pPr>
        <w:ind w:firstLine="720"/>
        <w:jc w:val="both"/>
      </w:pPr>
      <w:r>
        <w:t xml:space="preserve">Trgovački sud u Zagrebu, </w:t>
      </w:r>
      <w:r w:rsidR="00BD6235">
        <w:t>S</w:t>
      </w:r>
      <w:r>
        <w:t>talna služba</w:t>
      </w:r>
      <w:r w:rsidR="00BD6235">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3E2C11">
        <w:t xml:space="preserve"> </w:t>
      </w:r>
      <w:r w:rsidR="00BD6235" w:rsidRPr="00C55C35">
        <w:t>SANTORINI MARTINIS j.d.o.o., Glina, Mala Solina 9, OIB 70890431131</w:t>
      </w:r>
      <w:r w:rsidR="001B52B6">
        <w:t>,</w:t>
      </w:r>
      <w:r w:rsidR="00CD702D">
        <w:t xml:space="preserve"> </w:t>
      </w:r>
      <w:r w:rsidR="002C5A29" w:rsidRPr="00435B5D">
        <w:t xml:space="preserve">dana </w:t>
      </w:r>
      <w:r w:rsidR="00BD6235">
        <w:t>20. veljače 2019</w:t>
      </w:r>
      <w:r w:rsidR="0042341A">
        <w:t>.</w:t>
      </w:r>
    </w:p>
    <w:p w:rsidRDefault="002C5A29" w:rsidR="002C5A29"/>
    <w:p w:rsidRDefault="00684D28" w:rsidR="00684D28" w:rsidRPr="00435B5D"/>
    <w:p w:rsidRDefault="00A0682A" w:rsidP="00DA2EAC" w:rsidR="00DA2EAC">
      <w:pPr>
        <w:jc w:val="center"/>
      </w:pPr>
      <w:r w:rsidRPr="00435B5D">
        <w:t xml:space="preserve">r i j e š i o </w:t>
      </w:r>
      <w:r w:rsidR="00554276" w:rsidRPr="00435B5D">
        <w:t xml:space="preserve">    j e</w:t>
      </w:r>
    </w:p>
    <w:p w:rsidRDefault="00684D28" w:rsidP="00DA2EAC" w:rsidR="00684D28">
      <w:pPr>
        <w:jc w:val="center"/>
      </w:pPr>
    </w:p>
    <w:p w:rsidRDefault="007D2C25" w:rsidP="007D2C25" w:rsidR="007D2C25" w:rsidRPr="003A3ECE">
      <w:pPr>
        <w:ind w:firstLine="720"/>
        <w:jc w:val="both"/>
      </w:pPr>
    </w:p>
    <w:p w:rsidRDefault="00774E16" w:rsidP="00774E16" w:rsidR="00774E16" w:rsidRPr="003A3ECE">
      <w:pPr>
        <w:numPr>
          <w:ilvl w:val="0"/>
          <w:numId w:val="8"/>
        </w:numPr>
        <w:jc w:val="both"/>
      </w:pPr>
      <w:r w:rsidRPr="003A3ECE">
        <w:t xml:space="preserve">Utvrđuje se da imovina dužnika </w:t>
      </w:r>
      <w:r w:rsidR="00BD6235" w:rsidRPr="00C55C35">
        <w:t>SANTORINI MARTINIS j.d.o.o., Glina, Mala Solina 9, OIB 70890431131</w:t>
      </w:r>
      <w:r w:rsidRPr="003A3ECE">
        <w:t xml:space="preserve">, koja bi ušla u stečajnu masu, nije dovoljna ni za namirenje troškova postupka.  </w:t>
      </w:r>
    </w:p>
    <w:p w:rsidRDefault="00774E16" w:rsidP="00774E16" w:rsidR="00774E16" w:rsidRPr="003A3ECE">
      <w:pPr>
        <w:ind w:left="75"/>
        <w:jc w:val="both"/>
      </w:pPr>
      <w:r w:rsidRPr="003A3ECE">
        <w:t xml:space="preserve"> </w:t>
      </w:r>
    </w:p>
    <w:p w:rsidRDefault="00774E16" w:rsidP="00774E16" w:rsidR="00774E16" w:rsidRPr="003A3ECE">
      <w:pPr>
        <w:numPr>
          <w:ilvl w:val="0"/>
          <w:numId w:val="8"/>
        </w:numPr>
        <w:jc w:val="both"/>
      </w:pPr>
      <w:r w:rsidRPr="003A3ECE">
        <w:t>Pozivaju se osobe koje imaju pravni interes za provedbom stečajnog postupka nad dužnikom, unatoč utvrđenoj nedostatnosti stečajne mase, da u roku 15 dana na žiro račun Trgovačkog suda u Zagrebu IBAN: HR9223900011300000460 model 05-</w:t>
      </w:r>
      <w:r w:rsidR="0063227D">
        <w:t>4</w:t>
      </w:r>
      <w:r w:rsidR="00BD6235">
        <w:t>47</w:t>
      </w:r>
      <w:r w:rsidR="0006076E">
        <w:t>18</w:t>
      </w:r>
      <w:r w:rsidRPr="003A3ECE">
        <w:t xml:space="preserve">, predujme iznos od 21.700,00 kn za namirenje troškova prethodnog i otvorenoga stečajnog postupka. </w:t>
      </w:r>
    </w:p>
    <w:p w:rsidRDefault="00774E16" w:rsidP="00774E16" w:rsidR="00774E16" w:rsidRPr="003A3ECE">
      <w:pPr>
        <w:jc w:val="both"/>
      </w:pPr>
    </w:p>
    <w:p w:rsidRDefault="00774E16" w:rsidP="00774E16" w:rsidR="00774E16" w:rsidRPr="003A3ECE">
      <w:pPr>
        <w:numPr>
          <w:ilvl w:val="0"/>
          <w:numId w:val="8"/>
        </w:numPr>
        <w:jc w:val="both"/>
      </w:pPr>
      <w:r w:rsidRPr="003A3EC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74E16" w:rsidP="00774E16" w:rsidR="00774E16" w:rsidRPr="003A3ECE">
      <w:pPr>
        <w:jc w:val="both"/>
      </w:pPr>
    </w:p>
    <w:p w:rsidRDefault="00774E16" w:rsidP="00774E16" w:rsidR="00774E16" w:rsidRPr="003A3ECE">
      <w:pPr>
        <w:numPr>
          <w:ilvl w:val="0"/>
          <w:numId w:val="8"/>
        </w:numPr>
        <w:jc w:val="both"/>
      </w:pPr>
      <w:r w:rsidRPr="003A3ECE">
        <w:t xml:space="preserve">Ovo rješenje će se objaviti na mrežnoj stranici e-Oglasna ploča suda. </w:t>
      </w:r>
    </w:p>
    <w:p w:rsidRDefault="00495385" w:rsidP="00DA2EAC" w:rsidR="00495385">
      <w:pPr>
        <w:jc w:val="center"/>
      </w:pPr>
    </w:p>
    <w:p w:rsidRDefault="00833594" w:rsidP="00DA2EAC" w:rsidR="00833594">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684D28" w:rsidP="00FA689F" w:rsidR="00684D28">
      <w:pPr>
        <w:ind w:firstLine="708"/>
        <w:jc w:val="both"/>
      </w:pPr>
    </w:p>
    <w:p w:rsidRDefault="00FA689F" w:rsidP="00FA689F" w:rsidR="00FA689F">
      <w:pPr>
        <w:ind w:firstLine="708"/>
        <w:jc w:val="both"/>
      </w:pPr>
      <w:r>
        <w:t>FINA-a Regionalni centar Zagreb</w:t>
      </w:r>
      <w:r w:rsidR="003F566F">
        <w:t xml:space="preserve"> </w:t>
      </w:r>
      <w:r>
        <w:t xml:space="preserve">podnijela je ovom sudu dana </w:t>
      </w:r>
      <w:r w:rsidR="003F566F">
        <w:t>1</w:t>
      </w:r>
      <w:r w:rsidR="00BD6235">
        <w:t>5</w:t>
      </w:r>
      <w:r w:rsidR="0006076E">
        <w:t>. veljače 2018</w:t>
      </w:r>
      <w:r>
        <w:t xml:space="preserve">. prijedlog za otvaranje stečajnog postupka nad dužnikom </w:t>
      </w:r>
      <w:r w:rsidR="00BD6235" w:rsidRPr="00C55C35">
        <w:t>SANTORINI MARTINIS j.d.o.o., Glina, Mala Solina 9, OIB 70890431131</w:t>
      </w:r>
      <w:r>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BD6235">
        <w:t>12</w:t>
      </w:r>
      <w:r w:rsidR="0006076E">
        <w:t>. veljače 2018.</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BD6235">
        <w:t>159.093,66</w:t>
      </w:r>
      <w:r w:rsidR="00BD6235" w:rsidRPr="000505F7">
        <w:t xml:space="preserve"> </w:t>
      </w:r>
      <w:r w:rsidR="00A72BEE">
        <w:t xml:space="preserve">kn, te da dužnik ima </w:t>
      </w:r>
      <w:r w:rsidR="00BD6235">
        <w:t>dvoje zaposlenih</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t>Rješenjem ovog suda posl.br. 4 St-</w:t>
      </w:r>
      <w:r w:rsidR="0063227D">
        <w:t>4</w:t>
      </w:r>
      <w:r w:rsidR="00BD6235">
        <w:t>57</w:t>
      </w:r>
      <w:r w:rsidR="0006076E">
        <w:t>/</w:t>
      </w:r>
      <w:r w:rsidR="00BD6235">
        <w:t>20</w:t>
      </w:r>
      <w:r w:rsidR="0006076E">
        <w:t>18</w:t>
      </w:r>
      <w:r w:rsidR="00BD6235">
        <w:t>-5</w:t>
      </w:r>
      <w:r>
        <w:t xml:space="preserve"> od </w:t>
      </w:r>
      <w:r w:rsidR="00BD6235">
        <w:t>2. srpnja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495385">
        <w:t>kom</w:t>
      </w:r>
      <w:r>
        <w:t xml:space="preserve"> od </w:t>
      </w:r>
      <w:r w:rsidR="00BD6235">
        <w:t>4. srpnja</w:t>
      </w:r>
      <w:r w:rsidR="008F3D3E">
        <w:t xml:space="preserve"> 2018. </w:t>
      </w:r>
      <w:r w:rsidR="00300BA8">
        <w:t xml:space="preserve">FINA je izvijestila sud da ostaje kod prijedloga za otvaranje stečajnog postupka. </w:t>
      </w:r>
    </w:p>
    <w:p w:rsidRDefault="000B3AD9" w:rsidP="00300BA8" w:rsidR="000B3AD9">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BD6235">
        <w:t>3. listopada</w:t>
      </w:r>
      <w:r w:rsidR="008F3D3E">
        <w:t xml:space="preserve"> 2018</w:t>
      </w:r>
      <w:r w:rsidR="007A4FE5">
        <w:t>.</w:t>
      </w:r>
      <w:r w:rsidR="00DB1D6D">
        <w:t>,</w:t>
      </w:r>
      <w:r w:rsidR="007A4FE5">
        <w:t xml:space="preserve"> </w:t>
      </w:r>
      <w:r w:rsidR="00A72BEE">
        <w:t xml:space="preserve">nisu pristupili niti predlagatelj, niti dužnik, niti zakonski zastupnik dužnika, a niti je dužnik </w:t>
      </w:r>
      <w:r w:rsidR="0019546C">
        <w:t xml:space="preserve">postupio po zaključku suda od </w:t>
      </w:r>
      <w:r w:rsidR="00BD6235">
        <w:t>2. srpnja</w:t>
      </w:r>
      <w:r w:rsidR="008F3D3E">
        <w:t xml:space="preserve"> 2018</w:t>
      </w:r>
      <w:r w:rsidR="007A4FE5">
        <w:t>.</w:t>
      </w:r>
      <w:r w:rsidR="00A72BEE">
        <w:t xml:space="preserve"> da dostavi sudu </w:t>
      </w:r>
      <w:r w:rsidR="00D96100">
        <w:t>popis imovine i obveza dužnika, pa je sud</w:t>
      </w:r>
      <w:r w:rsidR="0019546C">
        <w:t xml:space="preserve"> zaključ</w:t>
      </w:r>
      <w:r w:rsidR="007A4FE5">
        <w:t>kom</w:t>
      </w:r>
      <w:r w:rsidR="0019546C">
        <w:t xml:space="preserve"> od </w:t>
      </w:r>
      <w:r w:rsidR="00BD6235">
        <w:t>3. listopada</w:t>
      </w:r>
      <w:r w:rsidR="003976EE">
        <w:t xml:space="preserve"> </w:t>
      </w:r>
      <w:r w:rsidR="008F3D3E">
        <w:t>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392EE6" w:rsidR="00A72BEE">
      <w:pPr>
        <w:ind w:firstLine="708"/>
        <w:jc w:val="both"/>
      </w:pPr>
      <w:r>
        <w:t>Uvidom u</w:t>
      </w:r>
      <w:r w:rsidRPr="00A44D76">
        <w:t xml:space="preserve"> pribavljen</w:t>
      </w:r>
      <w:r>
        <w:t>e podatke</w:t>
      </w:r>
      <w:r w:rsidRPr="00A44D76">
        <w:t xml:space="preserve"> iz informacijskog sustava zemljišnih knjiga (list </w:t>
      </w:r>
      <w:r w:rsidR="00BD6235">
        <w:t>17 i 18</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BD6235">
        <w:t>Uvidom u obavijest Hrvatske agencije za civilno zrakoplovstvo od 9. listopada 2018. (list 19 spisa) utvrđeno je da dužnik nije registriran kao vlasnik zrakoplova.</w:t>
      </w:r>
      <w:r w:rsidR="00BD6235" w:rsidRPr="00BD6235">
        <w:t xml:space="preserve"> </w:t>
      </w:r>
      <w:r w:rsidR="00BD6235">
        <w:t>Uvidom u</w:t>
      </w:r>
      <w:r w:rsidR="00BD6235" w:rsidRPr="00A44D76">
        <w:t xml:space="preserve"> obavijest Središnjeg klirinško depozitarnog društva d.d. od </w:t>
      </w:r>
      <w:r w:rsidR="00BD6235">
        <w:t>10. listopada 2018.</w:t>
      </w:r>
      <w:r w:rsidR="00BD6235" w:rsidRPr="00A44D76">
        <w:t xml:space="preserve"> (list </w:t>
      </w:r>
      <w:r w:rsidR="00BD6235">
        <w:t xml:space="preserve">20 </w:t>
      </w:r>
      <w:r w:rsidR="00BD6235" w:rsidRPr="00A44D76">
        <w:t xml:space="preserve">spisa) </w:t>
      </w:r>
      <w:r w:rsidR="00BD6235">
        <w:t>utvrđeno je</w:t>
      </w:r>
      <w:r w:rsidR="00BD6235" w:rsidRPr="00A44D76">
        <w:t xml:space="preserve"> da u sustavu SKDD d.d. ne postoji račun nematerijaliziranih vrijednosnih papira dužnika.</w:t>
      </w:r>
      <w:r w:rsidR="00BD6235" w:rsidRPr="00BD6235">
        <w:t xml:space="preserve"> </w:t>
      </w:r>
      <w:r w:rsidR="00BD6235">
        <w:t>Uvidom u</w:t>
      </w:r>
      <w:r w:rsidR="00BD6235" w:rsidRPr="00A44D76">
        <w:t xml:space="preserve"> obavijest Ministarstva mora, prometa i infrastrukture od </w:t>
      </w:r>
      <w:r w:rsidR="00BD6235">
        <w:t>11. listopada 2018.</w:t>
      </w:r>
      <w:r w:rsidR="00BD6235" w:rsidRPr="00A44D76">
        <w:t xml:space="preserve"> (list </w:t>
      </w:r>
      <w:r w:rsidR="00BD6235">
        <w:t>21</w:t>
      </w:r>
      <w:r w:rsidR="00BD6235" w:rsidRPr="00A44D76">
        <w:t xml:space="preserve"> spisa) </w:t>
      </w:r>
      <w:r w:rsidR="00BD6235">
        <w:t>utvrđeno je</w:t>
      </w:r>
      <w:r w:rsidR="00BD6235" w:rsidRPr="00A44D76">
        <w:t xml:space="preserve"> da dužnik nije upisan kao vlasnik nijednog broda, brodice, jahte, čamca, plutajućeg objekta, nepomičnog odobalnog objekta, broda u gradnji, plutajućeg objekta u gradnji, niti nepomičnog odobalnog objekta u gradnji.</w:t>
      </w:r>
      <w:r w:rsidR="00BD6235">
        <w:t xml:space="preserve"> </w:t>
      </w:r>
      <w:r w:rsidR="003F566F">
        <w:t xml:space="preserve">Uvidom u uvjerenje Stanice za tehnički pregled vozila </w:t>
      </w:r>
      <w:r w:rsidR="00BD6235">
        <w:t>Glina</w:t>
      </w:r>
      <w:r w:rsidR="003F566F">
        <w:t xml:space="preserve"> </w:t>
      </w:r>
      <w:r w:rsidR="003F566F" w:rsidRPr="003A3ECE">
        <w:t xml:space="preserve">od </w:t>
      </w:r>
      <w:r w:rsidR="00BD6235">
        <w:t>10</w:t>
      </w:r>
      <w:r w:rsidR="003F566F">
        <w:t xml:space="preserve">. listopada 2018. (list </w:t>
      </w:r>
      <w:r w:rsidR="00BD6235">
        <w:t xml:space="preserve">22 </w:t>
      </w:r>
      <w:r w:rsidR="003F566F">
        <w:t>spisa) utvrđeno je da dužnik nije</w:t>
      </w:r>
      <w:r w:rsidR="003F566F" w:rsidRPr="008F3D3E">
        <w:t xml:space="preserve"> </w:t>
      </w:r>
      <w:r w:rsidR="003F566F">
        <w:t xml:space="preserve">evidentiran kao vlasnik vozila. Uvidom u uvjerenje </w:t>
      </w:r>
      <w:r w:rsidR="003F566F">
        <w:lastRenderedPageBreak/>
        <w:t xml:space="preserve">Državne geodetske uprave od </w:t>
      </w:r>
      <w:r w:rsidR="00BD6235">
        <w:t>6</w:t>
      </w:r>
      <w:r w:rsidR="003F566F">
        <w:t xml:space="preserve">. studenog 2018. </w:t>
      </w:r>
      <w:r w:rsidR="00BD6235">
        <w:t xml:space="preserve">(list 25 spisa) </w:t>
      </w:r>
      <w:r w:rsidR="003F566F">
        <w:t>utvrđeno je da dužnik nije upisan u katastarski operat.</w:t>
      </w:r>
    </w:p>
    <w:p w:rsidRDefault="00BD6235" w:rsidP="00BD6235" w:rsidR="00BD6235">
      <w:pPr>
        <w:ind w:firstLine="708"/>
        <w:jc w:val="both"/>
      </w:pPr>
    </w:p>
    <w:p w:rsidRDefault="00BD6235" w:rsidP="00BD6235" w:rsidR="00BD6235">
      <w:pPr>
        <w:ind w:firstLine="708"/>
        <w:jc w:val="both"/>
      </w:pPr>
      <w:r>
        <w:t>Nadalje, uvidom u potvrdu FINA-e o blokadi računa i novčanih sredstava dužnika od 10. listopada 2018. (list 24 spisa) sud je utvrdio da na dan izdavanja potvrde u Očevidniku redoslijeda osnova za plaćanje dužnik ima evidentirane neizvršene osnove za plaćanje u neprekinutom razdoblju od 359 dana, time da nepodmirene obveze na dan izdavanja potvrde iznose 208.904,44 kn.</w:t>
      </w:r>
    </w:p>
    <w:p w:rsidRDefault="00BD6235" w:rsidP="00BD6235" w:rsidR="00BD6235">
      <w:pPr>
        <w:ind w:firstLine="708"/>
        <w:jc w:val="both"/>
      </w:pPr>
    </w:p>
    <w:p w:rsidRDefault="00BD6235" w:rsidP="00392EE6" w:rsidR="00BD6235">
      <w:pPr>
        <w:ind w:firstLine="708"/>
        <w:jc w:val="both"/>
      </w:pPr>
      <w:r>
        <w:t>Na ročištu radi rasprave o pretpostavkama za otvaranje stečajnog postupka od 20. studenog 2018. zakonski zastupnik dužnika naveo je da ne osporava da je žiro račun dužnika u blokadi, kao i da dužnik nema imovine koja bi činila stečajnu masu, međutim, isti je predložio da sud ročište odgodi na razdoblje od tri mjeseca, jer da dužnik pregovara sa stranim poslovnim partnerima oko realizacije posla zastupnika talijanske tvrtke za proizvodnju i prodaju kave, te da u slučaju uspješnog okončanja pregovora i dobivanja zastupstva, dužnik će uspjeti deblokirati svoj račun.</w:t>
      </w:r>
    </w:p>
    <w:p w:rsidRDefault="00BD6235" w:rsidP="00392EE6" w:rsidR="00BD6235">
      <w:pPr>
        <w:ind w:firstLine="708"/>
        <w:jc w:val="both"/>
      </w:pPr>
    </w:p>
    <w:p w:rsidRDefault="00BD6235" w:rsidP="00392EE6" w:rsidR="00BD6235">
      <w:pPr>
        <w:ind w:firstLine="708"/>
        <w:jc w:val="both"/>
      </w:pPr>
      <w:r>
        <w:t>Sud je udovoljio prijedlogu zakonskog zastupnika dužnika te zakazao novo ročište za dan 20. veljače 2019. Na ročište nije pristupio niti dužnik, niti zakonski zastupnik dužnika, a sud je putem web aplikacije eBlokade izvršio uvid u Očevidnik neizvršenih osnova za plaćanje na dan 20. veljače 2019. i utvrdio da ukupan iznos nepodmirenih obveza po neizvršenim osnovama za plaćanje s kamatama iznosi 275.655,64 kn.</w:t>
      </w:r>
    </w:p>
    <w:p w:rsidRDefault="00A72BEE" w:rsidP="003C4E43" w:rsidR="00A72BEE">
      <w:pPr>
        <w:ind w:firstLine="708"/>
        <w:jc w:val="both"/>
      </w:pPr>
    </w:p>
    <w:p w:rsidRDefault="0059367F" w:rsidP="004327FC" w:rsidR="00C22A02">
      <w:pPr>
        <w:ind w:firstLine="708"/>
        <w:jc w:val="both"/>
      </w:pPr>
      <w:r>
        <w:t>Dakle, i</w:t>
      </w:r>
      <w:r w:rsidRPr="005F7ED3">
        <w:t>z</w:t>
      </w:r>
      <w:r w:rsidR="00012F3A">
        <w:t xml:space="preserve"> </w:t>
      </w:r>
      <w:r w:rsidR="00BD6235">
        <w:t>podataka u spisu</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rsidRPr="00FC58EA">
      <w:pPr>
        <w:ind w:firstLine="708"/>
        <w:jc w:val="both"/>
      </w:pPr>
      <w:r>
        <w:lastRenderedPageBreak/>
        <w:t>Prema tome, iz dostupnih podataka u spisu 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p>
    <w:p w:rsidRDefault="0019546C" w:rsidP="007A4FE5" w:rsidR="0019546C" w:rsidRPr="00435B5D">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BD6235">
        <w:t>20. veljače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684D28" w:rsidR="00905904" w:rsidRPr="00435B5D">
      <w:headerReference w:type="even" r:id="rId10"/>
      <w:headerReference w:type="default" r:id="rId11"/>
      <w:pgSz w:h="16838" w:w="11906"/>
      <w:pgMar w:gutter="0" w:footer="708" w:header="708" w:left="1417" w:bottom="3119" w:right="1417" w:top="241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1ABC">
      <w:rPr>
        <w:rStyle w:val="Brojstranice"/>
        <w:noProof/>
      </w:rPr>
      <w:t>4</w:t>
    </w:r>
    <w:r>
      <w:rPr>
        <w:rStyle w:val="Brojstranice"/>
      </w:rPr>
      <w:fldChar w:fldCharType="end"/>
    </w:r>
  </w:p>
  <w:p w:rsidRDefault="0087685A" w:rsidP="001D2296" w:rsidR="0087685A" w:rsidRPr="003C4E43">
    <w:r>
      <w:t xml:space="preserve">                                                                                                                           </w:t>
    </w:r>
    <w:r w:rsidR="00BD6235" w:rsidRPr="00C55C35">
      <w:t>4 St-457/2018</w:t>
    </w:r>
    <w:r w:rsidR="00BD6235">
      <w:t>-19</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6076E"/>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A044D"/>
    <w:rsid w:val="001B52B6"/>
    <w:rsid w:val="001D2296"/>
    <w:rsid w:val="001D564F"/>
    <w:rsid w:val="001E225E"/>
    <w:rsid w:val="001F3741"/>
    <w:rsid w:val="002220FA"/>
    <w:rsid w:val="00233CF9"/>
    <w:rsid w:val="00235A74"/>
    <w:rsid w:val="00240381"/>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976EE"/>
    <w:rsid w:val="003B65CF"/>
    <w:rsid w:val="003C4E43"/>
    <w:rsid w:val="003E2C11"/>
    <w:rsid w:val="003F566F"/>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95385"/>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164CE"/>
    <w:rsid w:val="0062640E"/>
    <w:rsid w:val="0063227D"/>
    <w:rsid w:val="00657078"/>
    <w:rsid w:val="00662CB6"/>
    <w:rsid w:val="00675D95"/>
    <w:rsid w:val="0067725B"/>
    <w:rsid w:val="006808C4"/>
    <w:rsid w:val="00684D28"/>
    <w:rsid w:val="006861EF"/>
    <w:rsid w:val="006A4DA9"/>
    <w:rsid w:val="006B1E0A"/>
    <w:rsid w:val="006B6292"/>
    <w:rsid w:val="006C786C"/>
    <w:rsid w:val="006D261E"/>
    <w:rsid w:val="006E1EBE"/>
    <w:rsid w:val="007170B8"/>
    <w:rsid w:val="00717D4A"/>
    <w:rsid w:val="00753D5D"/>
    <w:rsid w:val="007552FF"/>
    <w:rsid w:val="00755A60"/>
    <w:rsid w:val="007604DE"/>
    <w:rsid w:val="00774E16"/>
    <w:rsid w:val="00776B6D"/>
    <w:rsid w:val="00784A92"/>
    <w:rsid w:val="0078584A"/>
    <w:rsid w:val="007861DF"/>
    <w:rsid w:val="007A4FE5"/>
    <w:rsid w:val="007A550F"/>
    <w:rsid w:val="007C0F88"/>
    <w:rsid w:val="007C39CF"/>
    <w:rsid w:val="007D2C25"/>
    <w:rsid w:val="007D7A92"/>
    <w:rsid w:val="007F2A49"/>
    <w:rsid w:val="00812850"/>
    <w:rsid w:val="00825B2D"/>
    <w:rsid w:val="00833594"/>
    <w:rsid w:val="0084192B"/>
    <w:rsid w:val="00855AE8"/>
    <w:rsid w:val="008723F5"/>
    <w:rsid w:val="008728D7"/>
    <w:rsid w:val="0087685A"/>
    <w:rsid w:val="00891667"/>
    <w:rsid w:val="008E42C6"/>
    <w:rsid w:val="008E5838"/>
    <w:rsid w:val="008F1901"/>
    <w:rsid w:val="008F3D3E"/>
    <w:rsid w:val="00901ABC"/>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A6BF7"/>
    <w:rsid w:val="009B02EC"/>
    <w:rsid w:val="009B118F"/>
    <w:rsid w:val="009B65F4"/>
    <w:rsid w:val="009C324E"/>
    <w:rsid w:val="009D3A0F"/>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6060"/>
    <w:rsid w:val="00B97F98"/>
    <w:rsid w:val="00BA28BC"/>
    <w:rsid w:val="00BB0780"/>
    <w:rsid w:val="00BB7E5E"/>
    <w:rsid w:val="00BD6235"/>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901ABC"/>
    <w:rPr>
      <w:color w:val="808080"/>
      <w:bdr w:space="0" w:sz="0" w:color="auto" w:val="none"/>
      <w:shd w:fill="auto" w:color="auto" w:val="clear"/>
    </w:rPr>
  </w:style>
  <w:style w:customStyle="true" w:styleId="eSPISCCParagraphDefaultFont" w:type="character">
    <w:name w:val="eSPIS_CC_Paragraph Default Font"/>
    <w:basedOn w:val="Zadanifontodlomka"/>
    <w:rsid w:val="00901A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1ABC"/>
    <w:rPr>
      <w:bdr w:space="0" w:sz="0" w:color="auto" w:val="none"/>
      <w:shd w:fill="FFFFCC" w:color="auto" w:val="clear"/>
      <w:lang w:val="hr-HR"/>
    </w:rPr>
  </w:style>
  <w:style w:customStyle="true" w:styleId="PozadinaSvijetloCrvena" w:type="character">
    <w:name w:val="Pozadina_SvijetloCrvena"/>
    <w:basedOn w:val="eSPISCCParagraphDefaultFont"/>
    <w:rsid w:val="00901A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1A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901ABC"/>
    <w:rPr>
      <w:color w:val="808080"/>
      <w:bdr w:color="auto" w:space="0" w:sz="0" w:val="none"/>
      <w:shd w:color="auto" w:fill="auto" w:val="clear"/>
    </w:rPr>
  </w:style>
  <w:style w:customStyle="1" w:styleId="eSPISCCParagraphDefaultFont" w:type="character">
    <w:name w:val="eSPIS_CC_Paragraph Default Font"/>
    <w:basedOn w:val="Zadanifontodlomka"/>
    <w:rsid w:val="00901A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1ABC"/>
    <w:rPr>
      <w:bdr w:color="auto" w:space="0" w:sz="0" w:val="none"/>
      <w:shd w:color="auto" w:fill="FFFFCC" w:val="clear"/>
      <w:lang w:val="hr-HR"/>
    </w:rPr>
  </w:style>
  <w:style w:customStyle="1" w:styleId="PozadinaSvijetloCrvena" w:type="character">
    <w:name w:val="Pozadina_SvijetloCrvena"/>
    <w:basedOn w:val="eSPISCCParagraphDefaultFont"/>
    <w:rsid w:val="00901A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1A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St-457/2018</izvorni_sadrzaj>
    <derivirana_varijabla naziv="DomainObject.Predmet.OznakaBroj_1">St-457/2018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SANTORINI MARTINIS jednostavno društvo s ograničenom odgovornošću za trgovinu i usluge zastupanog po punomoćniku Matias Martinis</izvorni_sadrzaj>
    <derivirana_varijabla naziv="DomainObject.Predmet.ProtustrankaFormated_1">  SANTORINI MARTINIS jednostavno društvo s ograničenom odgovornošću za trgovinu i usluge zastupanog po punomoćniku Matias Martinis</derivirana_varijabla>
  </DomainObject.Predmet.ProtustrankaFormated>
  <DomainObject.Predmet.ProtustrankaFormatedOIB>
    <izvorni_sadrzaj>  SANTORINI MARTINIS jednostavno društvo s ograničenom odgovornošću za trgovinu i usluge, OIB 70890431131 zastupanog po punomoćniku Matias Martinis</izvorni_sadrzaj>
    <derivirana_varijabla naziv="DomainObject.Predmet.ProtustrankaFormatedOIB_1">  SANTORINI MARTINIS jednostavno društvo s ograničenom odgovornošću za trgovinu i usluge, OIB 70890431131 zastupanog po punomoćniku Matias Martinis</derivirana_varijabla>
  </DomainObject.Predmet.ProtustrankaFormatedOIB>
  <DomainObject.Predmet.ProtustrankaFormatedWithAdress>
    <izvorni_sadrzaj> SANTORINI MARTINIS jednostavno društvo s ograničenom odgovornošću za trgovinu i usluge, Mala Solina 9, 44400 Glina zastupanog po punomoćniku Matias Martinis</izvorni_sadrzaj>
    <derivirana_varijabla naziv="DomainObject.Predmet.ProtustrankaFormatedWithAdress_1"> SANTORINI MARTINIS jednostavno društvo s ograničenom odgovornošću za trgovinu i usluge, Mala Solina 9, 44400 Glina zastupanog po punomoćniku Matias Martinis</derivirana_varijabla>
  </DomainObject.Predmet.ProtustrankaFormatedWithAdress>
  <DomainObject.Predmet.ProtustrankaFormatedWithAdressOIB>
    <izvorni_sadrzaj> SANTORINI MARTINIS jednostavno društvo s ograničenom odgovornošću za trgovinu i usluge, OIB 70890431131, Mala Solina 9, 44400 Glina zastupanog po punomoćniku Matias Martinis</izvorni_sadrzaj>
    <derivirana_varijabla naziv="DomainObject.Predmet.ProtustrankaFormatedWithAdressOIB_1"> SANTORINI MARTINIS jednostavno društvo s ograničenom odgovornošću za trgovinu i usluge, OIB 70890431131, Mala Solina 9, 44400 Glina zastupanog po punomoćniku Matias Martinis</derivirana_varijabla>
  </DomainObject.Predmet.ProtustrankaFormatedWithAdressOIB>
  <DomainObject.Predmet.ProtustrankaWithAdress>
    <izvorni_sadrzaj>SANTORINI MARTINIS jednostavno društvo s ograničenom odgovornošću za trgovinu i usluge Mala Solina 9, 44400 Glina</izvorni_sadrzaj>
    <derivirana_varijabla naziv="DomainObject.Predmet.ProtustrankaWithAdress_1">SANTORINI MARTINIS jednostavno društvo s ograničenom odgovornošću za trgovinu i usluge Mala Solina 9, 44400 Glina</derivirana_varijabla>
  </DomainObject.Predmet.ProtustrankaWithAdress>
  <DomainObject.Predmet.ProtustrankaWithAdressOIB>
    <izvorni_sadrzaj>SANTORINI MARTINIS jednostavno društvo s ograničenom odgovornošću za trgovinu i usluge, OIB 70890431131, Mala Solina 9, 44400 Glina</izvorni_sadrzaj>
    <derivirana_varijabla naziv="DomainObject.Predmet.ProtustrankaWithAdressOIB_1">SANTORINI MARTINIS jednostavno društvo s ograničenom odgovornošću za trgovinu i usluge, OIB 70890431131, Mala Solina 9, 44400 Glina</derivirana_varijabla>
  </DomainObject.Predmet.ProtustrankaWithAdressOIB>
  <DomainObject.Predmet.ProtustrankaNazivFormated>
    <izvorni_sadrzaj>SANTORINI MARTINIS jednostavno društvo s ograničenom odgovornošću za trgovinu i usluge</izvorni_sadrzaj>
    <derivirana_varijabla naziv="DomainObject.Predmet.ProtustrankaNazivFormated_1">SANTORINI MARTINIS jednostavno društvo s ograničenom odgovornošću za trgovinu i usluge</derivirana_varijabla>
  </DomainObject.Predmet.ProtustrankaNazivFormated>
  <DomainObject.Predmet.ProtustrankaNazivFormatedOIB>
    <izvorni_sadrzaj>SANTORINI MARTINIS jednostavno društvo s ograničenom odgovornošću za trgovinu i usluge, OIB 70890431131</izvorni_sadrzaj>
    <derivirana_varijabla naziv="DomainObject.Predmet.ProtustrankaNazivFormatedOIB_1">SANTORINI MARTINIS jednostavno društvo s ograničenom odgovornošću za trgovinu i usluge, OIB 70890431131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SANTORINI MARTINIS jednostavno društvo s ograničenom odgovornošću za trgovinu i usluge zastupanog po punomoćniku Matias Martinis</item>
    </izvorni_sadrzaj>
    <derivirana_varijabla naziv="DomainObject.Predmet.ProtuStrankaListFormated_1">
      <item>SANTORINI MARTINIS jednostavno društvo s ograničenom odgovornošću za trgovinu i usluge zastupanog po punomoćniku Matias Martinis</item>
    </derivirana_varijabla>
  </DomainObject.Predmet.ProtuStrankaListFormated>
  <DomainObject.Predmet.ProtuStrankaListFormatedOIB>
    <izvorni_sadrzaj>
      <item>SANTORINI MARTINIS jednostavno društvo s ograničenom odgovornošću za trgovinu i usluge, OIB 70890431131 zastupanog po punomoćniku Matias Martinis</item>
    </izvorni_sadrzaj>
    <derivirana_varijabla naziv="DomainObject.Predmet.ProtuStrankaListFormatedOIB_1">
      <item>SANTORINI MARTINIS jednostavno društvo s ograničenom odgovornošću za trgovinu i usluge, OIB 70890431131 zastupanog po punomoćniku Matias Martinis</item>
    </derivirana_varijabla>
  </DomainObject.Predmet.ProtuStrankaListFormatedOIB>
  <DomainObject.Predmet.ProtuStrankaListFormatedWithAdress>
    <izvorni_sadrzaj>
      <item>SANTORINI MARTINIS jednostavno društvo s ograničenom odgovornošću za trgovinu i usluge, Mala Solina 9, 44400 Glina zastupanog po punomoćniku Matias Martinis</item>
    </izvorni_sadrzaj>
    <derivirana_varijabla naziv="DomainObject.Predmet.ProtuStrankaListFormatedWithAdress_1">
      <item>SANTORINI MARTINIS jednostavno društvo s ograničenom odgovornošću za trgovinu i usluge, Mala Solina 9, 44400 Glina zastupanog po punomoćniku Matias Martinis</item>
    </derivirana_varijabla>
  </DomainObject.Predmet.ProtuStrankaListFormatedWithAdress>
  <DomainObject.Predmet.ProtuStrankaListFormatedWithAdressOIB>
    <izvorni_sadrzaj>
      <item>SANTORINI MARTINIS jednostavno društvo s ograničenom odgovornošću za trgovinu i usluge, OIB 70890431131, Mala Solina 9, 44400 Glina zastupanog po punomoćniku Matias Martinis</item>
    </izvorni_sadrzaj>
    <derivirana_varijabla naziv="DomainObject.Predmet.ProtuStrankaListFormatedWithAdressOIB_1">
      <item>SANTORINI MARTINIS jednostavno društvo s ograničenom odgovornošću za trgovinu i usluge, OIB 70890431131, Mala Solina 9, 44400 Glina zastupanog po punomoćniku Matias Martinis</item>
    </derivirana_varijabla>
  </DomainObject.Predmet.ProtuStrankaListFormatedWithAdressOIB>
  <DomainObject.Predmet.ProtuStrankaListNazivFormated>
    <izvorni_sadrzaj>
      <item>SANTORINI MARTINIS jednostavno društvo s ograničenom odgovornošću za trgovinu i usluge</item>
    </izvorni_sadrzaj>
    <derivirana_varijabla naziv="DomainObject.Predmet.ProtuStrankaListNazivFormated_1">
      <item>SANTORINI MARTINIS jednostavno društvo s ograničenom odgovornošću za trgovinu i usluge</item>
    </derivirana_varijabla>
  </DomainObject.Predmet.ProtuStrankaListNazivFormated>
  <DomainObject.Predmet.ProtuStrankaListNazivFormatedOIB>
    <izvorni_sadrzaj>
      <item>SANTORINI MARTINIS jednostavno društvo s ograničenom odgovornošću za trgovinu i usluge, OIB 70890431131</item>
    </izvorni_sadrzaj>
    <derivirana_varijabla naziv="DomainObject.Predmet.ProtuStrankaListNazivFormatedOIB_1">
      <item>SANTORINI MARTINIS jednostavno društvo s ograničenom odgovornošću za trgovinu i usluge, OIB 70890431131</item>
    </derivirana_varijabla>
  </DomainObject.Predmet.ProtuStrankaListNazivFormatedOIB>
  <DomainObject.Predmet.OstaliListFormated>
    <izvorni_sadrzaj>
      <item>Matias Martinis punomoćnik sudionika u postupku SANTORINI MARTINIS jednostavno društvo s ograničenom odgovornošću za trgovinu i usluge</item>
    </izvorni_sadrzaj>
    <derivirana_varijabla naziv="DomainObject.Predmet.OstaliListFormated_1">
      <item>Matias Martinis punomoćnik sudionika u postupku SANTORINI MARTINIS jednostavno društvo s ograničenom odgovornošću za trgovinu i usluge</item>
    </derivirana_varijabla>
  </DomainObject.Predmet.OstaliListFormated>
  <DomainObject.Predmet.OstaliListFormatedOIB>
    <izvorni_sadrzaj>
      <item>Matias Martinis, OIB 01130939514 punomoćnik sudionika u postupku SANTORINI MARTINIS jednostavno društvo s ograničenom odgovornošću za trgovinu i usluge</item>
    </izvorni_sadrzaj>
    <derivirana_varijabla naziv="DomainObject.Predmet.OstaliListFormatedOIB_1">
      <item>Matias Martinis, OIB 01130939514 punomoćnik sudionika u postupku SANTORINI MARTINIS jednostavno društvo s ograničenom odgovornošću za trgovinu i usluge</item>
    </derivirana_varijabla>
  </DomainObject.Predmet.OstaliListFormatedOIB>
  <DomainObject.Predmet.OstaliListFormatedWithAdress>
    <izvorni_sadrzaj>
      <item>Matias Martinis, Mala Solina 9, 44400 Mala Solina punomoćnik sudionika u postupku SANTORINI MARTINIS jednostavno društvo s ograničenom odgovornošću za trgovinu i usluge</item>
    </izvorni_sadrzaj>
    <derivirana_varijabla naziv="DomainObject.Predmet.OstaliListFormatedWithAdress_1">
      <item>Matias Martinis, Mala Solina 9, 44400 Mala Solina punomoćnik sudionika u postupku SANTORINI MARTINIS jednostavno društvo s ograničenom odgovornošću za trgovinu i usluge</item>
    </derivirana_varijabla>
  </DomainObject.Predmet.OstaliListFormatedWithAdress>
  <DomainObject.Predmet.OstaliListFormatedWithAdressOIB>
    <izvorni_sadrzaj>
      <item>Matias Martinis, OIB 01130939514, Mala Solina 9, 44400 Mala Solina punomoćnik sudionika u postupku SANTORINI MARTINIS jednostavno društvo s ograničenom odgovornošću za trgovinu i usluge</item>
    </izvorni_sadrzaj>
    <derivirana_varijabla naziv="DomainObject.Predmet.OstaliListFormatedWithAdressOIB_1">
      <item>Matias Martinis, OIB 01130939514, Mala Solina 9, 44400 Mala Solina punomoćnik sudionika u postupku SANTORINI MARTINIS jednostavno društvo s ograničenom odgovornošću za trgovinu i usluge</item>
    </derivirana_varijabla>
  </DomainObject.Predmet.OstaliListFormatedWithAdressOIB>
  <DomainObject.Predmet.OstaliListNazivFormated>
    <izvorni_sadrzaj>
      <item>Matias Martinis</item>
    </izvorni_sadrzaj>
    <derivirana_varijabla naziv="DomainObject.Predmet.OstaliListNazivFormated_1">
      <item>Matias Martinis</item>
    </derivirana_varijabla>
  </DomainObject.Predmet.OstaliListNazivFormated>
  <DomainObject.Predmet.OstaliListNazivFormatedOIB>
    <izvorni_sadrzaj>
      <item>Matias Martinis, OIB 01130939514</item>
    </izvorni_sadrzaj>
    <derivirana_varijabla naziv="DomainObject.Predmet.OstaliListNazivFormatedOIB_1">
      <item>Matias Martinis, OIB 01130939514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SANTORINI MARTINIS jednostavno društvo s ograničenom odgovornošću za trgovinu i usluge</izvorni_sadrzaj>
    <derivirana_varijabla naziv="DomainObject.Predmet.ProtustrankaIDrugi_1">SANTORINI MARTINIS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SANTORINI MARTINIS jednostavno društvo s ograničenom odgovornošću za trgovinu i usluge, OIB 70890431131, Mala Solina 9, 44400 Glina</izvorni_sadrzaj>
    <derivirana_varijabla naziv="DomainObject.Predmet.ProtustrankaIDrugiAdressOIB_1">SANTORINI MARTINIS jednostavno društvo s ograničenom odgovornošću za trgovinu i usluge, OIB 70890431131, Mala Solina 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SANTORINI MARTINIS jednostavno društvo s ograničenom odgovornošću za trgovinu i usluge</item>
      <item>Matias Martinis</item>
    </izvorni_sadrzaj>
    <derivirana_varijabla naziv="DomainObject.Predmet.SudioniciListNaziv_1">
      <item>FINA Regionalni centar Zagreb</item>
      <item>SANTORINI MARTINIS jednostavno društvo s ograničenom odgovornošću za trgovinu i usluge</item>
      <item>Matias Martinis</item>
    </derivirana_varijabla>
  </DomainObject.Predmet.SudioniciListNaziv>
  <DomainObject.Predmet.SudioniciListAdressOIB>
    <izvorni_sadrzaj>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izvorni_sadrzaj>
    <derivirana_varijabla naziv="DomainObject.Predmet.SudioniciListAdressOIB_1">
      <item>FINA Regionalni centar Zagreb, OIB 85821130368, Trg svibanjskih žrtava 1995. 1,10000 Zagreb</item>
      <item>SANTORINI MARTINIS jednostavno društvo s ograničenom odgovornošću za trgovinu i usluge, OIB 70890431131, Mala Solina 9,44400 Glina</item>
      <item>Matias Martinis, OIB 01130939514, Mala Solina 9,44400 Mala Solina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70890431131</item>
      <item>, OIB 01130939514</item>
    </izvorni_sadrzaj>
    <derivirana_varijabla naziv="DomainObject.Predmet.SudioniciListNazivOIB_1">
      <item>, OIB 85821130368</item>
      <item>, OIB 70890431131</item>
      <item>, OIB 01130939514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St-457/2018-8</izvorni_sadrzaj>
    <derivirana_varijabla naziv="DomainObject.PredzadnjaOdlukaIzPredmeta.Oznaka_1">St-457/2018-8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1273</properties:Words>
  <properties:Characters>6983</properties:Characters>
  <properties:Lines>146</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2019-02-20T08:46:00Z</dcterms:created>
  <dc:creator>Korisnik</dc:creator>
  <cp:lastModifiedBy>Renata Klokočki</cp:lastModifiedBy>
  <cp:lastPrinted>2018-11-15T11:36:00Z</cp:lastPrinted>
  <dcterms:modified xmlns:xsi="http://www.w3.org/2001/XMLSchema-instance" xsi:type="dcterms:W3CDTF">2019-02-20T08:48:00Z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-SANTORINI MARTINIS.docx)</vt:lpwstr>
  </prop:property>
  <prop:property name="CC_coloring" pid="4" fmtid="{D5CDD505-2E9C-101B-9397-08002B2CF9AE}">
    <vt:bool>false</vt:bool>
  </prop:property>
  <prop:property name="BrojStranica" pid="5" fmtid="{D5CDD505-2E9C-101B-9397-08002B2CF9AE}">
    <vt:i4>4</vt:i4>
  </prop:property>
</prop:Properties>
</file>