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423f" w14:paraId="ef5423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11</w:t>
      </w:r>
      <w:r w:rsidR="00663100">
        <w:rPr>
          <w:b/>
          <w:lang w:val="hr-HR"/>
        </w:rPr>
        <w:t>49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63100">
        <w:rPr>
          <w:lang w:val="hr-HR"/>
        </w:rPr>
        <w:t>BISHOP d.o.o. Split, Dubrovačka 33</w:t>
      </w:r>
      <w:r w:rsidR="000467BE">
        <w:rPr>
          <w:lang w:val="hr-HR"/>
        </w:rPr>
        <w:t xml:space="preserve">, OIB: </w:t>
      </w:r>
      <w:r w:rsidR="00663100">
        <w:rPr>
          <w:lang w:val="hr-HR"/>
        </w:rPr>
        <w:t>59258546922</w:t>
      </w:r>
      <w:r w:rsidR="000467BE">
        <w:rPr>
          <w:lang w:val="hr-HR"/>
        </w:rPr>
        <w:t xml:space="preserve">, MBS: </w:t>
      </w:r>
      <w:r w:rsidR="00663100">
        <w:rPr>
          <w:lang w:val="hr-HR"/>
        </w:rPr>
        <w:t>060221030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F3082">
        <w:rPr>
          <w:lang w:val="hr-HR"/>
        </w:rPr>
        <w:t>BISHOP d.o.o. Split, Dubrovačka 33, OIB: 59258546922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663100">
        <w:rPr>
          <w:lang w:val="hr-HR"/>
        </w:rPr>
        <w:t>9.034,79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34692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3100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F3082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4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69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469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469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469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St-1149/2015</izvorni_sadrzaj>
    <derivirana_varijabla naziv="DomainObject.Predmet.OznakaBroj_1">St-1149/2015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BISHOP za poslovanje nekretninama, društvo s ograničenom odgovornošću</izvorni_sadrzaj>
    <derivirana_varijabla naziv="DomainObject.Predmet.ProtustrankaFormated_1">  BISHOP za poslovanje nekretninama, društvo s ograničenom odgovornošću</derivirana_varijabla>
  </DomainObject.Predmet.ProtustrankaFormated>
  <DomainObject.Predmet.ProtustrankaFormatedOIB>
    <izvorni_sadrzaj>  BISHOP za poslovanje nekretninama, društvo s ograničenom odgovornošću, OIB 59258546922</izvorni_sadrzaj>
    <derivirana_varijabla naziv="DomainObject.Predmet.ProtustrankaFormatedOIB_1">  BISHOP za poslovanje nekretninama, društvo s ograničenom odgovornošću, OIB 59258546922</derivirana_varijabla>
  </DomainObject.Predmet.ProtustrankaFormatedOIB>
  <DomainObject.Predmet.ProtustrankaFormatedWithAdress>
    <izvorni_sadrzaj> BISHOP za poslovanje nekretninama, društvo s ograničenom odgovornošću, Dubrovačka 33, 21000 Split</izvorni_sadrzaj>
    <derivirana_varijabla naziv="DomainObject.Predmet.ProtustrankaFormatedWithAdress_1"> BISHOP za poslovanje nekretninama, društvo s ograničenom odgovornošću, Dubrovačka 33, 21000 Split</derivirana_varijabla>
  </DomainObject.Predmet.ProtustrankaFormatedWithAdress>
  <DomainObject.Predmet.ProtustrankaFormatedWithAdressOIB>
    <izvorni_sadrzaj> BISHOP za poslovanje nekretninama, društvo s ograničenom odgovornošću, OIB 59258546922, Dubrovačka 33, 21000 Split</izvorni_sadrzaj>
    <derivirana_varijabla naziv="DomainObject.Predmet.ProtustrankaFormatedWithAdressOIB_1"> BISHOP za poslovanje nekretninama, društvo s ograničenom odgovornošću, OIB 59258546922, Dubrovačka 33, 21000 Split</derivirana_varijabla>
  </DomainObject.Predmet.ProtustrankaFormatedWithAdressOIB>
  <DomainObject.Predmet.ProtustrankaWithAdress>
    <izvorni_sadrzaj>BISHOP za poslovanje nekretninama, društvo s ograničenom odgovornošću Dubrovačka 33, 21000 Split</izvorni_sadrzaj>
    <derivirana_varijabla naziv="DomainObject.Predmet.ProtustrankaWithAdress_1">BISHOP za poslovanje nekretninama, društvo s ograničenom odgovornošću Dubrovačka 33, 21000 Split</derivirana_varijabla>
  </DomainObject.Predmet.ProtustrankaWithAdress>
  <DomainObject.Predmet.ProtustrankaWithAdressOIB>
    <izvorni_sadrzaj>BISHOP za poslovanje nekretninama, društvo s ograničenom odgovornošću, OIB 59258546922, Dubrovačka 33, 21000 Split</izvorni_sadrzaj>
    <derivirana_varijabla naziv="DomainObject.Predmet.ProtustrankaWithAdressOIB_1">BISHOP za poslovanje nekretninama, društvo s ograničenom odgovornošću, OIB 59258546922, Dubrovačka 33, 21000 Split</derivirana_varijabla>
  </DomainObject.Predmet.ProtustrankaWithAdressOIB>
  <DomainObject.Predmet.ProtustrankaNazivFormated>
    <izvorni_sadrzaj>BISHOP za poslovanje nekretninama, društvo s ograničenom odgovornošću</izvorni_sadrzaj>
    <derivirana_varijabla naziv="DomainObject.Predmet.ProtustrankaNazivFormated_1">BISHOP za poslovanje nekretninama, društvo s ograničenom odgovornošću</derivirana_varijabla>
  </DomainObject.Predmet.ProtustrankaNazivFormated>
  <DomainObject.Predmet.ProtustrankaNazivFormatedOIB>
    <izvorni_sadrzaj>BISHOP za poslovanje nekretninama, društvo s ograničenom odgovornošću, OIB 59258546922</izvorni_sadrzaj>
    <derivirana_varijabla naziv="DomainObject.Predmet.ProtustrankaNazivFormatedOIB_1">BISHOP za poslovanje nekretninama, društvo s ograničenom odgovornošću, OIB 59258546922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9034.79</izvorni_sadrzaj>
    <derivirana_varijabla naziv="DomainObject.Predmet.TrenutnaVrijednost_1">9034.79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BISHOP za poslovanje nekretninama, društvo s ograničenom odgovornošću</item>
    </izvorni_sadrzaj>
    <derivirana_varijabla naziv="DomainObject.Predmet.ProtuStrankaListFormated_1">
      <item>BISHOP za poslovanje nekretninama, društvo s ograničenom odgovornošću</item>
    </derivirana_varijabla>
  </DomainObject.Predmet.ProtuStrankaListFormated>
  <DomainObject.Predmet.ProtuStrankaListFormatedOIB>
    <izvorni_sadrzaj>
      <item>BISHOP za poslovanje nekretninama, društvo s ograničenom odgovornošću, OIB 59258546922</item>
    </izvorni_sadrzaj>
    <derivirana_varijabla naziv="DomainObject.Predmet.ProtuStrankaListFormatedOIB_1">
      <item>BISHOP za poslovanje nekretninama, društvo s ograničenom odgovornošću, OIB 59258546922</item>
    </derivirana_varijabla>
  </DomainObject.Predmet.ProtuStrankaListFormatedOIB>
  <DomainObject.Predmet.ProtuStrankaListFormatedWithAdress>
    <izvorni_sadrzaj>
      <item>BISHOP za poslovanje nekretninama, društvo s ograničenom odgovornošću, Dubrovačka 33, 21000 Split</item>
    </izvorni_sadrzaj>
    <derivirana_varijabla naziv="DomainObject.Predmet.ProtuStrankaListFormatedWithAdress_1">
      <item>BISHOP za poslovanje nekretninama, društvo s ograničenom odgovornošću, Dubrovačka 33, 21000 Split</item>
    </derivirana_varijabla>
  </DomainObject.Predmet.ProtuStrankaListFormatedWithAdress>
  <DomainObject.Predmet.ProtuStrankaListFormatedWithAdressOIB>
    <izvorni_sadrzaj>
      <item>BISHOP za poslovanje nekretninama, društvo s ograničenom odgovornošću, OIB 59258546922, Dubrovačka 33, 21000 Split</item>
    </izvorni_sadrzaj>
    <derivirana_varijabla naziv="DomainObject.Predmet.ProtuStrankaListFormatedWithAdressOIB_1">
      <item>BISHOP za poslovanje nekretninama, društvo s ograničenom odgovornošću, OIB 59258546922, Dubrovačka 33, 21000 Split</item>
    </derivirana_varijabla>
  </DomainObject.Predmet.ProtuStrankaListFormatedWithAdressOIB>
  <DomainObject.Predmet.ProtuStrankaListNazivFormated>
    <izvorni_sadrzaj>
      <item>BISHOP za poslovanje nekretninama, društvo s ograničenom odgovornošću</item>
    </izvorni_sadrzaj>
    <derivirana_varijabla naziv="DomainObject.Predmet.ProtuStrankaListNazivFormated_1">
      <item>BISHOP za poslovanje nekretninama, društvo s ograničenom odgovornošću</item>
    </derivirana_varijabla>
  </DomainObject.Predmet.ProtuStrankaListNazivFormated>
  <DomainObject.Predmet.ProtuStrankaListNazivFormatedOIB>
    <izvorni_sadrzaj>
      <item>BISHOP za poslovanje nekretninama, društvo s ograničenom odgovornošću, OIB 59258546922</item>
    </izvorni_sadrzaj>
    <derivirana_varijabla naziv="DomainObject.Predmet.ProtuStrankaListNazivFormatedOIB_1">
      <item>BISHOP za poslovanje nekretninama, društvo s ograničenom odgovornošću, OIB 59258546922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BISHOP za poslovanje nekretninama, društvo s ograničenom odgovornošću</izvorni_sadrzaj>
    <derivirana_varijabla naziv="DomainObject.Predmet.ProtustrankaIDrugi_1">BISHOP za poslovanje nekretninama,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BISHOP za poslovanje nekretninama, društvo s ograničenom odgovornošću, OIB 59258546922, Dubrovačka 33, 21000 Split</izvorni_sadrzaj>
    <derivirana_varijabla naziv="DomainObject.Predmet.ProtustrankaIDrugiAdressOIB_1">BISHOP za poslovanje nekretninama, društvo s ograničenom odgovornošću, OIB 59258546922, Dubrovačka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BISHOP za poslovanje nekretninama, društvo s ograničenom odgovornošću</item>
      <item>FINANCIJSKA AGENCIJA RC SPLIT</item>
    </izvorni_sadrzaj>
    <derivirana_varijabla naziv="DomainObject.Predmet.SudioniciListNaziv_1">
      <item>BISHOP za poslovanje nekretninama, društvo s ograničenom odgovornošću</item>
      <item>FINANCIJSKA AGENCIJA RC SPLIT</item>
    </derivirana_varijabla>
  </DomainObject.Predmet.SudioniciListNaziv>
  <DomainObject.Predmet.SudioniciListAdressOIB>
    <izvorni_sadrzaj>
      <item>BISHOP za poslovanje nekretninama, društvo s ograničenom odgovornošću, OIB 59258546922, Dubrovačka 33,21000 Split</item>
      <item>FINANCIJSKA AGENCIJA RC SPLIT, OIB 85821130368, Mažuranićevo šetalište 24b,21000 Split</item>
    </izvorni_sadrzaj>
    <derivirana_varijabla naziv="DomainObject.Predmet.SudioniciListAdressOIB_1">
      <item>BISHOP za poslovanje nekretninama, društvo s ograničenom odgovornošću, OIB 59258546922, Dubrovačka 33,21000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59258546922</item>
      <item>, OIB 85821130368</item>
    </izvorni_sadrzaj>
    <derivirana_varijabla naziv="DomainObject.Predmet.SudioniciListNazivOIB_1">
      <item>, OIB 59258546922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EB8CED-3052-4405-9AC6-827C9DC98B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1739</properties:Characters>
  <properties:Lines>49</properties:Lines>
  <properties:Paragraphs>16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2015-11-13T10:47:00Z</cp:lastPrinted>
  <dcterms:modified xmlns:xsi="http://www.w3.org/2001/XMLSchema-instance" xsi:type="dcterms:W3CDTF">2015-11-13T10:47:00Z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