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d9a7" w14:paraId="798d9a7" w:rsidRDefault="008735C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35C2" w:rsidP="008735C2" w:rsidR="008735C2">
      <w:pPr>
        <w:pStyle w:val="NormaleSPIS"/>
        <w:spacing w:after="0"/>
      </w:pPr>
      <w:r>
        <w:t xml:space="preserve">         Republika Hrvatska</w:t>
      </w:r>
    </w:p>
    <w:p w:rsidRDefault="008735C2" w:rsidP="008735C2" w:rsidR="008735C2">
      <w:pPr>
        <w:pStyle w:val="NormaleSPIS"/>
        <w:spacing w:after="0"/>
      </w:pPr>
      <w:r>
        <w:t xml:space="preserve">     Trgovački sud u Bjelovaru</w:t>
      </w:r>
    </w:p>
    <w:p w:rsidRDefault="008735C2" w:rsidP="008735C2" w:rsidR="008735C2">
      <w:pPr>
        <w:pStyle w:val="NormaleSPIS"/>
        <w:spacing w:after="0"/>
      </w:pPr>
      <w:r>
        <w:t>Bjelovar, Šetalište dr.I.Lebovića 42.</w:t>
      </w:r>
    </w:p>
    <w:p w:rsidRDefault="008735C2" w:rsidP="008735C2" w:rsidR="008735C2">
      <w:pPr>
        <w:pStyle w:val="NormaleSPIS"/>
        <w:jc w:val="right"/>
      </w:pPr>
      <w:r>
        <w:t>Poslovni broj:7 St-707/2018-16</w:t>
      </w:r>
    </w:p>
    <w:p w:rsidRDefault="008735C2" w:rsidP="008735C2" w:rsidR="008735C2">
      <w:pPr>
        <w:jc w:val="center"/>
        <w:rPr>
          <w:b/>
        </w:rPr>
      </w:pPr>
    </w:p>
    <w:p w:rsidRDefault="008735C2" w:rsidP="008735C2" w:rsidR="008735C2">
      <w:pPr>
        <w:jc w:val="center"/>
      </w:pPr>
      <w:r>
        <w:t>U  I M E  R E P U B L I K E   H R V A T  S K E</w:t>
      </w:r>
    </w:p>
    <w:p w:rsidRDefault="008735C2" w:rsidP="008735C2" w:rsidR="008735C2">
      <w:pPr>
        <w:jc w:val="center"/>
      </w:pPr>
      <w:r>
        <w:t xml:space="preserve"> R J E Š E N J E</w:t>
      </w:r>
    </w:p>
    <w:p w:rsidRDefault="008735C2" w:rsidP="008735C2" w:rsidR="008735C2">
      <w:pPr>
        <w:spacing w:after="0"/>
        <w:jc w:val="center"/>
        <w:rPr>
          <w:b/>
        </w:rPr>
      </w:pPr>
    </w:p>
    <w:p w:rsidRDefault="008735C2" w:rsidP="008735C2" w:rsidR="008735C2">
      <w:pPr>
        <w:ind w:firstLine="720"/>
        <w:jc w:val="both"/>
      </w:pPr>
      <w:r>
        <w:t xml:space="preserve">Trgovački sud u Bjelovaru, po sucu Tomislavu Mrazović, u stečajnom postupku nad dužnikom SAŠA DESIGN j.d.o.o. za završne radove u građevinarstvu iz Svetog </w:t>
      </w:r>
      <w:proofErr w:type="spellStart"/>
      <w:r>
        <w:t>Đurađa</w:t>
      </w:r>
      <w:proofErr w:type="spellEnd"/>
      <w:r>
        <w:t xml:space="preserve">, Mlinska 108, MBS 010095388, OIB 90999871199, 14. ožujka 2019. </w:t>
      </w:r>
    </w:p>
    <w:p w:rsidRDefault="008735C2" w:rsidP="008735C2" w:rsidR="008735C2">
      <w:pPr>
        <w:jc w:val="center"/>
        <w:rPr>
          <w:b/>
        </w:rPr>
      </w:pPr>
      <w:r>
        <w:t>r i j e š i o   j e</w:t>
      </w:r>
    </w:p>
    <w:p w:rsidRDefault="008735C2" w:rsidP="008735C2" w:rsidR="008735C2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SAŠA DESIGN j.d.o.o. za završne radove u građevinarstvu iz Svetog </w:t>
      </w:r>
      <w:proofErr w:type="spellStart"/>
      <w:r>
        <w:t>Đurađa</w:t>
      </w:r>
      <w:proofErr w:type="spellEnd"/>
      <w:r>
        <w:t>, Mlinska 108, MBS 010095388, OIB 90999871199.</w:t>
      </w:r>
    </w:p>
    <w:p w:rsidRDefault="008735C2" w:rsidP="008735C2" w:rsidR="008735C2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Renata Horvatin iz Našica, Trg </w:t>
      </w:r>
      <w:proofErr w:type="spellStart"/>
      <w:r>
        <w:t>dr.Franje</w:t>
      </w:r>
      <w:proofErr w:type="spellEnd"/>
      <w:r>
        <w:t xml:space="preserve"> Tuđmana 12, OIB 45832446829. </w:t>
      </w:r>
    </w:p>
    <w:p w:rsidRDefault="008735C2" w:rsidP="008735C2" w:rsidR="008735C2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SAŠA DESIGN j.d.o.o. za završne radove u građevinarstvu iz Svetog </w:t>
      </w:r>
      <w:proofErr w:type="spellStart"/>
      <w:r>
        <w:t>Đurađa</w:t>
      </w:r>
      <w:proofErr w:type="spellEnd"/>
      <w:r>
        <w:t>, Mlinska 108, MBS 010095388, OIB 90999871199.</w:t>
      </w:r>
    </w:p>
    <w:p w:rsidRDefault="008735C2" w:rsidP="008735C2" w:rsidR="008735C2">
      <w:pPr>
        <w:jc w:val="both"/>
        <w:rPr>
          <w:b/>
        </w:rPr>
      </w:pPr>
      <w:r>
        <w:tab/>
        <w:t>4.Stečajni postupak je otvoren i zaključen s danom 14. ožujka 2019. godine u</w:t>
      </w:r>
      <w:r>
        <w:rPr>
          <w:b/>
        </w:rPr>
        <w:t xml:space="preserve"> </w:t>
      </w:r>
      <w:r>
        <w:t>07,40 sati, kada je ovo rješenje stavljeno na e-oglasnu ploču ovog suda.</w:t>
      </w:r>
    </w:p>
    <w:p w:rsidRDefault="008735C2" w:rsidP="008735C2" w:rsidR="008735C2">
      <w:pPr>
        <w:jc w:val="both"/>
      </w:pPr>
      <w:r>
        <w:tab/>
        <w:t>5.Nakon pravomoćnosti ovoga rješenja stečajni dužnik će se brisati iz sudskog registra.</w:t>
      </w:r>
    </w:p>
    <w:p w:rsidRDefault="008735C2" w:rsidP="008735C2" w:rsidR="008735C2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8735C2" w:rsidP="008735C2" w:rsidR="008735C2">
      <w:pPr>
        <w:jc w:val="center"/>
        <w:rPr>
          <w:b/>
        </w:rPr>
      </w:pPr>
      <w:r>
        <w:t>Obrazloženje</w:t>
      </w:r>
    </w:p>
    <w:p w:rsidRDefault="008735C2" w:rsidP="008735C2" w:rsidR="008735C2">
      <w:pPr>
        <w:ind w:firstLine="720"/>
        <w:jc w:val="both"/>
      </w:pPr>
      <w:r>
        <w:t xml:space="preserve">Na prijedlog predlagatelja FINA, RC Zagreb, Podružnica Bjelovar za otvaranje stečajnog postupka nad dužnikom SAŠA DESIGN j.d.o.o. za završne radove u građevinarstvu iz Svetog </w:t>
      </w:r>
      <w:proofErr w:type="spellStart"/>
      <w:r>
        <w:t>Đurađa</w:t>
      </w:r>
      <w:proofErr w:type="spellEnd"/>
      <w:r>
        <w:t xml:space="preserve">, Mlinska 108, MBS 010095388, OIB 90999871199, sud je pokrenuo postupak radi utvrđivanja uvjeta za otvaranje stečajnog postupka nad dužnikom, te u tom postupku utvrdio da dužnik nema imovine kojom bi se mogli pokriti troškovi stečajnog postupka, slijedom čega je svojim rješenjem 7 St-707/2018-15 od dana 31.01.2019.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</w:t>
      </w:r>
    </w:p>
    <w:p w:rsidRDefault="008735C2" w:rsidP="008735C2" w:rsidR="008735C2">
      <w:pPr>
        <w:spacing w:after="0"/>
        <w:ind w:firstLine="720"/>
        <w:jc w:val="center"/>
      </w:pPr>
      <w:r>
        <w:lastRenderedPageBreak/>
        <w:t>2</w:t>
      </w:r>
    </w:p>
    <w:p w:rsidRDefault="008735C2" w:rsidP="008735C2" w:rsidR="008735C2">
      <w:pPr>
        <w:ind w:firstLine="720"/>
        <w:jc w:val="right"/>
      </w:pPr>
      <w:r>
        <w:t>Poslovni broj:7 St-707/2018-16</w:t>
      </w:r>
    </w:p>
    <w:p w:rsidRDefault="008735C2" w:rsidP="008735C2" w:rsidR="008735C2">
      <w:pPr>
        <w:jc w:val="both"/>
      </w:pPr>
      <w:bookmarkStart w:name="_GoBack" w:id="0"/>
      <w:bookmarkEnd w:id="0"/>
      <w:r>
        <w:t xml:space="preserve">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31.01.2019.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8735C2" w:rsidP="008735C2" w:rsidR="008735C2">
      <w:pPr>
        <w:ind w:firstLine="720"/>
        <w:jc w:val="center"/>
      </w:pPr>
      <w:r>
        <w:t xml:space="preserve">Bjelovar 14. ožujka 2019. </w:t>
      </w:r>
    </w:p>
    <w:p w:rsidRDefault="008735C2" w:rsidP="008735C2" w:rsidR="008735C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8735C2" w:rsidP="008735C2" w:rsidR="008735C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8735C2" w:rsidP="008735C2" w:rsidR="008735C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735C2" w:rsidP="008735C2" w:rsidR="008735C2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  </w:t>
      </w:r>
      <w:r>
        <w:t xml:space="preserve">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735C2" w:rsidP="008735C2" w:rsidR="008735C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8735C2" w:rsidP="008735C2" w:rsidR="008735C2">
      <w:pPr>
        <w:jc w:val="both"/>
      </w:pPr>
    </w:p>
    <w:p w:rsidRDefault="008735C2" w:rsidP="008735C2" w:rsidR="008735C2">
      <w:pPr>
        <w:ind w:firstLine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5C2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00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St-707/2018-16</izvorni_sadrzaj>
    <derivirana_varijabla naziv="DomainObject.Oznaka_1">St-707/2018-16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DESIGN jednostavno društvo s ograničenom odgovornošću za završne radove u građevinarstvu zastupanog po punomoćniku Saša Gerić</izvorni_sadrzaj>
    <derivirana_varijabla naziv="DomainObject.Predmet.ProtustrankaFormated_1">  SAŠA DESIGN jednostavno društvo s ograničenom odgovornošću za završne radove u građevinarstvu zastupanog po punomoćniku Saša Gerić</derivirana_varijabla>
  </DomainObject.Predmet.ProtustrankaFormated>
  <DomainObject.Predmet.ProtustrankaFormatedOIB>
    <izvorni_sadrzaj>  SAŠA DESIGN jednostavno društvo s ograničenom odgovornošću za završne radove u građevinarstvu, OIB 90999871199 zastupanog po punomoćniku Saša Gerić</izvorni_sadrzaj>
    <derivirana_varijabla naziv="DomainObject.Predmet.ProtustrankaFormatedOIB_1">  SAŠA DESIGN jednostavno društvo s ograničenom odgovornošću za završne radove u građevinarstvu, OIB 90999871199 zastupanog po punomoćniku Saša Gerić</derivirana_varijabla>
  </DomainObject.Predmet.ProtustrankaFormatedOIB>
  <DomainObject.Predmet.ProtustrankaFormatedWithAdress>
    <izvorni_sadrzaj> SAŠA DESIGN jednostavno društvo s ograničenom odgovornošću za završne radove u građevinarstvu, Mlinska 108, 33000 Sveti Đurađ zastupanog po punomoćniku Saša Gerić</izvorni_sadrzaj>
    <derivirana_varijabla naziv="DomainObject.Predmet.ProtustrankaFormatedWithAdress_1"> SAŠA DESIGN jednostavno društvo s ograničenom odgovornošću za završne radove u građevinarstvu, Mlinska 108, 33000 Sveti Đurađ zastupanog po punomoćniku Saša Gerić</derivirana_varijabla>
  </DomainObject.Predmet.ProtustrankaFormatedWithAdress>
  <DomainObject.Predmet.ProtustrankaFormatedWithAdressOIB>
    <izvorni_sadrzaj> SAŠA DESIGN jednostavno društvo s ograničenom odgovornošću za završne radove u građevinarstvu, OIB 90999871199, Mlinska 108, 33000 Sveti Đurađ zastupanog po punomoćniku Saša Gerić</izvorni_sadrzaj>
    <derivirana_varijabla naziv="DomainObject.Predmet.ProtustrankaFormatedWithAdressOIB_1"> SAŠA DESIGN jednostavno društvo s ograničenom odgovornošću za završne radove u građevinarstvu, OIB 90999871199, Mlinska 108, 33000 Sveti Đurađ zastupanog po punomoćniku Saša Gerić</derivirana_varijabla>
  </DomainObject.Predmet.ProtustrankaFormatedWithAdressOIB>
  <DomainObject.Predmet.ProtustrankaWithAdress>
    <izvorni_sadrzaj>SAŠA DESIGN jednostavno društvo s ograničenom odgovornošću za završne radove u građevinarstvu Mlinska 108, 33000 Sveti Đurađ</izvorni_sadrzaj>
    <derivirana_varijabla naziv="DomainObject.Predmet.ProtustrankaWithAdress_1">SAŠA DESIGN jednostavno društvo s ograničenom odgovornošću za završne radove u građevinarstvu Mlinska 108, 33000 Sveti Đurađ</derivirana_varijabla>
  </DomainObject.Predmet.ProtustrankaWithAdress>
  <DomainObject.Predmet.ProtustrankaWithAdressOIB>
    <izvorni_sadrzaj>SAŠA DESIGN jednostavno društvo s ograničenom odgovornošću za završne radove u građevinarstvu, OIB 90999871199, Mlinska 108, 33000 Sveti Đurađ</izvorni_sadrzaj>
    <derivirana_varijabla naziv="DomainObject.Predmet.ProtustrankaWithAdressOIB_1">SAŠA DESIGN jednostavno društvo s ograničenom odgovornošću za završne radove u građevinarstvu, OIB 90999871199, Mlinska 108, 33000 Sveti Đurađ</derivirana_varijabla>
  </DomainObject.Predmet.ProtustrankaWithAdressOIB>
  <DomainObject.Predmet.ProtustrankaNazivFormated>
    <izvorni_sadrzaj>SAŠA DESIGN jednostavno društvo s ograničenom odgovornošću za završne radove u građevinarstvu</izvorni_sadrzaj>
    <derivirana_varijabla naziv="DomainObject.Predmet.ProtustrankaNazivFormated_1">SAŠA DESIGN jednostavno društvo s ograničenom odgovornošću za završne radove u građevinarstvu</derivirana_varijabla>
  </DomainObject.Predmet.ProtustrankaNazivFormated>
  <DomainObject.Predmet.ProtustrankaNazivFormatedOIB>
    <izvorni_sadrzaj>SAŠA DESIGN jednostavno društvo s ograničenom odgovornošću za završne radove u građevinarstvu, OIB 90999871199</izvorni_sadrzaj>
    <derivirana_varijabla naziv="DomainObject.Predmet.ProtustrankaNazivFormatedOIB_1">SAŠA DESIGN jednostavno društvo s ograničenom odgovornošću za završne radove u građevinarstvu, OIB 90999871199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SAŠA DESIGN jednostavno društvo s ograničenom odgovornošću za završne radove u građevinarstvu zastupanog po punomoćniku Saša Gerić</item>
    </izvorni_sadrzaj>
    <derivirana_varijabla naziv="DomainObject.Predmet.ProtuStrankaListFormated_1">
      <item>SAŠA DESIGN jednostavno društvo s ograničenom odgovornošću za završne radove u građevinarstvu zastupanog po punomoćniku Saša Gerić</item>
    </derivirana_varijabla>
  </DomainObject.Predmet.ProtuStrankaListFormated>
  <DomainObject.Predmet.ProtuStrankaListFormatedOIB>
    <izvorni_sadrzaj>
      <item>SAŠA DESIGN jednostavno društvo s ograničenom odgovornošću za završne radove u građevinarstvu, OIB 90999871199 zastupanog po punomoćniku Saša Gerić</item>
    </izvorni_sadrzaj>
    <derivirana_varijabla naziv="DomainObject.Predmet.ProtuStrankaListFormatedOIB_1">
      <item>SAŠA DESIGN jednostavno društvo s ograničenom odgovornošću za završne radove u građevinarstvu, OIB 90999871199 zastupanog po punomoćniku Saša Gerić</item>
    </derivirana_varijabla>
  </DomainObject.Predmet.ProtuStrankaListFormatedOIB>
  <DomainObject.Predmet.ProtuStrankaListFormatedWithAdress>
    <izvorni_sadrzaj>
      <item>SAŠA DESIGN jednostavno društvo s ograničenom odgovornošću za završne radove u građevinarstvu, Mlinska 108, 33000 Sveti Đurađ zastupanog po punomoćniku Saša Gerić</item>
    </izvorni_sadrzaj>
    <derivirana_varijabla naziv="DomainObject.Predmet.ProtuStrankaListFormatedWithAdress_1">
      <item>SAŠA DESIGN jednostavno društvo s ograničenom odgovornošću za završne radove u građevinarstvu, Mlinska 108, 33000 Sveti Đurađ zastupanog po punomoćniku Saša Gerić</item>
    </derivirana_varijabla>
  </DomainObject.Predmet.ProtuStrankaListFormatedWithAdress>
  <DomainObject.Predmet.ProtuStrankaListFormatedWithAdressOIB>
    <izvorni_sadrzaj>
      <item>SAŠA DESIGN jednostavno društvo s ograničenom odgovornošću za završne radove u građevinarstvu, OIB 90999871199, Mlinska 108, 33000 Sveti Đurađ zastupanog po punomoćniku Saša Gerić</item>
    </izvorni_sadrzaj>
    <derivirana_varijabla naziv="DomainObject.Predmet.ProtuStrankaListFormatedWithAdressOIB_1">
      <item>SAŠA DESIGN jednostavno društvo s ograničenom odgovornošću za završne radove u građevinarstvu, OIB 90999871199, Mlinska 108, 33000 Sveti Đurađ zastupanog po punomoćniku Saša Gerić</item>
    </derivirana_varijabla>
  </DomainObject.Predmet.ProtuStrankaListFormatedWithAdressOIB>
  <DomainObject.Predmet.ProtuStrankaListNazivFormated>
    <izvorni_sadrzaj>
      <item>SAŠA DESIGN jednostavno društvo s ograničenom odgovornošću za završne radove u građevinarstvu</item>
    </izvorni_sadrzaj>
    <derivirana_varijabla naziv="DomainObject.Predmet.ProtuStrankaListNazivFormated_1">
      <item>SAŠA DESIGN jednostavno društvo s ograničenom odgovornošću za završne radove u građevinarstvu</item>
    </derivirana_varijabla>
  </DomainObject.Predmet.ProtuStrankaListNazivFormated>
  <DomainObject.Predmet.ProtuStrankaListNazivFormatedOIB>
    <izvorni_sadrzaj>
      <item>SAŠA DESIGN jednostavno društvo s ograničenom odgovornošću za završne radove u građevinarstvu, OIB 90999871199</item>
    </izvorni_sadrzaj>
    <derivirana_varijabla naziv="DomainObject.Predmet.ProtuStrankaListNazivFormatedOIB_1">
      <item>SAŠA DESIGN jednostavno društvo s ograničenom odgovornošću za završne radove u građevinarstvu, OIB 90999871199</item>
    </derivirana_varijabla>
  </DomainObject.Predmet.ProtuStrankaListNazivFormatedOIB>
  <DomainObject.Predmet.OstaliListFormated>
    <izvorni_sadrzaj>
      <item>Saša Gerić punomoćnik sudionika u postupku SAŠA DESIGN jednostavno društvo s ograničenom odgovornošću za završne radove u građevinarstvu</item>
    </izvorni_sadrzaj>
    <derivirana_varijabla naziv="DomainObject.Predmet.OstaliListFormated_1">
      <item>Saša Gerić punomoćnik sudionika u postupku SAŠA DESIGN jednostavno društvo s ograničenom odgovornošću za završne radove u građevinarstvu</item>
    </derivirana_varijabla>
  </DomainObject.Predmet.OstaliListFormated>
  <DomainObject.Predmet.OstaliListFormatedOIB>
    <izvorni_sadrzaj>
      <item>Saša Gerić, OIB 12013726274 punomoćnik sudionika u postupku SAŠA DESIGN jednostavno društvo s ograničenom odgovornošću za završne radove u građevinarstvu</item>
    </izvorni_sadrzaj>
    <derivirana_varijabla naziv="DomainObject.Predmet.OstaliListFormatedOIB_1">
      <item>Saša Gerić, OIB 12013726274 punomoćnik sudionika u postupku SAŠA DESIGN jednostavno društvo s ograničenom odgovornošću za završne radove u građevinarstvu</item>
    </derivirana_varijabla>
  </DomainObject.Predmet.OstaliListFormatedOIB>
  <DomainObject.Predmet.OstaliListFormatedWithAdress>
    <izvorni_sadrzaj>
      <item>Saša Gerić, Mlinska 108, 33000 Sveti Đurađ punomoćnik sudionika u postupku SAŠA DESIGN jednostavno društvo s ograničenom odgovornošću za završne radove u građevinarstvu</item>
    </izvorni_sadrzaj>
    <derivirana_varijabla naziv="DomainObject.Predmet.OstaliListFormatedWithAdress_1">
      <item>Saša Gerić, Mlinska 108, 33000 Sveti Đurađ punomoćnik sudionika u postupku SAŠA DESIGN jednostavno društvo s ograničenom odgovornošću za završne radove u građevinarstvu</item>
    </derivirana_varijabla>
  </DomainObject.Predmet.OstaliListFormatedWithAdress>
  <DomainObject.Predmet.OstaliListFormatedWithAdressOIB>
    <izvorni_sadrzaj>
      <item>Saša Gerić, OIB 12013726274, Mlinska 108, 33000 Sveti Đurađ punomoćnik sudionika u postupku SAŠA DESIGN jednostavno društvo s ograničenom odgovornošću za završne radove u građevinarstvu</item>
    </izvorni_sadrzaj>
    <derivirana_varijabla naziv="DomainObject.Predmet.OstaliListFormatedWithAdressOIB_1">
      <item>Saša Gerić, OIB 12013726274, Mlinska 108, 33000 Sveti Đurađ punomoćnik sudionika u postupku SAŠA DESIGN jednostavno društvo s ograničenom odgovornošću za završne radove u građevinarstvu</item>
    </derivirana_varijabla>
  </DomainObject.Predmet.OstaliListFormatedWithAdressOIB>
  <DomainObject.Predmet.OstaliListNazivFormated>
    <izvorni_sadrzaj>
      <item>Saša Gerić</item>
    </izvorni_sadrzaj>
    <derivirana_varijabla naziv="DomainObject.Predmet.OstaliListNazivFormated_1">
      <item>Saša Gerić</item>
    </derivirana_varijabla>
  </DomainObject.Predmet.OstaliListNazivFormated>
  <DomainObject.Predmet.OstaliListNazivFormatedOIB>
    <izvorni_sadrzaj>
      <item>Saša Gerić, OIB 12013726274</item>
    </izvorni_sadrzaj>
    <derivirana_varijabla naziv="DomainObject.Predmet.OstaliListNazivFormatedOIB_1">
      <item>Saša Gerić, OIB 12013726274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St-707/2018-16</izvorni_sadrzaj>
    <derivirana_varijabla naziv="DomainObject.PoslovniBrojDokumenta_1">St-707/2018-16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SAŠA DESIGN jednostavno društvo s ograničenom odgovornošću za završne radove u građevinarstvu</izvorni_sadrzaj>
    <derivirana_varijabla naziv="DomainObject.Predmet.ProtustrankaIDrugi_1">SAŠA DESIGN jednostavno društvo s ograničenom odgovornošću za završne radove u građevinarstvu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SAŠA DESIGN jednostavno društvo s ograničenom odgovornošću za završne radove u građevinarstvu, OIB 90999871199, Mlinska 108, 33000 Sveti Đurađ</izvorni_sadrzaj>
    <derivirana_varijabla naziv="DomainObject.Predmet.ProtustrankaIDrugiAdressOIB_1">SAŠA DESIGN jednostavno društvo s ograničenom odgovornošću za završne radove u građevinarstvu, OIB 90999871199, Mlinska 108, 33000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SAŠA DESIGN jednostavno društvo s ograničenom odgovornošću za završne radove u građevinarstvu</item>
      <item>Saša Gerić</item>
    </izvorni_sadrzaj>
    <derivirana_varijabla naziv="DomainObject.Predmet.SudioniciListNaziv_1">
      <item>Financijska agencija RC Zagreb Podružnica Bjelovar</item>
      <item>SAŠA DESIGN jednostavno društvo s ograničenom odgovornošću za završne radove u građevinarstvu</item>
      <item>Saša Gerić</item>
    </derivirana_varijabla>
  </DomainObject.Predmet.SudioniciListNaziv>
  <DomainObject.Predmet.SudioniciListAdressOIB>
    <izvorni_sadrzaj>
      <item>Financijska agencija RC Zagreb Podružnica Bjelovar, OIB 85821130368, F. Supila 4,43000 Bjelovar</item>
      <item>SAŠA DESIGN jednostavno društvo s ograničenom odgovornošću za završne radove u građevinarstvu, OIB 90999871199, Mlinska 108,33000 Sveti Đurađ</item>
      <item>Saša Gerić, OIB 12013726274, Mlinska 108,33000 Sveti Đurađ</item>
    </izvorni_sadrzaj>
    <derivirana_varijabla naziv="DomainObject.Predmet.SudioniciListAdressOIB_1">
      <item>Financijska agencija RC Zagreb Podružnica Bjelovar, OIB 85821130368, F. Supila 4,43000 Bjelovar</item>
      <item>SAŠA DESIGN jednostavno društvo s ograničenom odgovornošću za završne radove u građevinarstvu, OIB 90999871199, Mlinska 108,33000 Sveti Đurađ</item>
      <item>Saša Gerić, OIB 12013726274, Mlinska 108,33000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42A05-B9EA-460F-95F0-D04C7222A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2793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2019-03-14T06:42:00Z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St-707/2018-16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