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cd20" w14:paraId="af6cd20" w:rsidRDefault="008A728E" w:rsidP="008A728E" w:rsidR="008A728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728E" w:rsidP="008A728E" w:rsidR="008A728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728E" w:rsidP="008A728E" w:rsidR="008A72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728E" w:rsidP="008A728E" w:rsidR="008A72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728E" w:rsidP="008A728E" w:rsidR="008A728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728E" w:rsidP="008A728E" w:rsidR="008A728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A728E" w:rsidP="008A728E" w:rsidR="008A728E" w:rsidRPr="005D578C">
      <w:pPr>
        <w:jc w:val="center"/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A728E" w:rsidP="008A728E" w:rsidR="008A728E" w:rsidRPr="005D578C">
      <w:pPr>
        <w:rPr>
          <w:rFonts w:cs="Times New Roman" w:eastAsia="Times New Roman"/>
          <w:szCs w:val="24"/>
        </w:rPr>
      </w:pPr>
    </w:p>
    <w:p w:rsidRDefault="008A728E" w:rsidP="008A728E" w:rsidR="008A728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SVIJET PRIRODE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Ulica Marsovog polja 42</w:t>
      </w:r>
      <w:r w:rsidRPr="002C2F41">
        <w:rPr>
          <w:rFonts w:cs="Times New Roman" w:eastAsia="Times New Roman"/>
        </w:rPr>
        <w:t xml:space="preserve">, OIB </w:t>
      </w:r>
      <w:r w:rsidRPr="008A728E">
        <w:rPr>
          <w:rFonts w:cs="Times New Roman" w:eastAsia="Times New Roman"/>
        </w:rPr>
        <w:t>16633747576</w:t>
      </w:r>
      <w:r w:rsidRPr="002C2F41">
        <w:rPr>
          <w:rFonts w:cs="Times New Roman" w:eastAsia="Times New Roman"/>
        </w:rPr>
        <w:t xml:space="preserve">, MBS </w:t>
      </w:r>
      <w:r w:rsidRPr="008A728E">
        <w:rPr>
          <w:rFonts w:cs="Times New Roman" w:eastAsia="Times New Roman"/>
        </w:rPr>
        <w:t>130048506</w:t>
      </w:r>
      <w:r>
        <w:rPr>
          <w:rFonts w:cs="Times New Roman" w:eastAsia="Times New Roman"/>
          <w:szCs w:val="24"/>
        </w:rPr>
        <w:t>, 2. svibnja 2017.</w:t>
      </w:r>
    </w:p>
    <w:p w:rsidRDefault="008A728E" w:rsidP="008A728E" w:rsidR="008A728E" w:rsidRPr="005D578C">
      <w:pPr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A728E" w:rsidP="008A728E" w:rsidR="008A728E" w:rsidRPr="005D578C">
      <w:pPr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SVIJET PRIRODE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Ulica Marsovog polja 42</w:t>
      </w:r>
      <w:r w:rsidRPr="002C2F41">
        <w:rPr>
          <w:rFonts w:cs="Times New Roman" w:eastAsia="Times New Roman"/>
        </w:rPr>
        <w:t xml:space="preserve">, OIB </w:t>
      </w:r>
      <w:r w:rsidRPr="008A728E">
        <w:rPr>
          <w:rFonts w:cs="Times New Roman" w:eastAsia="Times New Roman"/>
        </w:rPr>
        <w:t>16633747576</w:t>
      </w:r>
      <w:r w:rsidRPr="002C2F41">
        <w:rPr>
          <w:rFonts w:cs="Times New Roman" w:eastAsia="Times New Roman"/>
        </w:rPr>
        <w:t xml:space="preserve">, MBS </w:t>
      </w:r>
      <w:r w:rsidRPr="008A728E">
        <w:rPr>
          <w:rFonts w:cs="Times New Roman" w:eastAsia="Times New Roman"/>
        </w:rPr>
        <w:t>130048506</w:t>
      </w:r>
      <w:r>
        <w:rPr>
          <w:rFonts w:cs="Times New Roman" w:eastAsia="Times New Roman"/>
          <w:szCs w:val="24"/>
        </w:rPr>
        <w:t>.</w:t>
      </w:r>
    </w:p>
    <w:p w:rsidRDefault="008A728E" w:rsidP="008A728E" w:rsidR="008A728E" w:rsidRPr="005D578C">
      <w:pPr>
        <w:rPr>
          <w:rFonts w:cs="Times New Roman" w:eastAsia="Times New Roman"/>
          <w:szCs w:val="24"/>
        </w:rPr>
      </w:pPr>
    </w:p>
    <w:p w:rsidRDefault="008A728E" w:rsidP="008A728E" w:rsidR="008A728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Maroje Raguž iz Zagreba, Badalićeva 21, OIB 15457175002</w:t>
      </w:r>
      <w:r w:rsidRPr="000500C0">
        <w:rPr>
          <w:rFonts w:cs="Times New Roman" w:eastAsia="Times New Roman"/>
          <w:szCs w:val="20"/>
        </w:rPr>
        <w:t>.</w:t>
      </w:r>
    </w:p>
    <w:p w:rsidRDefault="008A728E" w:rsidP="008A728E" w:rsidR="008A728E">
      <w:pPr>
        <w:rPr>
          <w:rFonts w:cs="Times New Roman" w:eastAsia="Times New Roman"/>
          <w:szCs w:val="20"/>
        </w:rPr>
      </w:pPr>
    </w:p>
    <w:p w:rsidRDefault="008A728E" w:rsidP="008A728E" w:rsidR="008A72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SVIJET PRIRODE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Ulica Marsovog polja 42</w:t>
      </w:r>
      <w:r w:rsidRPr="002C2F41">
        <w:rPr>
          <w:rFonts w:cs="Times New Roman" w:eastAsia="Times New Roman"/>
        </w:rPr>
        <w:t xml:space="preserve">, OIB </w:t>
      </w:r>
      <w:r w:rsidRPr="008A728E">
        <w:rPr>
          <w:rFonts w:cs="Times New Roman" w:eastAsia="Times New Roman"/>
        </w:rPr>
        <w:t>16633747576</w:t>
      </w:r>
      <w:r w:rsidRPr="002C2F41">
        <w:rPr>
          <w:rFonts w:cs="Times New Roman" w:eastAsia="Times New Roman"/>
        </w:rPr>
        <w:t xml:space="preserve">, MBS </w:t>
      </w:r>
      <w:r w:rsidRPr="008A728E">
        <w:rPr>
          <w:rFonts w:cs="Times New Roman" w:eastAsia="Times New Roman"/>
        </w:rPr>
        <w:t>130048506</w:t>
      </w:r>
      <w:r>
        <w:rPr>
          <w:rFonts w:cs="Times New Roman" w:eastAsia="Times New Roman"/>
          <w:szCs w:val="24"/>
        </w:rPr>
        <w:t>.</w:t>
      </w:r>
    </w:p>
    <w:p w:rsidRDefault="008A728E" w:rsidP="008A728E" w:rsidR="008A728E">
      <w:pPr>
        <w:ind w:firstLine="709"/>
        <w:rPr>
          <w:rFonts w:cs="Times New Roman" w:eastAsia="Times New Roman"/>
          <w:szCs w:val="24"/>
        </w:rPr>
      </w:pPr>
    </w:p>
    <w:p w:rsidRDefault="008A728E" w:rsidP="008A728E" w:rsidR="008A72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SVIJET PRIRODE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Ulica Marsovog polja 42</w:t>
      </w:r>
      <w:r w:rsidRPr="002C2F41">
        <w:rPr>
          <w:rFonts w:cs="Times New Roman" w:eastAsia="Times New Roman"/>
        </w:rPr>
        <w:t xml:space="preserve">, OIB </w:t>
      </w:r>
      <w:r w:rsidRPr="008A728E">
        <w:rPr>
          <w:rFonts w:cs="Times New Roman" w:eastAsia="Times New Roman"/>
        </w:rPr>
        <w:t>16633747576</w:t>
      </w:r>
      <w:r w:rsidRPr="002C2F41">
        <w:rPr>
          <w:rFonts w:cs="Times New Roman" w:eastAsia="Times New Roman"/>
        </w:rPr>
        <w:t xml:space="preserve">, MBS </w:t>
      </w:r>
      <w:r w:rsidRPr="008A728E">
        <w:rPr>
          <w:rFonts w:cs="Times New Roman" w:eastAsia="Times New Roman"/>
        </w:rPr>
        <w:t>130048506</w:t>
      </w:r>
      <w:r>
        <w:rPr>
          <w:rFonts w:cs="Times New Roman" w:eastAsia="Times New Roman"/>
          <w:szCs w:val="24"/>
        </w:rPr>
        <w:t>.</w:t>
      </w:r>
    </w:p>
    <w:p w:rsidRDefault="008A728E" w:rsidP="008A728E" w:rsidR="008A728E">
      <w:pPr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A728E" w:rsidP="008A728E" w:rsidR="008A728E">
      <w:pPr>
        <w:ind w:firstLine="708"/>
        <w:rPr>
          <w:rFonts w:cs="Times New Roman" w:eastAsia="Times New Roman"/>
          <w:szCs w:val="24"/>
        </w:rPr>
      </w:pPr>
    </w:p>
    <w:p w:rsidRDefault="008A728E" w:rsidP="008A728E" w:rsidR="008A72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SVIJET PRIRODE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8A728E" w:rsidP="008A728E" w:rsidR="008A728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8. veljače 2017. imao neizvršene osnove za plaćanje u neprekinutom razdoblju od 120 dana u ukupnom iznosu 10.359,12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22.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A728E" w:rsidP="008A728E" w:rsidR="008A72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A728E" w:rsidP="008A728E" w:rsidR="008A728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A728E" w:rsidP="008A728E" w:rsidR="008A728E" w:rsidRPr="005D578C">
      <w:pPr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A728E" w:rsidP="008A728E" w:rsidR="008A728E">
      <w:pPr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A728E" w:rsidP="008A728E" w:rsidR="008A72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411B8">
        <w:rPr>
          <w:rFonts w:cs="Times New Roman" w:eastAsia="Times New Roman"/>
          <w:szCs w:val="24"/>
        </w:rPr>
        <w:t xml:space="preserve">, v. r. </w:t>
      </w:r>
    </w:p>
    <w:p w:rsidRDefault="008A728E" w:rsidP="008A728E" w:rsidR="008A728E">
      <w:pPr>
        <w:jc w:val="left"/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jc w:val="left"/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A728E" w:rsidP="008A728E" w:rsidR="008A728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A728E" w:rsidP="008A728E" w:rsidR="008A7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A728E" w:rsidP="008A728E" w:rsidR="008A728E">
      <w:pPr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rPr>
          <w:rFonts w:cs="Times New Roman" w:eastAsia="Times New Roman"/>
          <w:szCs w:val="24"/>
        </w:rPr>
      </w:pPr>
    </w:p>
    <w:p w:rsidRDefault="008A728E" w:rsidP="008A728E" w:rsidR="008A72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A728E" w:rsidP="008A728E" w:rsidR="008A7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A728E" w:rsidP="008A728E" w:rsidR="008A7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SVIJET PRIRODE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Ulica Marsovog polja 42</w:t>
      </w:r>
      <w:r>
        <w:rPr>
          <w:rFonts w:cs="Times New Roman" w:eastAsia="Times New Roman"/>
          <w:szCs w:val="24"/>
        </w:rPr>
        <w:t xml:space="preserve">, </w:t>
      </w:r>
    </w:p>
    <w:p w:rsidRDefault="008A728E" w:rsidP="008A728E" w:rsidR="008A728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A728E" w:rsidP="008A728E" w:rsidR="008A7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A728E" w:rsidP="008A728E" w:rsidR="008A728E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Maroje Raguž, Zagreb, Badalićeva 21, </w:t>
      </w:r>
    </w:p>
    <w:p w:rsidRDefault="008A728E" w:rsidP="008A728E" w:rsidR="008A728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A728E" w:rsidP="008A728E" w:rsidR="008A7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A728E" w:rsidP="008A728E" w:rsidR="008A72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A728E" w:rsidP="008A728E" w:rsidR="008A728E"/>
    <w:p w:rsidRDefault="008A728E" w:rsidP="008A728E" w:rsidR="008A728E"/>
    <w:p w:rsidRDefault="008A728E" w:rsidP="008A728E" w:rsidR="008A728E"/>
    <w:p w:rsidRDefault="008A728E" w:rsidP="008A728E" w:rsidR="008A728E"/>
    <w:p w:rsidRDefault="00C752C7" w:rsidR="00C752C7"/>
    <w:sectPr w:rsidSect="008A728E" w:rsidR="00C752C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28E" w:rsidP="008A728E" w:rsidR="008A728E">
      <w:r>
        <w:separator/>
      </w:r>
    </w:p>
  </w:endnote>
  <w:endnote w:id="0" w:type="continuationSeparator">
    <w:p w:rsidRDefault="008A728E" w:rsidP="008A728E" w:rsidR="008A7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28E" w:rsidP="008A728E" w:rsidR="008A728E">
      <w:r>
        <w:separator/>
      </w:r>
    </w:p>
  </w:footnote>
  <w:footnote w:id="0" w:type="continuationSeparator">
    <w:p w:rsidRDefault="008A728E" w:rsidP="008A728E" w:rsidR="008A72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28E" w:rsidP="008A728E" w:rsidR="008A728E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411B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28E" w:rsidP="008A728E" w:rsidR="008A728E" w:rsidRPr="00970AE0">
    <w:pPr>
      <w:pStyle w:val="Zaglavlje"/>
      <w:jc w:val="right"/>
    </w:pPr>
    <w:r>
      <w:rPr>
        <w:szCs w:val="24"/>
      </w:rPr>
      <w:t>11 St-79/2017-4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8C0"/>
    <w:rsid w:val="006548C0"/>
    <w:rsid w:val="00690D44"/>
    <w:rsid w:val="008A728E"/>
    <w:rsid w:val="00B411B8"/>
    <w:rsid w:val="00C7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2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72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A72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72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728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2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728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1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11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11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11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28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72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A72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72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728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2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728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1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11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11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11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PRIRODE j.d.o.o. PULA</izvorni_sadrzaj>
    <derivirana_varijabla naziv="DomainObject.Predmet.ProtustrankaFormated_1">  SVIJET PRIRODE j.d.o.o. PULA</derivirana_varijabla>
  </DomainObject.Predmet.ProtustrankaFormated>
  <DomainObject.Predmet.ProtustrankaFormatedOIB>
    <izvorni_sadrzaj>  SVIJET PRIRODE j.d.o.o. PULA, OIB 16633747576</izvorni_sadrzaj>
    <derivirana_varijabla naziv="DomainObject.Predmet.ProtustrankaFormatedOIB_1">  SVIJET PRIRODE j.d.o.o. PULA, OIB 16633747576</derivirana_varijabla>
  </DomainObject.Predmet.ProtustrankaFormatedOIB>
  <DomainObject.Predmet.ProtustrankaFormatedWithAdress>
    <izvorni_sadrzaj> SVIJET PRIRODE j.d.o.o. PULA, Ulica Marsovog polja 42, 52100 Pula</izvorni_sadrzaj>
    <derivirana_varijabla naziv="DomainObject.Predmet.ProtustrankaFormatedWithAdress_1"> SVIJET PRIRODE j.d.o.o. PULA, Ulica Marsovog polja 42, 52100 Pula</derivirana_varijabla>
  </DomainObject.Predmet.ProtustrankaFormatedWithAdress>
  <DomainObject.Predmet.ProtustrankaFormatedWithAdressOIB>
    <izvorni_sadrzaj> SVIJET PRIRODE j.d.o.o. PULA, OIB 16633747576, Ulica Marsovog polja 42, 52100 Pula</izvorni_sadrzaj>
    <derivirana_varijabla naziv="DomainObject.Predmet.ProtustrankaFormatedWithAdressOIB_1"> SVIJET PRIRODE j.d.o.o. PULA, OIB 16633747576, Ulica Marsovog polja 42, 52100 Pula</derivirana_varijabla>
  </DomainObject.Predmet.ProtustrankaFormatedWithAdressOIB>
  <DomainObject.Predmet.ProtustrankaWithAdress>
    <izvorni_sadrzaj>SVIJET PRIRODE j.d.o.o. PULA Ulica Marsovog polja 42, 52100 Pula</izvorni_sadrzaj>
    <derivirana_varijabla naziv="DomainObject.Predmet.ProtustrankaWithAdress_1">SVIJET PRIRODE j.d.o.o. PULA Ulica Marsovog polja 42, 52100 Pula</derivirana_varijabla>
  </DomainObject.Predmet.ProtustrankaWithAdress>
  <DomainObject.Predmet.ProtustrankaWithAdressOIB>
    <izvorni_sadrzaj>SVIJET PRIRODE j.d.o.o. PULA, OIB 16633747576, Ulica Marsovog polja 42, 52100 Pula</izvorni_sadrzaj>
    <derivirana_varijabla naziv="DomainObject.Predmet.ProtustrankaWithAdressOIB_1">SVIJET PRIRODE j.d.o.o. PULA, OIB 16633747576, Ulica Marsovog polja 42, 52100 Pula</derivirana_varijabla>
  </DomainObject.Predmet.ProtustrankaWithAdressOIB>
  <DomainObject.Predmet.ProtustrankaNazivFormated>
    <izvorni_sadrzaj>SVIJET PRIRODE j.d.o.o. PULA</izvorni_sadrzaj>
    <derivirana_varijabla naziv="DomainObject.Predmet.ProtustrankaNazivFormated_1">SVIJET PRIRODE j.d.o.o. PULA</derivirana_varijabla>
  </DomainObject.Predmet.ProtustrankaNazivFormated>
  <DomainObject.Predmet.ProtustrankaNazivFormatedOIB>
    <izvorni_sadrzaj>SVIJET PRIRODE j.d.o.o. PULA, OIB 16633747576</izvorni_sadrzaj>
    <derivirana_varijabla naziv="DomainObject.Predmet.ProtustrankaNazivFormatedOIB_1">SVIJET PRIRODE j.d.o.o. PULA, OIB 16633747576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10359.12</izvorni_sadrzaj>
    <derivirana_varijabla naziv="DomainObject.Predmet.TrenutnaVrijednost_1">10359.12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SVIJET PRIRODE j.d.o.o. PULA</item>
    </izvorni_sadrzaj>
    <derivirana_varijabla naziv="DomainObject.Predmet.ProtuStrankaListFormated_1">
      <item>SVIJET PRIRODE j.d.o.o. PULA</item>
    </derivirana_varijabla>
  </DomainObject.Predmet.ProtuStrankaListFormated>
  <DomainObject.Predmet.ProtuStrankaListFormatedOIB>
    <izvorni_sadrzaj>
      <item>SVIJET PRIRODE j.d.o.o. PULA, OIB 16633747576</item>
    </izvorni_sadrzaj>
    <derivirana_varijabla naziv="DomainObject.Predmet.ProtuStrankaListFormatedOIB_1">
      <item>SVIJET PRIRODE j.d.o.o. PULA, OIB 16633747576</item>
    </derivirana_varijabla>
  </DomainObject.Predmet.ProtuStrankaListFormatedOIB>
  <DomainObject.Predmet.ProtuStrankaListFormatedWithAdress>
    <izvorni_sadrzaj>
      <item>SVIJET PRIRODE j.d.o.o. PULA, Ulica Marsovog polja 42, 52100 Pula</item>
    </izvorni_sadrzaj>
    <derivirana_varijabla naziv="DomainObject.Predmet.ProtuStrankaListFormatedWithAdress_1">
      <item>SVIJET PRIRODE j.d.o.o. PULA, Ulica Marsovog polja 42, 52100 Pula</item>
    </derivirana_varijabla>
  </DomainObject.Predmet.ProtuStrankaListFormatedWithAdress>
  <DomainObject.Predmet.ProtuStrankaListFormatedWithAdressOIB>
    <izvorni_sadrzaj>
      <item>SVIJET PRIRODE j.d.o.o. PULA, OIB 16633747576, Ulica Marsovog polja 42, 52100 Pula</item>
    </izvorni_sadrzaj>
    <derivirana_varijabla naziv="DomainObject.Predmet.ProtuStrankaListFormatedWithAdressOIB_1">
      <item>SVIJET PRIRODE j.d.o.o. PULA, OIB 16633747576, Ulica Marsovog polja 42, 52100 Pula</item>
    </derivirana_varijabla>
  </DomainObject.Predmet.ProtuStrankaListFormatedWithAdressOIB>
  <DomainObject.Predmet.ProtuStrankaListNazivFormated>
    <izvorni_sadrzaj>
      <item>SVIJET PRIRODE j.d.o.o. PULA</item>
    </izvorni_sadrzaj>
    <derivirana_varijabla naziv="DomainObject.Predmet.ProtuStrankaListNazivFormated_1">
      <item>SVIJET PRIRODE j.d.o.o. PULA</item>
    </derivirana_varijabla>
  </DomainObject.Predmet.ProtuStrankaListNazivFormated>
  <DomainObject.Predmet.ProtuStrankaListNazivFormatedOIB>
    <izvorni_sadrzaj>
      <item>SVIJET PRIRODE j.d.o.o. PULA, OIB 16633747576</item>
    </izvorni_sadrzaj>
    <derivirana_varijabla naziv="DomainObject.Predmet.ProtuStrankaListNazivFormatedOIB_1">
      <item>SVIJET PRIRODE j.d.o.o. PULA, OIB 16633747576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SVIJET PRIRODE j.d.o.o. PULA</izvorni_sadrzaj>
    <derivirana_varijabla naziv="DomainObject.Predmet.ProtustrankaIDrugi_1">SVIJET PRIRODE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SVIJET PRIRODE j.d.o.o. PULA, OIB 16633747576, Ulica Marsovog polja 42, 52100 Pula</izvorni_sadrzaj>
    <derivirana_varijabla naziv="DomainObject.Predmet.ProtustrankaIDrugiAdressOIB_1">SVIJET PRIRODE j.d.o.o. PULA, OIB 16633747576, Ulica Marsovog polja 42,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SVIJET PRIRODE j.d.o.o. PULA</item>
    </izvorni_sadrzaj>
    <derivirana_varijabla naziv="DomainObject.Predmet.SudioniciListNaziv_1">
      <item>FINANCIJSKA AGENCIJA, RC RIJEKA, PODRUŽNICA PULA, PULA</item>
      <item>SVIJET PRIRODE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SVIJET PRIRODE j.d.o.o. PULA, OIB 16633747576, Ulica Marsovog polja 42,52100 Pula</item>
    </izvorni_sadrzaj>
    <derivirana_varijabla naziv="DomainObject.Predmet.SudioniciListAdressOIB_1">
      <item>FINANCIJSKA AGENCIJA, RC RIJEKA, PODRUŽNICA PULA, PULA, OIB 85821130368, Giardini 5,52100 Pula</item>
      <item>SVIJET PRIRODE j.d.o.o. PULA, OIB 16633747576, Ulica Marsovog polja 42,52100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16633747576</item>
    </izvorni_sadrzaj>
    <derivirana_varijabla naziv="DomainObject.Predmet.SudioniciListNazivOIB_1">
      <item>, OIB 85821130368</item>
      <item>, OIB 16633747576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3683</properties:Characters>
  <properties:Lines>89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2017-04-26T06:26:00Z</dcterms:created>
  <dc:creator>Morena Brajuha</dc:creator>
  <dc:description/>
  <cp:keywords/>
  <cp:lastModifiedBy>Morena Brajuha</cp:lastModifiedBy>
  <cp:lastPrinted>2017-05-02T10:29:00Z</cp:lastPrinted>
  <dcterms:modified xmlns:xsi="http://www.w3.org/2001/XMLSchema-instance" xsi:type="dcterms:W3CDTF">2017-05-02T10:30:00Z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