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972c" w14:paraId="760972c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732289">
        <w:t>ANNUO d.o.o. za posredovanje i trgovinu Umag, Lovrečica, Ka lokvi 36 ( MBS 130032837 - OIB 73574934612 )</w:t>
      </w:r>
      <w:r w:rsidR="00664DF4">
        <w:t xml:space="preserve"> </w:t>
      </w:r>
      <w:r w:rsidRPr="00911ADC">
        <w:t>koji se vodi pod posl. br. 7 St-</w:t>
      </w:r>
      <w:r w:rsidR="00774C7F">
        <w:t>14</w:t>
      </w:r>
      <w:r w:rsidR="00732289">
        <w:t>6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4029BA" w:rsidP="00711CD9" w:rsidR="004029BA">
      <w:pPr>
        <w:jc w:val="both"/>
      </w:pPr>
    </w:p>
    <w:p w:rsidRDefault="00732289" w:rsidP="00732289" w:rsidR="00732289">
      <w:pPr>
        <w:jc w:val="both"/>
        <w:rPr>
          <w:rFonts w:eastAsia="MS Mincho"/>
        </w:rPr>
      </w:pPr>
    </w:p>
    <w:p w:rsidRDefault="00732289" w:rsidP="00732289" w:rsidR="00732289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ANNUO d.o.o. za posredovanje i trgovinu Umag, Lovrečica, Ka lokvi 36 ( MBS 130032837 - OIB 73574934612 ).</w:t>
      </w:r>
    </w:p>
    <w:p w:rsidRDefault="00732289" w:rsidP="00732289" w:rsidR="00732289">
      <w:pPr>
        <w:jc w:val="both"/>
        <w:rPr>
          <w:rFonts w:eastAsia="MS Mincho"/>
        </w:rPr>
      </w:pPr>
    </w:p>
    <w:p w:rsidRDefault="00732289" w:rsidP="00732289" w:rsidR="00732289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>Za stečajnog upravitelja imenuje se</w:t>
      </w:r>
      <w:r>
        <w:t xml:space="preserve"> Kristijan Mijandrušić ( OIB </w:t>
      </w:r>
      <w:r>
        <w:rPr>
          <w:bCs/>
        </w:rPr>
        <w:t>96007816779 )</w:t>
      </w:r>
      <w:r>
        <w:t>, Pazin, Stari trg 7</w:t>
      </w:r>
      <w:r>
        <w:rPr>
          <w:color w:val="000000"/>
        </w:rPr>
        <w:t>.</w:t>
      </w:r>
    </w:p>
    <w:p w:rsidRDefault="00732289" w:rsidP="00732289" w:rsidR="00732289">
      <w:pPr>
        <w:jc w:val="both"/>
      </w:pPr>
    </w:p>
    <w:p w:rsidRDefault="00732289" w:rsidP="00732289" w:rsidR="00732289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732289" w:rsidP="00732289" w:rsidR="00732289">
      <w:pPr>
        <w:jc w:val="both"/>
      </w:pPr>
    </w:p>
    <w:p w:rsidRDefault="00732289" w:rsidP="00732289" w:rsidR="00732289">
      <w:pPr>
        <w:jc w:val="both"/>
        <w:rPr>
          <w:szCs w:val="20"/>
        </w:rPr>
      </w:pPr>
      <w:r>
        <w:t>IV.</w:t>
      </w:r>
      <w:r>
        <w:tab/>
        <w:t>Z a k l j u č u j e   s e stečajni postupak nad dužnikom ANNUO d.o.o. za posredovanje i trgovinu Umag, Lovrečica, Ka lokvi 36 ( MBS 130032837 - OIB 73574934612 ).</w:t>
      </w:r>
    </w:p>
    <w:p w:rsidRDefault="00732289" w:rsidP="00732289" w:rsidR="00732289">
      <w:pPr>
        <w:jc w:val="both"/>
      </w:pPr>
    </w:p>
    <w:p w:rsidRDefault="00732289" w:rsidP="00732289" w:rsidR="00732289">
      <w:pPr>
        <w:jc w:val="both"/>
      </w:pPr>
      <w:r>
        <w:t>V.</w:t>
      </w:r>
      <w:r>
        <w:tab/>
        <w:t xml:space="preserve">Troškovi postupka namirit će se iz Fonda za pokriće troška stečajnog postupka  </w:t>
      </w:r>
    </w:p>
    <w:p w:rsidRDefault="00732289" w:rsidP="00732289" w:rsidR="00732289">
      <w:pPr>
        <w:jc w:val="both"/>
      </w:pPr>
    </w:p>
    <w:p w:rsidRDefault="00732289" w:rsidP="00732289" w:rsidR="00732289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732289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4DD" w:rsidR="009134DD">
      <w:r>
        <w:separator/>
      </w:r>
    </w:p>
  </w:endnote>
  <w:endnote w:id="0" w:type="continuationSeparator">
    <w:p w:rsidRDefault="009134DD" w:rsidR="00913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4DD" w:rsidR="009134DD">
      <w:r>
        <w:separator/>
      </w:r>
    </w:p>
  </w:footnote>
  <w:footnote w:id="0" w:type="continuationSeparator">
    <w:p w:rsidRDefault="009134DD" w:rsidR="009134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732289">
      <w:t>146</w:t>
    </w:r>
    <w:r w:rsidRPr="00911ADC">
      <w:t>/</w:t>
    </w:r>
    <w:r w:rsidR="00FB4ECA">
      <w:t>13</w:t>
    </w:r>
    <w:r w:rsidRPr="00911ADC">
      <w:t>-</w:t>
    </w:r>
    <w:r w:rsidR="001E5F33">
      <w:t>1</w:t>
    </w:r>
    <w:r w:rsidR="00732289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A0363"/>
    <w:rsid w:val="003A6A3B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622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E3F"/>
    <w:rsid w:val="0067590C"/>
    <w:rsid w:val="0069031A"/>
    <w:rsid w:val="00690AFC"/>
    <w:rsid w:val="00694D06"/>
    <w:rsid w:val="006A3B1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34DD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44925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66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6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F66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6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2013.</izvorni_sadrzaj>
    <derivirana_varijabla naziv="DomainObject.Predmet.DatumOsnivanja_1">19.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2015.</izvorni_sadrzaj>
    <derivirana_varijabla naziv="DomainObject.Predmet.DatumRjesavanja_1">2.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St-146/2013</izvorni_sadrzaj>
    <derivirana_varijabla naziv="DomainObject.Predmet.OznakaBroj_1">St-146/2013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ANNUO d.o.o.  Umag</izvorni_sadrzaj>
    <derivirana_varijabla naziv="DomainObject.Predmet.ProtustrankaFormated_1">  ANNUO d.o.o.  Umag</derivirana_varijabla>
  </DomainObject.Predmet.ProtustrankaFormated>
  <DomainObject.Predmet.ProtustrankaFormatedOIB>
    <izvorni_sadrzaj>  ANNUO d.o.o.  Umag, OIB 73574934612</izvorni_sadrzaj>
    <derivirana_varijabla naziv="DomainObject.Predmet.ProtustrankaFormatedOIB_1">  ANNUO d.o.o.  Umag, OIB 73574934612</derivirana_varijabla>
  </DomainObject.Predmet.ProtustrankaFormatedOIB>
  <DomainObject.Predmet.ProtustrankaFormatedWithAdress>
    <izvorni_sadrzaj> ANNUO d.o.o.  Umag, Ka lokvi 36, 52 470 Umag</izvorni_sadrzaj>
    <derivirana_varijabla naziv="DomainObject.Predmet.ProtustrankaFormatedWithAdress_1"> ANNUO d.o.o.  Umag, Ka lokvi 36, 52 470 Umag</derivirana_varijabla>
  </DomainObject.Predmet.ProtustrankaFormatedWithAdress>
  <DomainObject.Predmet.ProtustrankaFormatedWithAdressOIB>
    <izvorni_sadrzaj> ANNUO d.o.o.  Umag, OIB 73574934612, Ka lokvi 36, 52 470 Umag</izvorni_sadrzaj>
    <derivirana_varijabla naziv="DomainObject.Predmet.ProtustrankaFormatedWithAdressOIB_1"> ANNUO d.o.o.  Umag, OIB 73574934612, Ka lokvi 36, 52 470 Umag</derivirana_varijabla>
  </DomainObject.Predmet.ProtustrankaFormatedWithAdressOIB>
  <DomainObject.Predmet.ProtustrankaWithAdress>
    <izvorni_sadrzaj>ANNUO d.o.o.  Umag Ka lokvi 36, 52 470 Umag</izvorni_sadrzaj>
    <derivirana_varijabla naziv="DomainObject.Predmet.ProtustrankaWithAdress_1">ANNUO d.o.o.  Umag Ka lokvi 36, 52 470 Umag</derivirana_varijabla>
  </DomainObject.Predmet.ProtustrankaWithAdress>
  <DomainObject.Predmet.ProtustrankaWithAdressOIB>
    <izvorni_sadrzaj>ANNUO d.o.o.  Umag, OIB 73574934612, Ka lokvi 36, 52 470 Umag</izvorni_sadrzaj>
    <derivirana_varijabla naziv="DomainObject.Predmet.ProtustrankaWithAdressOIB_1">ANNUO d.o.o.  Umag, OIB 73574934612, Ka lokvi 36, 52 470 Umag</derivirana_varijabla>
  </DomainObject.Predmet.ProtustrankaWithAdressOIB>
  <DomainObject.Predmet.ProtustrankaNazivFormated>
    <izvorni_sadrzaj>ANNUO d.o.o.  Umag</izvorni_sadrzaj>
    <derivirana_varijabla naziv="DomainObject.Predmet.ProtustrankaNazivFormated_1">ANNUO d.o.o.  Umag</derivirana_varijabla>
  </DomainObject.Predmet.ProtustrankaNazivFormated>
  <DomainObject.Predmet.ProtustrankaNazivFormatedOIB>
    <izvorni_sadrzaj>ANNUO d.o.o.  Umag, OIB 73574934612</izvorni_sadrzaj>
    <derivirana_varijabla naziv="DomainObject.Predmet.ProtustrankaNazivFormatedOIB_1">ANNUO d.o.o.  Umag, OIB 73574934612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ANNUO d.o.o.  Umag</item>
    </izvorni_sadrzaj>
    <derivirana_varijabla naziv="DomainObject.Predmet.ProtuStrankaListFormated_1">
      <item>ANNUO d.o.o.  Umag</item>
    </derivirana_varijabla>
  </DomainObject.Predmet.ProtuStrankaListFormated>
  <DomainObject.Predmet.ProtuStrankaListFormatedOIB>
    <izvorni_sadrzaj>
      <item>ANNUO d.o.o.  Umag, OIB 73574934612</item>
    </izvorni_sadrzaj>
    <derivirana_varijabla naziv="DomainObject.Predmet.ProtuStrankaListFormatedOIB_1">
      <item>ANNUO d.o.o.  Umag, OIB 73574934612</item>
    </derivirana_varijabla>
  </DomainObject.Predmet.ProtuStrankaListFormatedOIB>
  <DomainObject.Predmet.ProtuStrankaListFormatedWithAdress>
    <izvorni_sadrzaj>
      <item>ANNUO d.o.o.  Umag, Ka lokvi 36, 52 470 Umag</item>
    </izvorni_sadrzaj>
    <derivirana_varijabla naziv="DomainObject.Predmet.ProtuStrankaListFormatedWithAdress_1">
      <item>ANNUO d.o.o.  Umag, Ka lokvi 36, 52 470 Umag</item>
    </derivirana_varijabla>
  </DomainObject.Predmet.ProtuStrankaListFormatedWithAdress>
  <DomainObject.Predmet.ProtuStrankaListFormatedWithAdressOIB>
    <izvorni_sadrzaj>
      <item>ANNUO d.o.o.  Umag, OIB 73574934612, Ka lokvi 36, 52 470 Umag</item>
    </izvorni_sadrzaj>
    <derivirana_varijabla naziv="DomainObject.Predmet.ProtuStrankaListFormatedWithAdressOIB_1">
      <item>ANNUO d.o.o.  Umag, OIB 73574934612, Ka lokvi 36, 52 470 Umag</item>
    </derivirana_varijabla>
  </DomainObject.Predmet.ProtuStrankaListFormatedWithAdressOIB>
  <DomainObject.Predmet.ProtuStrankaListNazivFormated>
    <izvorni_sadrzaj>
      <item>ANNUO d.o.o.  Umag</item>
    </izvorni_sadrzaj>
    <derivirana_varijabla naziv="DomainObject.Predmet.ProtuStrankaListNazivFormated_1">
      <item>ANNUO d.o.o.  Umag</item>
    </derivirana_varijabla>
  </DomainObject.Predmet.ProtuStrankaListNazivFormated>
  <DomainObject.Predmet.ProtuStrankaListNazivFormatedOIB>
    <izvorni_sadrzaj>
      <item>ANNUO d.o.o.  Umag, OIB 73574934612</item>
    </izvorni_sadrzaj>
    <derivirana_varijabla naziv="DomainObject.Predmet.ProtuStrankaListNazivFormatedOIB_1">
      <item>ANNUO d.o.o.  Umag, OIB 73574934612</item>
    </derivirana_varijabla>
  </DomainObject.Predmet.ProtuStrankaListNazivFormatedOIB>
  <DomainObject.Predmet.OstaliListFormated>
    <izvorni_sadrzaj>
      <item>Mirjana Šmid Vermezović</item>
      <item>Renato Bassanese</item>
    </izvorni_sadrzaj>
    <derivirana_varijabla naziv="DomainObject.Predmet.OstaliListFormated_1">
      <item>Mirjana Šmid Vermezović</item>
      <item>Renato Bassanese</item>
    </derivirana_varijabla>
  </DomainObject.Predmet.OstaliListFormated>
  <DomainObject.Predmet.OstaliListFormatedOIB>
    <izvorni_sadrzaj>
      <item>Mirjana Šmid Vermezović</item>
      <item>Renato Bassanese</item>
    </izvorni_sadrzaj>
    <derivirana_varijabla naziv="DomainObject.Predmet.OstaliListFormatedOIB_1">
      <item>Mirjana Šmid Vermezović</item>
      <item>Renato Bassanese</item>
    </derivirana_varijabla>
  </DomainObject.Predmet.OstaliListFormatedOIB>
  <DomainObject.Predmet.OstaliListFormatedWithAdress>
    <izvorni_sadrzaj>
      <item>Mirjana Šmid Vermezović, Ka lokvi 36, Lovrečica, 52470 Umag</item>
      <item>Renato Bassanese, Pirelići 1 a, 52427 Livade</item>
    </izvorni_sadrzaj>
    <derivirana_varijabla naziv="DomainObject.Predmet.OstaliListFormatedWithAdress_1">
      <item>Mirjana Šmid Vermezović, Ka lokvi 36, Lovrečica, 52470 Umag</item>
      <item>Renato Bassanese, Pirelići 1 a, 52427 Livade</item>
    </derivirana_varijabla>
  </DomainObject.Predmet.OstaliListFormatedWithAdress>
  <DomainObject.Predmet.OstaliListFormatedWithAdressOIB>
    <izvorni_sadrzaj>
      <item>Mirjana Šmid Vermezović, Ka lokvi 36, Lovrečica, 52470 Umag</item>
      <item>Renato Bassanese, Pirelići 1 a, 52427 Livade</item>
    </izvorni_sadrzaj>
    <derivirana_varijabla naziv="DomainObject.Predmet.OstaliListFormatedWithAdressOIB_1">
      <item>Mirjana Šmid Vermezović, Ka lokvi 36, Lovrečica, 52470 Umag</item>
      <item>Renato Bassanese, Pirelići 1 a, 52427 Livade</item>
    </derivirana_varijabla>
  </DomainObject.Predmet.OstaliListFormatedWithAdressOIB>
  <DomainObject.Predmet.OstaliListNazivFormated>
    <izvorni_sadrzaj>
      <item>Mirjana Šmid Vermezović</item>
      <item>Renato Bassanese</item>
    </izvorni_sadrzaj>
    <derivirana_varijabla naziv="DomainObject.Predmet.OstaliListNazivFormated_1">
      <item>Mirjana Šmid Vermezović</item>
      <item>Renato Bassanese</item>
    </derivirana_varijabla>
  </DomainObject.Predmet.OstaliListNazivFormated>
  <DomainObject.Predmet.OstaliListNazivFormatedOIB>
    <izvorni_sadrzaj>
      <item>Mirjana Šmid Vermezović</item>
      <item>Renato Bassanese</item>
    </izvorni_sadrzaj>
    <derivirana_varijabla naziv="DomainObject.Predmet.OstaliListNazivFormatedOIB_1">
      <item>Mirjana Šmid Vermezović</item>
      <item>Renato Bassanese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ANNUO d.o.o.  Umag</izvorni_sadrzaj>
    <derivirana_varijabla naziv="DomainObject.Predmet.ProtustrankaIDrugi_1">ANNUO d.o.o.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ANNUO d.o.o.  Umag, OIB 73574934612, Ka lokvi 36, 52 470 Umag</izvorni_sadrzaj>
    <derivirana_varijabla naziv="DomainObject.Predmet.ProtustrankaIDrugiAdressOIB_1">ANNUO d.o.o.  Umag, OIB 73574934612, Ka lokvi 36,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2014.</izvorni_sadrzaj>
    <derivirana_varijabla naziv="DomainObject.Predmet.OdlukaRjesenje.DatumDonosenjaOdluke_1">15. prosinca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St-146/2013-14</izvorni_sadrzaj>
    <derivirana_varijabla naziv="DomainObject.Predmet.OdlukaRjesenje.Oznaka_1">St-146/2013-14</derivirana_varijabla>
  </DomainObject.Predmet.OdlukaRjesenje.Oznaka>
  <DomainObject.Predmet.SudioniciListNaziv>
    <izvorni_sadrzaj>
      <item>FINA  Pula</item>
      <item>ANNUO d.o.o.  Umag</item>
      <item>Mirjana Šmid Vermezović</item>
      <item>Renato Bassanese</item>
    </izvorni_sadrzaj>
    <derivirana_varijabla naziv="DomainObject.Predmet.SudioniciListNaziv_1">
      <item>FINA  Pula</item>
      <item>ANNUO d.o.o.  Umag</item>
      <item>Mirjana Šmid Vermezović</item>
      <item>Renato Bassanese</item>
    </derivirana_varijabla>
  </DomainObject.Predmet.SudioniciListNaziv>
  <DomainObject.Predmet.SudioniciListAdressOIB>
    <izvorni_sadrzaj>
      <item>FINA  Pula, OIB 85821130368, Giardini 5,52 100 Pula</item>
      <item>ANNUO d.o.o.  Umag, OIB 73574934612, Ka lokvi 36,52 470 Umag</item>
      <item>Mirjana Šmid Vermezović, Ka lokvi 36, Lovrečica,52470 Umag</item>
      <item>Renato Bassanese, Pirelići 1 a,52427 Livade</item>
    </izvorni_sadrzaj>
    <derivirana_varijabla naziv="DomainObject.Predmet.SudioniciListAdressOIB_1">
      <item>FINA  Pula, OIB 85821130368, Giardini 5,52 100 Pula</item>
      <item>ANNUO d.o.o.  Umag, OIB 73574934612, Ka lokvi 36,52 470 Umag</item>
      <item>Mirjana Šmid Vermezović, Ka lokvi 36, Lovrečica,52470 Umag</item>
      <item>Renato Bassanese, Pirelići 1 a,52427 Livade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73574934612</item>
      <item>, OIB null</item>
      <item>, OIB null</item>
    </izvorni_sadrzaj>
    <derivirana_varijabla naziv="DomainObject.Predmet.SudioniciListNazivOIB_1">
      <item>, OIB 85821130368</item>
      <item>, OIB 73574934612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185</properties:Words>
  <properties:Characters>869</properties:Characters>
  <properties:Lines>30</properties:Lines>
  <properties:Paragraphs>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2015-09-30T11:16:00Z</dcterms:created>
  <dc:creator>skrapic</dc:creator>
  <cp:lastModifiedBy>Sonja Krapić</cp:lastModifiedBy>
  <cp:lastPrinted>2015-09-30T11:13:00Z</cp:lastPrinted>
  <dcterms:modified xmlns:xsi="http://www.w3.org/2001/XMLSchema-instance" xsi:type="dcterms:W3CDTF">2015-09-30T11:20:00Z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