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2437" w14:paraId="0eb2437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B88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37282"/>
    <w:rsid w:val="00D22C65"/>
    <w:rsid w:val="00D4457F"/>
    <w:rsid w:val="00DE0B88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St-642/2016</izvorni_sadrzaj>
    <derivirana_varijabla naziv="DomainObject.Predmet.OznakaBroj_1">St-642/2016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LUKA PRIJEVOZ, društvo s ograničenom odgovornošću za prijevoz, trgovinu i usluge</izvorni_sadrzaj>
    <derivirana_varijabla naziv="DomainObject.Predmet.ProtustrankaFormated_1">  LUKA PRIJEVOZ, društvo s ograničenom odgovornošću za prijevoz, trgovinu i usluge</derivirana_varijabla>
  </DomainObject.Predmet.ProtustrankaFormated>
  <DomainObject.Predmet.ProtustrankaFormatedOIB>
    <izvorni_sadrzaj>  LUKA PRIJEVOZ, društvo s ograničenom odgovornošću za prijevoz, trgovinu i usluge, OIB 78304649331</izvorni_sadrzaj>
    <derivirana_varijabla naziv="DomainObject.Predmet.ProtustrankaFormatedOIB_1">  LUKA PRIJEVOZ, društvo s ograničenom odgovornošću za prijevoz, trgovinu i usluge, OIB 78304649331</derivirana_varijabla>
  </DomainObject.Predmet.ProtustrankaFormatedOIB>
  <DomainObject.Predmet.ProtustrankaFormatedWithAdress>
    <izvorni_sadrzaj> LUKA PRIJEVOZ, društvo s ograničenom odgovornošću za prijevoz, trgovinu i usluge, Crnogorska 49, 48000 Koprivnica</izvorni_sadrzaj>
    <derivirana_varijabla naziv="DomainObject.Predmet.ProtustrankaFormatedWithAdress_1"> LUKA PRIJEVOZ, društvo s ograničenom odgovornošću za prijevoz, trgovinu i usluge, Crnogorska 49, 48000 Koprivnica</derivirana_varijabla>
  </DomainObject.Predmet.ProtustrankaFormatedWithAdress>
  <DomainObject.Predmet.ProtustrankaFormatedWithAdressOIB>
    <izvorni_sadrzaj> LUKA PRIJEVOZ, društvo s ograničenom odgovornošću za prijevoz, trgovinu i usluge, OIB 78304649331, Crnogorska 49, 48000 Koprivnica</izvorni_sadrzaj>
    <derivirana_varijabla naziv="DomainObject.Predmet.ProtustrankaFormatedWithAdressOIB_1"> LUKA PRIJEVOZ, društvo s ograničenom odgovornošću za prijevoz, trgovinu i usluge, OIB 78304649331, Crnogorska 49, 48000 Koprivnica</derivirana_varijabla>
  </DomainObject.Predmet.ProtustrankaFormatedWithAdressOIB>
  <DomainObject.Predmet.ProtustrankaWithAdress>
    <izvorni_sadrzaj>LUKA PRIJEVOZ, društvo s ograničenom odgovornošću za prijevoz, trgovinu i usluge Crnogorska 49, 48000 Koprivnica</izvorni_sadrzaj>
    <derivirana_varijabla naziv="DomainObject.Predmet.ProtustrankaWithAdress_1">LUKA PRIJEVOZ, društvo s ograničenom odgovornošću za prijevoz, trgovinu i usluge Crnogorska 49, 48000 Koprivnica</derivirana_varijabla>
  </DomainObject.Predmet.ProtustrankaWithAdress>
  <DomainObject.Predmet.ProtustrankaWithAdressOIB>
    <izvorni_sadrzaj>LUKA PRIJEVOZ, društvo s ograničenom odgovornošću za prijevoz, trgovinu i usluge, OIB 78304649331, Crnogorska 49, 48000 Koprivnica</izvorni_sadrzaj>
    <derivirana_varijabla naziv="DomainObject.Predmet.ProtustrankaWithAdressOIB_1">LUKA PRIJEVOZ, društvo s ograničenom odgovornošću za prijevoz, trgovinu i usluge, OIB 78304649331, Crnogorska 49, 48000 Koprivnica</derivirana_varijabla>
  </DomainObject.Predmet.ProtustrankaWithAdressOIB>
  <DomainObject.Predmet.ProtustrankaNazivFormated>
    <izvorni_sadrzaj>LUKA PRIJEVOZ, društvo s ograničenom odgovornošću za prijevoz, trgovinu i usluge</izvorni_sadrzaj>
    <derivirana_varijabla naziv="DomainObject.Predmet.ProtustrankaNazivFormated_1">LUKA PRIJEVOZ, društvo s ograničenom odgovornošću za prijevoz, trgovinu i usluge</derivirana_varijabla>
  </DomainObject.Predmet.ProtustrankaNazivFormated>
  <DomainObject.Predmet.ProtustrankaNazivFormatedOIB>
    <izvorni_sadrzaj>LUKA PRIJEVOZ, društvo s ograničenom odgovornošću za prijevoz, trgovinu i usluge, OIB 78304649331</izvorni_sadrzaj>
    <derivirana_varijabla naziv="DomainObject.Predmet.ProtustrankaNazivFormatedOIB_1">LUKA PRIJEVOZ, društvo s ograničenom odgovornošću za prijevoz, trgovinu i usluge, OIB 78304649331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39493.41</izvorni_sadrzaj>
    <derivirana_varijabla naziv="DomainObject.Predmet.TrenutnaVrijednost_1">39493.41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LUKA PRIJEVOZ, društvo s ograničenom odgovornošću za prijevoz, trgovinu i usluge</item>
    </izvorni_sadrzaj>
    <derivirana_varijabla naziv="DomainObject.Predmet.ProtuStrankaListFormated_1">
      <item>LUKA PRIJEVOZ, društvo s ograničenom odgovornošću za prijevoz, trgovinu i usluge</item>
    </derivirana_varijabla>
  </DomainObject.Predmet.ProtuStrankaListFormated>
  <DomainObject.Predmet.ProtuStrankaListFormatedOIB>
    <izvorni_sadrzaj>
      <item>LUKA PRIJEVOZ, društvo s ograničenom odgovornošću za prijevoz, trgovinu i usluge, OIB 78304649331</item>
    </izvorni_sadrzaj>
    <derivirana_varijabla naziv="DomainObject.Predmet.ProtuStrankaListFormatedOIB_1">
      <item>LUKA PRIJEVOZ, društvo s ograničenom odgovornošću za prijevoz, trgovinu i usluge, OIB 78304649331</item>
    </derivirana_varijabla>
  </DomainObject.Predmet.ProtuStrankaListFormatedOIB>
  <DomainObject.Predmet.ProtuStrankaListFormatedWithAdress>
    <izvorni_sadrzaj>
      <item>LUKA PRIJEVOZ, društvo s ograničenom odgovornošću za prijevoz, trgovinu i usluge, Crnogorska 49, 48000 Koprivnica</item>
    </izvorni_sadrzaj>
    <derivirana_varijabla naziv="DomainObject.Predmet.ProtuStrankaListFormatedWithAdress_1">
      <item>LUKA PRIJEVOZ, društvo s ograničenom odgovornošću za prijevoz, trgovinu i usluge, Crnogorska 49, 48000 Koprivnica</item>
    </derivirana_varijabla>
  </DomainObject.Predmet.ProtuStrankaListFormatedWithAdress>
  <DomainObject.Predmet.ProtuStrankaListFormatedWithAdressOIB>
    <izvorni_sadrzaj>
      <item>LUKA PRIJEVOZ, društvo s ograničenom odgovornošću za prijevoz, trgovinu i usluge, OIB 78304649331, Crnogorska 49, 48000 Koprivnica</item>
    </izvorni_sadrzaj>
    <derivirana_varijabla naziv="DomainObject.Predmet.ProtuStrankaListFormatedWithAdressOIB_1">
      <item>LUKA PRIJEVOZ, društvo s ograničenom odgovornošću za prijevoz, trgovinu i usluge, OIB 78304649331, Crnogorska 49, 48000 Koprivnica</item>
    </derivirana_varijabla>
  </DomainObject.Predmet.ProtuStrankaListFormatedWithAdressOIB>
  <DomainObject.Predmet.ProtuStrankaListNazivFormated>
    <izvorni_sadrzaj>
      <item>LUKA PRIJEVOZ, društvo s ograničenom odgovornošću za prijevoz, trgovinu i usluge</item>
    </izvorni_sadrzaj>
    <derivirana_varijabla naziv="DomainObject.Predmet.ProtuStrankaListNazivFormated_1">
      <item>LUKA PRIJEVOZ, društvo s ograničenom odgovornošću za prijevoz, trgovinu i usluge</item>
    </derivirana_varijabla>
  </DomainObject.Predmet.ProtuStrankaListNazivFormated>
  <DomainObject.Predmet.ProtuStrankaListNazivFormatedOIB>
    <izvorni_sadrzaj>
      <item>LUKA PRIJEVOZ, društvo s ograničenom odgovornošću za prijevoz, trgovinu i usluge, OIB 78304649331</item>
    </izvorni_sadrzaj>
    <derivirana_varijabla naziv="DomainObject.Predmet.ProtuStrankaListNazivFormatedOIB_1">
      <item>LUKA PRIJEVOZ, društvo s ograničenom odgovornošću za prijevoz, trgovinu i usluge, OIB 78304649331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LUKA PRIJEVOZ, društvo s ograničenom odgovornošću za prijevoz, trgovinu i usluge</izvorni_sadrzaj>
    <derivirana_varijabla naziv="DomainObject.Predmet.ProtustrankaIDrugi_1">LUKA PRIJEVOZ, društvo s ograničenom odgovornošću za prijevoz,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LUKA PRIJEVOZ, društvo s ograničenom odgovornošću za prijevoz, trgovinu i usluge, OIB 78304649331, Crnogorska 49, 48000 Koprivnica</izvorni_sadrzaj>
    <derivirana_varijabla naziv="DomainObject.Predmet.ProtustrankaIDrugiAdressOIB_1">LUKA PRIJEVOZ, društvo s ograničenom odgovornošću za prijevoz, trgovinu i usluge, OIB 78304649331, Crnogorska 49,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LUKA PRIJEVOZ, društvo s ograničenom odgovornošću za prijevoz, trgovinu i usluge</item>
      <item>sudski registar</item>
    </izvorni_sadrzaj>
    <derivirana_varijabla naziv="DomainObject.Predmet.SudioniciListNaziv_1">
      <item>Financijska agencija</item>
      <item>LUKA PRIJEVOZ, društvo s ograničenom odgovornošću za prijevoz, trgovinu i usluge</item>
      <item>sudski registar</item>
    </derivirana_varijabla>
  </DomainObject.Predmet.SudioniciListNaziv>
  <DomainObject.Predmet.SudioniciListAdressOIB>
    <izvorni_sadrzaj>
      <item>Financijska agencija, OIB 85821130368</item>
      <item>LUKA PRIJEVOZ, društvo s ograničenom odgovornošću za prijevoz, trgovinu i usluge, OIB 78304649331, Crnogorska 49,48000 Koprivnica</item>
      <item>sudski registar</item>
    </izvorni_sadrzaj>
    <derivirana_varijabla naziv="DomainObject.Predmet.SudioniciListAdressOIB_1">
      <item>Financijska agencija, OIB 85821130368</item>
      <item>LUKA PRIJEVOZ, društvo s ograničenom odgovornošću za prijevoz, trgovinu i usluge, OIB 78304649331, Crnogorska 49,48000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2017-05-31T11:18:00Z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