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f180" w14:paraId="0bdf180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Zagreb, Petrinjska 8</w:t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7 St-</w:t>
      </w:r>
      <w:r w:rsidR="00376A74" w:rsidRPr="00170904">
        <w:rPr>
          <w:szCs w:val="24"/>
          <w:lang w:val="hr-HR"/>
        </w:rPr>
        <w:t>147/15-</w:t>
      </w:r>
      <w:r w:rsidR="002B7F22">
        <w:rPr>
          <w:szCs w:val="24"/>
          <w:lang w:val="hr-HR"/>
        </w:rPr>
        <w:t>73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Malenica kao stečajnom sucu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85133C">
        <w:rPr>
          <w:szCs w:val="24"/>
          <w:lang w:val="hr-HR"/>
        </w:rPr>
        <w:t>16. veljače</w:t>
      </w:r>
      <w:r w:rsidR="00376A74" w:rsidRPr="00170904">
        <w:rPr>
          <w:szCs w:val="24"/>
          <w:lang w:val="hr-HR"/>
        </w:rPr>
        <w:t xml:space="preserve"> 2017.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BE1044" w:rsidRPr="00170904">
        <w:rPr>
          <w:szCs w:val="24"/>
          <w:lang w:val="hr-HR"/>
        </w:rPr>
        <w:t>11.915.560,50 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603CD6" w:rsidRPr="00170904">
        <w:rPr>
          <w:szCs w:val="24"/>
          <w:lang w:val="hr-HR"/>
        </w:rPr>
        <w:t>4.118.074,61 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>prodaju kao jedinstvena cjelina za iznos od 16.033.635,11 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drugom</w:t>
      </w:r>
      <w:r w:rsidRPr="00170904">
        <w:rPr>
          <w:szCs w:val="24"/>
          <w:lang w:val="hr-HR"/>
        </w:rPr>
        <w:t xml:space="preserve"> usmenom javnom dražbom koja će se održati </w:t>
      </w:r>
      <w:r w:rsidR="004373A4">
        <w:rPr>
          <w:szCs w:val="24"/>
          <w:lang w:val="hr-HR"/>
        </w:rPr>
        <w:t>23. ožujak</w:t>
      </w:r>
      <w:r w:rsidR="0057165B">
        <w:rPr>
          <w:szCs w:val="24"/>
          <w:lang w:val="hr-HR"/>
        </w:rPr>
        <w:t xml:space="preserve"> 2017</w:t>
      </w:r>
      <w:r w:rsidRPr="00170904">
        <w:rPr>
          <w:szCs w:val="24"/>
          <w:lang w:val="hr-HR"/>
        </w:rPr>
        <w:t xml:space="preserve">. u </w:t>
      </w:r>
      <w:r w:rsidR="004373A4">
        <w:rPr>
          <w:szCs w:val="24"/>
          <w:lang w:val="hr-HR"/>
        </w:rPr>
        <w:t>10,4</w:t>
      </w:r>
      <w:r w:rsidR="0057165B">
        <w:rPr>
          <w:szCs w:val="24"/>
          <w:lang w:val="hr-HR"/>
        </w:rPr>
        <w:t>5</w:t>
      </w:r>
      <w:r w:rsidRPr="00170904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>147/15-55 od 10. svibnja 2016.</w:t>
      </w:r>
      <w:r w:rsidR="003E5C84" w:rsidRPr="00170904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prvu 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A76D0E">
        <w:rPr>
          <w:szCs w:val="24"/>
          <w:lang w:val="hr-HR"/>
        </w:rPr>
        <w:t>istoj</w:t>
      </w:r>
      <w:r w:rsidR="00A76D0E" w:rsidRPr="00232194">
        <w:rPr>
          <w:szCs w:val="24"/>
          <w:lang w:val="hr-HR"/>
        </w:rPr>
        <w:t xml:space="preserve"> </w:t>
      </w:r>
      <w:r w:rsidR="00A76D0E">
        <w:rPr>
          <w:szCs w:val="24"/>
          <w:lang w:val="hr-HR"/>
        </w:rPr>
        <w:t>prodajnoj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4F330C" w:rsidP="00A76D0E" w:rsidR="004F330C" w:rsidRPr="00170904">
      <w:pPr>
        <w:ind w:right="-13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Zagreb, </w:t>
      </w:r>
      <w:r w:rsidR="00A76D0E">
        <w:rPr>
          <w:szCs w:val="24"/>
          <w:lang w:val="hr-HR"/>
        </w:rPr>
        <w:t xml:space="preserve">16. </w:t>
      </w:r>
      <w:r w:rsidR="00433525">
        <w:rPr>
          <w:szCs w:val="24"/>
          <w:lang w:val="hr-HR"/>
        </w:rPr>
        <w:t>veljače</w:t>
      </w:r>
      <w:r w:rsidR="00FC5982">
        <w:rPr>
          <w:szCs w:val="24"/>
          <w:lang w:val="hr-HR"/>
        </w:rPr>
        <w:t xml:space="preserve"> 2017.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Vesna Malenica</w:t>
      </w:r>
      <w:r w:rsidR="00327CCF">
        <w:rPr>
          <w:szCs w:val="24"/>
          <w:lang w:val="hr-HR"/>
        </w:rPr>
        <w:t xml:space="preserve"> v. r. 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327CCF" w:rsidP="00AB7A2F" w:rsidR="00327CC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27CCF" w:rsidP="00995CE9" w:rsidR="00327CC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92B63" w:rsidP="00F92B63" w:rsidR="00F92B63">
      <w:pPr>
        <w:jc w:val="both"/>
        <w:rPr>
          <w:szCs w:val="24"/>
          <w:lang w:val="hr-HR"/>
        </w:rPr>
      </w:pPr>
    </w:p>
    <w:p w:rsidRDefault="00F92B63" w:rsidP="00F92B63" w:rsidR="00F92B63" w:rsidRPr="00CB1943">
      <w:pPr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C5661" w:rsidP="004F330C" w:rsidR="00BC5661" w:rsidRPr="00170904">
      <w:pPr>
        <w:rPr>
          <w:lang w:val="hr-HR"/>
        </w:rPr>
      </w:pPr>
    </w:p>
    <w:sectPr w:rsidSect="00F45B86" w:rsidR="00BC5661" w:rsidRPr="001709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C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9C5FFB">
      <w:rPr>
        <w:rFonts w:hAnsi="Verdana" w:ascii="Verdana"/>
        <w:sz w:val="20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24A08"/>
    <w:rsid w:val="0023238E"/>
    <w:rsid w:val="002357C0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27CCF"/>
    <w:rsid w:val="003438AE"/>
    <w:rsid w:val="003657A1"/>
    <w:rsid w:val="00376A74"/>
    <w:rsid w:val="003B64AF"/>
    <w:rsid w:val="003C01B1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7FB2"/>
    <w:rsid w:val="00621116"/>
    <w:rsid w:val="00640322"/>
    <w:rsid w:val="006434B0"/>
    <w:rsid w:val="00656188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5133C"/>
    <w:rsid w:val="0085797B"/>
    <w:rsid w:val="00862E3D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C125B"/>
    <w:rsid w:val="00BC5661"/>
    <w:rsid w:val="00BD4B9B"/>
    <w:rsid w:val="00BE1044"/>
    <w:rsid w:val="00C07F7F"/>
    <w:rsid w:val="00C51188"/>
    <w:rsid w:val="00C66BDD"/>
    <w:rsid w:val="00C715C0"/>
    <w:rsid w:val="00C76FB2"/>
    <w:rsid w:val="00CA057F"/>
    <w:rsid w:val="00CA18D7"/>
    <w:rsid w:val="00CB0E12"/>
    <w:rsid w:val="00CB4BF6"/>
    <w:rsid w:val="00CE213F"/>
    <w:rsid w:val="00D13977"/>
    <w:rsid w:val="00D3651B"/>
    <w:rsid w:val="00D5615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66F59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A0C21"/>
    <w:rsid w:val="00FA3A0A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7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C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C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C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C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7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C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C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C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C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</izvorni_sadrzaj>
    <derivirana_varijabla naziv="DomainObject.Primjedba_1">2.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3151</properties:Characters>
  <properties:Lines>79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2017-02-16T10:00:00Z</dcterms:created>
  <dc:creator>ksvajger</dc:creator>
  <cp:lastModifiedBy>Kristina Švajger</cp:lastModifiedBy>
  <cp:lastPrinted>2017-02-16T12:29:00Z</cp:lastPrinted>
  <dcterms:modified xmlns:xsi="http://www.w3.org/2001/XMLSchema-instance" xsi:type="dcterms:W3CDTF">2017-02-16T12:29:00Z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