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9947d" w14:paraId="f89947d"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703800">
        <w:t>1727/2016-11</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D15F59" w:rsidP="00D15F59" w:rsidR="00D15F59">
      <w:pPr>
        <w:spacing w:beforeAutospacing="true" w:before="100"/>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w:t>
      </w:r>
      <w:r w:rsidR="00703800">
        <w:rPr>
          <w:b/>
          <w:color w:val="222222"/>
        </w:rPr>
        <w:t>PEKARNE JANKO d.o.o., Pleternica, M. Gupca 4, OIB: 32774750458</w:t>
      </w:r>
      <w:r>
        <w:rPr>
          <w:color w:val="222222"/>
        </w:rPr>
        <w:t xml:space="preserve">, </w:t>
      </w:r>
      <w:r w:rsidR="00B1209D">
        <w:rPr>
          <w:color w:val="222222"/>
        </w:rPr>
        <w:t>2</w:t>
      </w:r>
      <w:r w:rsidR="00703800">
        <w:rPr>
          <w:color w:val="222222"/>
        </w:rPr>
        <w:t>8</w:t>
      </w:r>
      <w:r w:rsidR="00271800">
        <w:rPr>
          <w:color w:val="222222"/>
        </w:rPr>
        <w:t>. rujna</w:t>
      </w:r>
      <w:r>
        <w:rPr>
          <w:color w:val="222222"/>
        </w:rPr>
        <w:t xml:space="preserve"> 2016.</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703800">
        <w:rPr>
          <w:b/>
          <w:color w:val="222222"/>
        </w:rPr>
        <w:t>PEKARNE JANKO d.o.o., Pleternica, M. Gupca 4, OIB: 32774750458</w:t>
      </w:r>
      <w:r w:rsidR="00B1209D">
        <w:rPr>
          <w:b/>
          <w:color w:val="222222"/>
        </w:rPr>
        <w:t xml:space="preserve"> </w:t>
      </w:r>
      <w:r>
        <w:t xml:space="preserve">i druge osobe koje za to imaju interes u roku od 15 dana od dana  objave ovog rješenja na E oglasnoj ploči predujmiti iznos od  </w:t>
      </w:r>
      <w:r w:rsidR="00703800">
        <w:rPr>
          <w:b/>
        </w:rPr>
        <w:t>25</w:t>
      </w:r>
      <w:r w:rsidRPr="00624F6A">
        <w:rPr>
          <w:b/>
        </w:rPr>
        <w:t>.000</w:t>
      </w:r>
      <w:r w:rsidRPr="00D15F59">
        <w:rPr>
          <w:b/>
        </w:rPr>
        <w:t>,00 kn</w:t>
      </w:r>
      <w:r>
        <w:t xml:space="preserve"> za pokriće troškova stečajnog postupka na račun  depozita Trgovačkog suda u Osijeku broj HR31 2390 0011 3000 0020 0 model HR05 poziv na br. </w:t>
      </w:r>
      <w:r w:rsidR="00703800">
        <w:rPr>
          <w:b/>
        </w:rPr>
        <w:t>1727</w:t>
      </w:r>
      <w:r w:rsidR="00271800">
        <w:rPr>
          <w:b/>
        </w:rPr>
        <w:t>-</w:t>
      </w:r>
      <w:r w:rsidRPr="00D15F59">
        <w:rPr>
          <w:b/>
        </w:rPr>
        <w:t>2016</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otvaranju i zatvaranju stečajnog postupka nad stečajnim dužnikom.</w:t>
      </w:r>
    </w:p>
    <w:p w:rsidRDefault="00D15F59" w:rsidP="00D15F59" w:rsidR="00D15F59">
      <w:pPr>
        <w:jc w:val="center"/>
      </w:pPr>
      <w:r>
        <w:t>Obrazloženje</w:t>
      </w:r>
    </w:p>
    <w:p w:rsidRDefault="00D15F59" w:rsidP="00D15F59" w:rsidR="00D15F59">
      <w:pPr>
        <w:jc w:val="both"/>
      </w:pPr>
      <w:r>
        <w:t xml:space="preserve"> </w:t>
      </w:r>
      <w:r>
        <w:tab/>
        <w:t>Fina je podnijela  prijedlog za otvaranje stečajnog postupka nad dužnikom.</w:t>
      </w:r>
    </w:p>
    <w:p w:rsidRDefault="00D15F59" w:rsidP="00705CDC" w:rsidR="005056C5" w:rsidRPr="00271800">
      <w:pPr>
        <w:ind w:firstLine="708"/>
        <w:jc w:val="both"/>
        <w:rPr>
          <w:b/>
        </w:rPr>
      </w:pPr>
      <w:r>
        <w:t xml:space="preserve"> U  prijedlogu se navodi da postoji stečajni razlog jer dužnik ima neizvršene osnove za plaćanj</w:t>
      </w:r>
      <w:r w:rsidR="000D17FE">
        <w:t xml:space="preserve">e  u neprekinutom razdoblju od </w:t>
      </w:r>
      <w:r w:rsidR="00703800">
        <w:rPr>
          <w:b/>
        </w:rPr>
        <w:t>639 d</w:t>
      </w:r>
      <w:r w:rsidRPr="00271800">
        <w:rPr>
          <w:b/>
        </w:rPr>
        <w:t>ana</w:t>
      </w:r>
      <w:r>
        <w:t xml:space="preserve"> u iznosu od </w:t>
      </w:r>
      <w:r w:rsidR="00703800">
        <w:rPr>
          <w:b/>
        </w:rPr>
        <w:t>450.937,39</w:t>
      </w:r>
      <w:r w:rsidRPr="00271800">
        <w:rPr>
          <w:b/>
        </w:rPr>
        <w:t xml:space="preserve"> kn</w:t>
      </w:r>
      <w:r>
        <w:t xml:space="preserve">, a ima </w:t>
      </w:r>
      <w:r w:rsidR="00703800">
        <w:rPr>
          <w:b/>
        </w:rPr>
        <w:t>2</w:t>
      </w:r>
      <w:r w:rsidR="00B1209D">
        <w:rPr>
          <w:b/>
        </w:rPr>
        <w:t xml:space="preserve"> </w:t>
      </w:r>
      <w:r w:rsidRPr="00271800">
        <w:rPr>
          <w:b/>
        </w:rPr>
        <w:t xml:space="preserve">zaposlenika. </w:t>
      </w:r>
    </w:p>
    <w:p w:rsidRDefault="00933952" w:rsidP="00D15F59" w:rsidR="00933952">
      <w:pPr>
        <w:ind w:firstLine="708"/>
        <w:jc w:val="both"/>
      </w:pPr>
    </w:p>
    <w:p w:rsidRDefault="00933952" w:rsidP="00D15F59" w:rsidR="00933952">
      <w:pPr>
        <w:ind w:firstLine="708"/>
        <w:jc w:val="both"/>
      </w:pPr>
    </w:p>
    <w:p w:rsidRDefault="00271800" w:rsidP="00933952" w:rsidR="00933952">
      <w:pPr>
        <w:ind w:firstLine="708" w:left="5664"/>
        <w:jc w:val="both"/>
      </w:pPr>
      <w:r>
        <w:lastRenderedPageBreak/>
        <w:t xml:space="preserve">   </w:t>
      </w:r>
    </w:p>
    <w:p w:rsidRDefault="00703800" w:rsidP="00271800" w:rsidR="00703800">
      <w:pPr>
        <w:ind w:firstLine="708"/>
        <w:jc w:val="both"/>
      </w:pPr>
      <w:r>
        <w:t>Iz dopisa Porezne uprave proizlazi da se na dan 21.9.2016. u očevidniku Fine vode evidentirane nepodmirene obveze za iznos od 484.987,10 kn, da je broj dana neprekidne blokade 1024, da je Porezna uprava 17.10.2013. stekla založno pravo na pokretnini dužnika</w:t>
      </w:r>
      <w:r w:rsidR="00C11E1E">
        <w:t xml:space="preserve"> strojem za fermentaciju procijenjene vrijednosti od 24.000,00 kn, te da drugu imovinu Porezna uprava nije utvrdila, proizlazi da se dužnik ne vodi kao vlasnik nekretnina niti kao stjecatelj nekretnina, da nema u vlasništvu vozilo vrijednosne papire odnosno dividende, odnos udio u kakvom trgovačkom društvu.</w:t>
      </w:r>
    </w:p>
    <w:p w:rsidRDefault="00C11E1E" w:rsidP="00271800" w:rsidR="00C11E1E">
      <w:pPr>
        <w:ind w:firstLine="708"/>
        <w:jc w:val="both"/>
      </w:pPr>
      <w:r>
        <w:t xml:space="preserve">Također je utvrđeno iz potvrde pribavljene putem evidencije Fine da se dužnik ne vodi niti kao ovlaštenik kakvog založnog prava. </w:t>
      </w:r>
    </w:p>
    <w:p w:rsidRDefault="00C11E1E" w:rsidP="00271800" w:rsidR="00C11E1E">
      <w:pPr>
        <w:ind w:firstLine="708"/>
        <w:jc w:val="both"/>
      </w:pPr>
      <w:r>
        <w:t>Direktor dužnika je priznao postojanje stečajnog razloga. Izjasnio se da osim stroja koji je pod založnim pravom Porezne uprave društvo prema zadnjem popisu dugotrajne imovine s kraja 2014. ima još računalo, program i štampač, s tim da je računalo kupljeno rabljeno i imalo knjigovodstvenu vrijednost tada 1.085,24 kn, program za PC kase vrijednost od 550,00 kn, a štampač vrijednost od 1.040,90 kn.</w:t>
      </w:r>
    </w:p>
    <w:p w:rsidRDefault="00C11E1E" w:rsidP="00271800" w:rsidR="00C11E1E">
      <w:pPr>
        <w:ind w:firstLine="708"/>
        <w:jc w:val="both"/>
      </w:pPr>
      <w:r>
        <w:t xml:space="preserve">S obzirom da se radi o opremi koja brzo zastarijeva, sud procjenjuje da isti nemaju takvu vrijednost. Tako da se prodajom istih ne bi mogla ostvariti novčana sredstva potrebna za financiranje troškova stečaja. </w:t>
      </w:r>
    </w:p>
    <w:p w:rsidRDefault="00996C92" w:rsidP="00271800" w:rsidR="00996C92">
      <w:pPr>
        <w:ind w:firstLine="708"/>
        <w:jc w:val="both"/>
      </w:pPr>
      <w:r>
        <w:t>Iz provedenog postupka nije utvrđena činjenica postojanja imovine iz koje bi se mogli financirati troškovi vođenja stečaja.</w:t>
      </w:r>
    </w:p>
    <w:p w:rsidRDefault="00C11E1E" w:rsidP="00D15F59" w:rsidR="00D15F59">
      <w:pPr>
        <w:jc w:val="both"/>
      </w:pPr>
      <w:r>
        <w:t xml:space="preserve">            </w:t>
      </w:r>
      <w:r w:rsidR="00D15F59">
        <w:t xml:space="preserve">Kad Stečajni zakon govori o potrebi utvrđivanja vrijednosti imovine dužnika koja bi ušla u stečajnu masu, pri tome se misli na ocjenu suda iz koje se imovine vjerovnici mogu realno naplatiti.       </w:t>
      </w:r>
    </w:p>
    <w:p w:rsidRDefault="00D15F59" w:rsidP="00D15F59" w:rsidR="00D15F59">
      <w:pPr>
        <w:ind w:firstLine="708"/>
        <w:jc w:val="both"/>
      </w:pPr>
      <w:r>
        <w:t>Vezano za predvidive  osnovne troškove stečajnog postupka-visinu, sud se ovdje izjašnjava prema opće</w:t>
      </w:r>
      <w:r w:rsidR="00BB7870">
        <w:t xml:space="preserve"> </w:t>
      </w:r>
      <w:r>
        <w:t xml:space="preserve">poznatim podatcima o visini takvih troškova.                                                           </w:t>
      </w:r>
    </w:p>
    <w:p w:rsidRDefault="00D15F59" w:rsidP="00D15F59" w:rsidR="00D15F59">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w:t>
      </w:r>
    </w:p>
    <w:p w:rsidRDefault="00624F6A" w:rsidP="00D15F59" w:rsidR="005B7D30">
      <w:pPr>
        <w:jc w:val="both"/>
      </w:pPr>
      <w:r>
        <w:t xml:space="preserve">             </w:t>
      </w:r>
      <w:r w:rsidR="00D15F59">
        <w:t xml:space="preserve">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D15F59" w:rsidP="005B7D30" w:rsidR="00D15F59">
      <w:pPr>
        <w:ind w:firstLine="708"/>
        <w:jc w:val="both"/>
      </w:pPr>
      <w:r>
        <w:lastRenderedPageBreak/>
        <w:t xml:space="preserve"> Proizlazi da bi vjerovnici trebali predujmiti minimalno</w:t>
      </w:r>
      <w:r w:rsidR="00BB7870">
        <w:t xml:space="preserve"> </w:t>
      </w:r>
      <w:r w:rsidR="00C11E1E">
        <w:t>25</w:t>
      </w:r>
      <w:r>
        <w:t>.000,00 kn na ime predujma za vođenje stečaja.</w:t>
      </w:r>
    </w:p>
    <w:p w:rsidRDefault="00D15F59" w:rsidP="00933952" w:rsidR="00D15F59">
      <w:pPr>
        <w:jc w:val="both"/>
      </w:pPr>
      <w:r>
        <w:t xml:space="preserve">           Iz podataka prikupljenih u prethodnom postupku proizlazi da sigurno postoje stečajni razlog</w:t>
      </w:r>
      <w:r w:rsidR="00933952">
        <w:t xml:space="preserve">, a dostavljena dokumentacija Porezne uprave upućuje na to da nema nekretnina i vozila dužnika kao niti poslovnih udjela. U tijeku prethodnog postupka zbog ne suradnje direktora dužnika nije izvršen uvid u poslovnu dokumentaciju dužnika iz koje bi moglo biti vidljivo ima li dužnik kakvih alata i opreme odnosno nenamirenih potraživanja koja se mogu naplatiti, te su stoga vjerovnici pozvani obavijestiti sud o svojim saznanjima o postojanju imovine dužnika. </w:t>
      </w:r>
      <w:r>
        <w:t xml:space="preserve">  </w:t>
      </w:r>
    </w:p>
    <w:p w:rsidRDefault="00D15F59" w:rsidP="00BF5EDB" w:rsidR="00BF5EDB">
      <w:pPr>
        <w:ind w:firstLine="708"/>
        <w:jc w:val="both"/>
      </w:pPr>
      <w:r>
        <w:t>Sud zaključuje</w:t>
      </w:r>
      <w:r w:rsidR="00933952">
        <w:t xml:space="preserve"> temeljem provedenog postupka</w:t>
      </w:r>
      <w:r>
        <w:t xml:space="preserve"> da nema izvjesne imovine dužnika, iz koje bi se realno mogli naplatiti vjerovnici,  te iz koje bi bilo moguće pokriti minimalne troškove stečajnog postupka.      </w:t>
      </w:r>
    </w:p>
    <w:p w:rsidRDefault="00D15F59" w:rsidP="00BF5EDB" w:rsidR="00D15F59">
      <w:pPr>
        <w:ind w:firstLine="708"/>
        <w:jc w:val="both"/>
      </w:pPr>
      <w:r>
        <w:t xml:space="preserve">Stoga ako bi se stečajni postupak nad dužnikom vodio, vjerovnici bi trebali predujmiti iznos naveden u dispozitivu rješenja. </w:t>
      </w:r>
    </w:p>
    <w:p w:rsidRDefault="00D15F59" w:rsidP="00D15F59" w:rsidR="00C11E1E">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D15F59" w:rsidP="00D15F59" w:rsidR="00D15F59">
      <w:pPr>
        <w:jc w:val="both"/>
      </w:pPr>
      <w:r>
        <w:t xml:space="preserve">            Ako se naknadno pronađe nekakva imovina koja ulazi u stečajnu masu, bilo radnjama upravitelja stečajne mase ili nakon provedenog kaznenog ili drugog postupka, moguće je nastaviti stečajni postupak be</w:t>
      </w:r>
      <w:r w:rsidR="00BF5EDB">
        <w:t>z obzira na ranije zaključenje.</w:t>
      </w:r>
    </w:p>
    <w:p w:rsidRDefault="00D15F59" w:rsidP="00BF5EDB" w:rsidR="00D15F59">
      <w:pPr>
        <w:ind w:firstLine="708"/>
        <w:jc w:val="both"/>
      </w:pPr>
      <w:r>
        <w:t xml:space="preserve">U Slavonskom Brodu </w:t>
      </w:r>
      <w:r w:rsidR="00624F6A">
        <w:t>2</w:t>
      </w:r>
      <w:r w:rsidR="00C11E1E">
        <w:t>8</w:t>
      </w:r>
      <w:r w:rsidR="000D17FE">
        <w:t xml:space="preserve">. </w:t>
      </w:r>
      <w:r w:rsidR="005B7D30">
        <w:t>rujna</w:t>
      </w:r>
      <w:r w:rsidR="000D17FE">
        <w:t xml:space="preserve"> 2016</w:t>
      </w:r>
      <w:r>
        <w:t>.</w:t>
      </w:r>
    </w:p>
    <w:p w:rsidRDefault="00D15F59" w:rsidP="00D15F59" w:rsidR="00D15F59">
      <w:pPr>
        <w:jc w:val="both"/>
      </w:pPr>
    </w:p>
    <w:p w:rsidRDefault="000D17FE" w:rsidP="00BF5EDB" w:rsidR="00D15F59">
      <w:pPr>
        <w:ind w:left="6372"/>
        <w:jc w:val="both"/>
      </w:pPr>
      <w:r>
        <w:t xml:space="preserve">  </w:t>
      </w:r>
      <w:r w:rsidR="00D15F59">
        <w:t>Stečajna sutkinja:</w:t>
      </w:r>
    </w:p>
    <w:p w:rsidRDefault="00D15F59" w:rsidP="00BF5EDB" w:rsidR="00D15F59">
      <w:pPr>
        <w:ind w:left="6372"/>
        <w:jc w:val="both"/>
      </w:pPr>
      <w:r>
        <w:t>Daniela Martini Maoduš</w:t>
      </w:r>
    </w:p>
    <w:p w:rsidRDefault="00D15F59" w:rsidP="00D15F59" w:rsidR="00D15F59">
      <w:pPr>
        <w:jc w:val="both"/>
      </w:pPr>
    </w:p>
    <w:p w:rsidRDefault="00D15F59" w:rsidP="00D15F59" w:rsidR="00D15F59" w:rsidRPr="005B7D30">
      <w:pPr>
        <w:jc w:val="both"/>
        <w:rPr>
          <w:sz w:val="16"/>
          <w:szCs w:val="16"/>
        </w:rPr>
      </w:pPr>
      <w:r w:rsidRPr="005B7D30">
        <w:rPr>
          <w:sz w:val="16"/>
          <w:szCs w:val="16"/>
        </w:rPr>
        <w:t xml:space="preserve">Naputak o pravnom lijeku: Protiv ovog rješenja zainteresirane osobe mogu </w:t>
      </w:r>
    </w:p>
    <w:p w:rsidRDefault="00D15F59" w:rsidP="00D15F59" w:rsidR="00D15F59" w:rsidRPr="005B7D30">
      <w:pPr>
        <w:jc w:val="both"/>
        <w:rPr>
          <w:sz w:val="16"/>
          <w:szCs w:val="16"/>
        </w:rPr>
      </w:pPr>
      <w:r w:rsidRPr="005B7D30">
        <w:rPr>
          <w:sz w:val="16"/>
          <w:szCs w:val="16"/>
        </w:rPr>
        <w:t>uložiti žalbu u roku od 8 dana od dana, koji rok počinje teći po isteku 8 dana</w:t>
      </w:r>
    </w:p>
    <w:p w:rsidRDefault="00D15F59" w:rsidP="00D15F59" w:rsidR="00D15F59" w:rsidRPr="005B7D30">
      <w:pPr>
        <w:jc w:val="both"/>
        <w:rPr>
          <w:sz w:val="16"/>
          <w:szCs w:val="16"/>
        </w:rPr>
      </w:pPr>
      <w:r w:rsidRPr="005B7D30">
        <w:rPr>
          <w:sz w:val="16"/>
          <w:szCs w:val="16"/>
        </w:rPr>
        <w:t xml:space="preserve"> od  objave ovo</w:t>
      </w:r>
      <w:r w:rsidR="00624F6A">
        <w:rPr>
          <w:sz w:val="16"/>
          <w:szCs w:val="16"/>
        </w:rPr>
        <w:t>g rješenja  na E oglasnoj ploči.</w:t>
      </w:r>
    </w:p>
    <w:p w:rsidRDefault="00D15F59" w:rsidP="00D15F59" w:rsidR="00D15F59" w:rsidRPr="005B7D30">
      <w:pPr>
        <w:jc w:val="both"/>
        <w:rPr>
          <w:sz w:val="16"/>
          <w:szCs w:val="16"/>
        </w:rPr>
      </w:pPr>
    </w:p>
    <w:p w:rsidRDefault="00D15F59" w:rsidP="00D15F59" w:rsidR="00D15F59" w:rsidRPr="005B7D30">
      <w:pPr>
        <w:jc w:val="both"/>
        <w:rPr>
          <w:sz w:val="16"/>
          <w:szCs w:val="16"/>
        </w:rPr>
      </w:pPr>
      <w:proofErr w:type="spellStart"/>
      <w:r w:rsidRPr="005B7D30">
        <w:rPr>
          <w:sz w:val="16"/>
          <w:szCs w:val="16"/>
        </w:rPr>
        <w:t>Rj</w:t>
      </w:r>
      <w:proofErr w:type="spellEnd"/>
      <w:r w:rsidRPr="005B7D30">
        <w:rPr>
          <w:sz w:val="16"/>
          <w:szCs w:val="16"/>
        </w:rPr>
        <w:t>. Rješenje nepravomoćno</w:t>
      </w:r>
    </w:p>
    <w:p w:rsidRDefault="00D15F59" w:rsidP="00D15F59" w:rsidR="00D15F59" w:rsidRPr="005B7D30">
      <w:pPr>
        <w:jc w:val="both"/>
        <w:rPr>
          <w:sz w:val="16"/>
          <w:szCs w:val="16"/>
        </w:rPr>
      </w:pPr>
      <w:r w:rsidRPr="005B7D30">
        <w:rPr>
          <w:sz w:val="16"/>
          <w:szCs w:val="16"/>
        </w:rPr>
        <w:t>Dostaviti:</w:t>
      </w:r>
    </w:p>
    <w:p w:rsidRDefault="00BF5EDB" w:rsidP="00D15F59" w:rsidR="00D15F59" w:rsidRPr="005B7D30">
      <w:pPr>
        <w:jc w:val="both"/>
        <w:rPr>
          <w:sz w:val="16"/>
          <w:szCs w:val="16"/>
        </w:rPr>
      </w:pPr>
      <w:r w:rsidRPr="005B7D30">
        <w:rPr>
          <w:sz w:val="16"/>
          <w:szCs w:val="16"/>
        </w:rPr>
        <w:t>-</w:t>
      </w:r>
      <w:r w:rsidR="00D15F59" w:rsidRPr="005B7D30">
        <w:rPr>
          <w:sz w:val="16"/>
          <w:szCs w:val="16"/>
        </w:rPr>
        <w:t xml:space="preserve"> E oglasna ploča – objaviti  </w:t>
      </w:r>
    </w:p>
    <w:p w:rsidRDefault="00D15F59" w:rsidP="00D15F59" w:rsidR="00D15F59" w:rsidRPr="005B7D30">
      <w:pPr>
        <w:jc w:val="both"/>
        <w:rPr>
          <w:sz w:val="16"/>
          <w:szCs w:val="16"/>
        </w:rPr>
      </w:pPr>
      <w:r w:rsidRPr="005B7D30">
        <w:rPr>
          <w:sz w:val="16"/>
          <w:szCs w:val="16"/>
        </w:rPr>
        <w:t>- Kalendar 20 dana</w:t>
      </w:r>
    </w:p>
    <w:p w:rsidRDefault="00D15F59" w:rsidP="00D15F59" w:rsidR="00D15F59">
      <w:pPr>
        <w:jc w:val="both"/>
      </w:pPr>
    </w:p>
    <w:p w:rsidRDefault="00D15F59" w:rsidR="00D15F59" w:rsidRPr="00D15F59">
      <w:pPr>
        <w:jc w:val="both"/>
      </w:pP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D17FE"/>
    <w:rsid w:val="00271800"/>
    <w:rsid w:val="005056C5"/>
    <w:rsid w:val="0053310D"/>
    <w:rsid w:val="00534911"/>
    <w:rsid w:val="00544B68"/>
    <w:rsid w:val="00575C0A"/>
    <w:rsid w:val="005B7D30"/>
    <w:rsid w:val="00624F6A"/>
    <w:rsid w:val="006B4318"/>
    <w:rsid w:val="006C0602"/>
    <w:rsid w:val="00703800"/>
    <w:rsid w:val="00705CDC"/>
    <w:rsid w:val="007B4282"/>
    <w:rsid w:val="008B42CC"/>
    <w:rsid w:val="00922BE7"/>
    <w:rsid w:val="00933952"/>
    <w:rsid w:val="00996C92"/>
    <w:rsid w:val="00A4712D"/>
    <w:rsid w:val="00A50299"/>
    <w:rsid w:val="00B1209D"/>
    <w:rsid w:val="00B37F78"/>
    <w:rsid w:val="00BB7870"/>
    <w:rsid w:val="00BF5EDB"/>
    <w:rsid w:val="00C1057B"/>
    <w:rsid w:val="00C11E1E"/>
    <w:rsid w:val="00C53B5C"/>
    <w:rsid w:val="00D15F59"/>
    <w:rsid w:val="00DB2AF8"/>
    <w:rsid w:val="00EA2E2D"/>
    <w:rsid w:val="00EC34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922BE7"/>
    <w:rPr>
      <w:color w:val="808080"/>
      <w:bdr w:space="0" w:sz="0" w:color="auto" w:val="none"/>
      <w:shd w:fill="auto" w:color="auto" w:val="clear"/>
    </w:rPr>
  </w:style>
  <w:style w:customStyle="true" w:styleId="eSPISCCParagraphDefaultFont" w:type="character">
    <w:name w:val="eSPIS_CC_Paragraph Default Font"/>
    <w:basedOn w:val="Zadanifontodlomka"/>
    <w:rsid w:val="00922B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2BE7"/>
    <w:rPr>
      <w:bdr w:space="0" w:sz="0" w:color="auto" w:val="none"/>
      <w:shd w:fill="FFFFCC" w:color="auto" w:val="clear"/>
      <w:lang w:val="hr-HR"/>
    </w:rPr>
  </w:style>
  <w:style w:customStyle="true" w:styleId="PozadinaSvijetloCrvena" w:type="character">
    <w:name w:val="Pozadina_SvijetloCrvena"/>
    <w:basedOn w:val="eSPISCCParagraphDefaultFont"/>
    <w:rsid w:val="00922B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2B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922BE7"/>
    <w:rPr>
      <w:color w:val="808080"/>
      <w:bdr w:color="auto" w:space="0" w:sz="0" w:val="none"/>
      <w:shd w:color="auto" w:fill="auto" w:val="clear"/>
    </w:rPr>
  </w:style>
  <w:style w:customStyle="1" w:styleId="eSPISCCParagraphDefaultFont" w:type="character">
    <w:name w:val="eSPIS_CC_Paragraph Default Font"/>
    <w:basedOn w:val="Zadanifontodlomka"/>
    <w:rsid w:val="00922B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2BE7"/>
    <w:rPr>
      <w:bdr w:color="auto" w:space="0" w:sz="0" w:val="none"/>
      <w:shd w:color="auto" w:fill="FFFFCC" w:val="clear"/>
      <w:lang w:val="hr-HR"/>
    </w:rPr>
  </w:style>
  <w:style w:customStyle="1" w:styleId="PozadinaSvijetloCrvena" w:type="character">
    <w:name w:val="Pozadina_SvijetloCrvena"/>
    <w:basedOn w:val="eSPISCCParagraphDefaultFont"/>
    <w:rsid w:val="00922B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2B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1727</izvorni_sadrzaj>
    <derivirana_varijabla naziv="DomainObject.Predmet.Broj_1">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izvorni_sadrzaj>
    <derivirana_varijabla naziv="DomainObject.Predmet.Opis_1">čl. 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St-1727/2016</izvorni_sadrzaj>
    <derivirana_varijabla naziv="DomainObject.Predmet.OznakaBroj_1">St-1727/2016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PEKARNE JANKO d.o.o. za proizvodnju i promet pekarskih i mlinarskih proizvoda</izvorni_sadrzaj>
    <derivirana_varijabla naziv="DomainObject.Predmet.ProtustrankaFormated_1">  PEKARNE JANKO d.o.o. za proizvodnju i promet pekarskih i mlinarskih proizvoda</derivirana_varijabla>
  </DomainObject.Predmet.ProtustrankaFormated>
  <DomainObject.Predmet.ProtustrankaFormatedOIB>
    <izvorni_sadrzaj>  PEKARNE JANKO d.o.o. za proizvodnju i promet pekarskih i mlinarskih proizvoda, OIB 32774750458</izvorni_sadrzaj>
    <derivirana_varijabla naziv="DomainObject.Predmet.ProtustrankaFormatedOIB_1">  PEKARNE JANKO d.o.o. za proizvodnju i promet pekarskih i mlinarskih proizvoda, OIB 32774750458</derivirana_varijabla>
  </DomainObject.Predmet.ProtustrankaFormatedOIB>
  <DomainObject.Predmet.ProtustrankaFormatedWithAdress>
    <izvorni_sadrzaj> PEKARNE JANKO d.o.o. za proizvodnju i promet pekarskih i mlinarskih proizvoda, Matije Gupca 4, 34310 Pleternica</izvorni_sadrzaj>
    <derivirana_varijabla naziv="DomainObject.Predmet.ProtustrankaFormatedWithAdress_1"> PEKARNE JANKO d.o.o. za proizvodnju i promet pekarskih i mlinarskih proizvoda, Matije Gupca 4, 34310 Pleternica</derivirana_varijabla>
  </DomainObject.Predmet.ProtustrankaFormatedWithAdress>
  <DomainObject.Predmet.ProtustrankaFormatedWithAdressOIB>
    <izvorni_sadrzaj> PEKARNE JANKO d.o.o. za proizvodnju i promet pekarskih i mlinarskih proizvoda, OIB 32774750458, Matije Gupca 4, 34310 Pleternica</izvorni_sadrzaj>
    <derivirana_varijabla naziv="DomainObject.Predmet.ProtustrankaFormatedWithAdressOIB_1"> PEKARNE JANKO d.o.o. za proizvodnju i promet pekarskih i mlinarskih proizvoda, OIB 32774750458, Matije Gupca 4, 34310 Pleternica</derivirana_varijabla>
  </DomainObject.Predmet.ProtustrankaFormatedWithAdressOIB>
  <DomainObject.Predmet.ProtustrankaWithAdress>
    <izvorni_sadrzaj>PEKARNE JANKO d.o.o. za proizvodnju i promet pekarskih i mlinarskih proizvoda Matije Gupca 4, 34310 Pleternica</izvorni_sadrzaj>
    <derivirana_varijabla naziv="DomainObject.Predmet.ProtustrankaWithAdress_1">PEKARNE JANKO d.o.o. za proizvodnju i promet pekarskih i mlinarskih proizvoda Matije Gupca 4, 34310 Pleternica</derivirana_varijabla>
  </DomainObject.Predmet.ProtustrankaWithAdress>
  <DomainObject.Predmet.ProtustrankaWithAdressOIB>
    <izvorni_sadrzaj>PEKARNE JANKO d.o.o. za proizvodnju i promet pekarskih i mlinarskih proizvoda, OIB 32774750458, Matije Gupca 4, 34310 Pleternica</izvorni_sadrzaj>
    <derivirana_varijabla naziv="DomainObject.Predmet.ProtustrankaWithAdressOIB_1">PEKARNE JANKO d.o.o. za proizvodnju i promet pekarskih i mlinarskih proizvoda, OIB 32774750458, Matije Gupca 4, 34310 Pleternica</derivirana_varijabla>
  </DomainObject.Predmet.ProtustrankaWithAdressOIB>
  <DomainObject.Predmet.ProtustrankaNazivFormated>
    <izvorni_sadrzaj>PEKARNE JANKO d.o.o. za proizvodnju i promet pekarskih i mlinarskih proizvoda</izvorni_sadrzaj>
    <derivirana_varijabla naziv="DomainObject.Predmet.ProtustrankaNazivFormated_1">PEKARNE JANKO d.o.o. za proizvodnju i promet pekarskih i mlinarskih proizvoda</derivirana_varijabla>
  </DomainObject.Predmet.ProtustrankaNazivFormated>
  <DomainObject.Predmet.ProtustrankaNazivFormatedOIB>
    <izvorni_sadrzaj>PEKARNE JANKO d.o.o. za proizvodnju i promet pekarskih i mlinarskih proizvoda, OIB 32774750458</izvorni_sadrzaj>
    <derivirana_varijabla naziv="DomainObject.Predmet.ProtustrankaNazivFormatedOIB_1">PEKARNE JANKO d.o.o. za proizvodnju i promet pekarskih i mlinarskih proizvoda, OIB 32774750458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450937.39</izvorni_sadrzaj>
    <derivirana_varijabla naziv="DomainObject.Predmet.TrenutnaVrijednost_1">450937.39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PEKARNE JANKO d.o.o. za proizvodnju i promet pekarskih i mlinarskih proizvoda</item>
    </izvorni_sadrzaj>
    <derivirana_varijabla naziv="DomainObject.Predmet.ProtuStrankaListFormated_1">
      <item>PEKARNE JANKO d.o.o. za proizvodnju i promet pekarskih i mlinarskih proizvoda</item>
    </derivirana_varijabla>
  </DomainObject.Predmet.ProtuStrankaListFormated>
  <DomainObject.Predmet.ProtuStrankaListFormatedOIB>
    <izvorni_sadrzaj>
      <item>PEKARNE JANKO d.o.o. za proizvodnju i promet pekarskih i mlinarskih proizvoda, OIB 32774750458</item>
    </izvorni_sadrzaj>
    <derivirana_varijabla naziv="DomainObject.Predmet.ProtuStrankaListFormatedOIB_1">
      <item>PEKARNE JANKO d.o.o. za proizvodnju i promet pekarskih i mlinarskih proizvoda, OIB 32774750458</item>
    </derivirana_varijabla>
  </DomainObject.Predmet.ProtuStrankaListFormatedOIB>
  <DomainObject.Predmet.ProtuStrankaListFormatedWithAdress>
    <izvorni_sadrzaj>
      <item>PEKARNE JANKO d.o.o. za proizvodnju i promet pekarskih i mlinarskih proizvoda, Matije Gupca 4, 34310 Pleternica</item>
    </izvorni_sadrzaj>
    <derivirana_varijabla naziv="DomainObject.Predmet.ProtuStrankaListFormatedWithAdress_1">
      <item>PEKARNE JANKO d.o.o. za proizvodnju i promet pekarskih i mlinarskih proizvoda, Matije Gupca 4, 34310 Pleternica</item>
    </derivirana_varijabla>
  </DomainObject.Predmet.ProtuStrankaListFormatedWithAdress>
  <DomainObject.Predmet.ProtuStrankaListFormatedWithAdressOIB>
    <izvorni_sadrzaj>
      <item>PEKARNE JANKO d.o.o. za proizvodnju i promet pekarskih i mlinarskih proizvoda, OIB 32774750458, Matije Gupca 4, 34310 Pleternica</item>
    </izvorni_sadrzaj>
    <derivirana_varijabla naziv="DomainObject.Predmet.ProtuStrankaListFormatedWithAdressOIB_1">
      <item>PEKARNE JANKO d.o.o. za proizvodnju i promet pekarskih i mlinarskih proizvoda, OIB 32774750458, Matije Gupca 4, 34310 Pleternica</item>
    </derivirana_varijabla>
  </DomainObject.Predmet.ProtuStrankaListFormatedWithAdressOIB>
  <DomainObject.Predmet.ProtuStrankaListNazivFormated>
    <izvorni_sadrzaj>
      <item>PEKARNE JANKO d.o.o. za proizvodnju i promet pekarskih i mlinarskih proizvoda</item>
    </izvorni_sadrzaj>
    <derivirana_varijabla naziv="DomainObject.Predmet.ProtuStrankaListNazivFormated_1">
      <item>PEKARNE JANKO d.o.o. za proizvodnju i promet pekarskih i mlinarskih proizvoda</item>
    </derivirana_varijabla>
  </DomainObject.Predmet.ProtuStrankaListNazivFormated>
  <DomainObject.Predmet.ProtuStrankaListNazivFormatedOIB>
    <izvorni_sadrzaj>
      <item>PEKARNE JANKO d.o.o. za proizvodnju i promet pekarskih i mlinarskih proizvoda, OIB 32774750458</item>
    </izvorni_sadrzaj>
    <derivirana_varijabla naziv="DomainObject.Predmet.ProtuStrankaListNazivFormatedOIB_1">
      <item>PEKARNE JANKO d.o.o. za proizvodnju i promet pekarskih i mlinarskih proizvoda, OIB 32774750458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PEKARNE JANKO d.o.o. za proizvodnju i promet pekarskih i mlinarskih proizvoda</izvorni_sadrzaj>
    <derivirana_varijabla naziv="DomainObject.Predmet.ProtustrankaIDrugi_1">PEKARNE JANKO d.o.o. za proizvodnju i promet pekarskih i mlinarskih proizvoda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PEKARNE JANKO d.o.o. za proizvodnju i promet pekarskih i mlinarskih proizvoda, OIB 32774750458, Matije Gupca 4, 34310 Pleternica</izvorni_sadrzaj>
    <derivirana_varijabla naziv="DomainObject.Predmet.ProtustrankaIDrugiAdressOIB_1">PEKARNE JANKO d.o.o. za proizvodnju i promet pekarskih i mlinarskih proizvoda, OIB 32774750458, Matije Gupca 4,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PEKARNE JANKO d.o.o. za proizvodnju i promet pekarskih i mlinarskih proizvoda</item>
    </izvorni_sadrzaj>
    <derivirana_varijabla naziv="DomainObject.Predmet.SudioniciListNaziv_1">
      <item>Financijska agencija</item>
      <item>PEKARNE JANKO d.o.o. za proizvodnju i promet pekarskih i mlinarskih proizvoda</item>
    </derivirana_varijabla>
  </DomainObject.Predmet.SudioniciListNaziv>
  <DomainObject.Predmet.SudioniciListAdressOIB>
    <izvorni_sadrzaj>
      <item>Financijska agencija, OIB 85821130368, Ulica grada Vukovara 70,10000 Zagreb</item>
      <item>PEKARNE JANKO d.o.o. za proizvodnju i promet pekarskih i mlinarskih proizvoda, OIB 32774750458, Matije Gupca 4,34310 Pleternica</item>
    </izvorni_sadrzaj>
    <derivirana_varijabla naziv="DomainObject.Predmet.SudioniciListAdressOIB_1">
      <item>Financijska agencija, OIB 85821130368, Ulica grada Vukovara 70,10000 Zagreb</item>
      <item>PEKARNE JANKO d.o.o. za proizvodnju i promet pekarskih i mlinarskih proizvoda, OIB 32774750458, Matije Gupca 4,34310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32774750458</item>
    </izvorni_sadrzaj>
    <derivirana_varijabla naziv="DomainObject.Predmet.SudioniciListNazivOIB_1">
      <item>, OIB 85821130368</item>
      <item>, OIB 32774750458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B80829-F2B6-4B6D-926A-C6E7B30DF0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920</properties:Words>
  <properties:Characters>4931</properties:Characters>
  <properties:Lines>99</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2016-09-28T11:10:00Z</dcterms:created>
  <dc:creator>Danijela Martini Maoduš</dc:creator>
  <cp:lastModifiedBy>wsadmin</cp:lastModifiedBy>
  <cp:lastPrinted>2016-09-28T11:10:00Z</cp:lastPrinted>
  <dcterms:modified xmlns:xsi="http://www.w3.org/2001/XMLSchema-instance" xsi:type="dcterms:W3CDTF">2016-09-28T11:11:00Z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