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860c" w14:paraId="4b4860c" w:rsidRDefault="00747E39" w:rsidP="00176617" w:rsidR="00176617" w:rsidRPr="003B0A43">
      <w:pPr>
        <w:jc w:val="both"/>
        <w15:collapsed w:val="false"/>
        <w:rPr>
          <w:b/>
        </w:rPr>
      </w:pPr>
      <w:bookmarkStart w:name="_GoBack" w:id="0"/>
      <w:bookmarkEnd w:id="0"/>
      <w:r w:rsidRPr="00747E39">
        <w:rPr>
          <w:b/>
          <w:noProof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6617" w:rsidP="00176617" w:rsidR="00176617" w:rsidRPr="008F7DA4">
      <w:pPr>
        <w:jc w:val="both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>REPUBLIKA HRVATSKA</w:t>
      </w:r>
    </w:p>
    <w:p w:rsidRDefault="00176617" w:rsidP="00036409" w:rsidR="00036409" w:rsidRPr="008F7DA4">
      <w:pPr>
        <w:tabs>
          <w:tab w:pos="7495" w:val="left"/>
        </w:tabs>
        <w:jc w:val="both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>OPĆINSKI SUD U SPLITU</w:t>
      </w:r>
      <w:r w:rsidR="00036409" w:rsidRPr="008F7DA4">
        <w:rPr>
          <w:b/>
          <w:sz w:val="23"/>
          <w:szCs w:val="23"/>
        </w:rPr>
        <w:tab/>
      </w:r>
      <w:r w:rsidR="00243B0C">
        <w:rPr>
          <w:b/>
          <w:sz w:val="23"/>
          <w:szCs w:val="23"/>
        </w:rPr>
        <w:t xml:space="preserve">  </w:t>
      </w:r>
      <w:proofErr w:type="spellStart"/>
      <w:r w:rsidR="00243B0C">
        <w:rPr>
          <w:b/>
          <w:sz w:val="23"/>
          <w:szCs w:val="23"/>
        </w:rPr>
        <w:t>Sp</w:t>
      </w:r>
      <w:proofErr w:type="spellEnd"/>
      <w:r w:rsidR="00243B0C">
        <w:rPr>
          <w:b/>
          <w:sz w:val="23"/>
          <w:szCs w:val="23"/>
        </w:rPr>
        <w:t>-</w:t>
      </w:r>
      <w:r w:rsidR="004661A3">
        <w:rPr>
          <w:b/>
          <w:sz w:val="23"/>
          <w:szCs w:val="23"/>
        </w:rPr>
        <w:t>4</w:t>
      </w:r>
      <w:r w:rsidR="002474EB">
        <w:rPr>
          <w:b/>
          <w:sz w:val="23"/>
          <w:szCs w:val="23"/>
        </w:rPr>
        <w:t>/16</w:t>
      </w:r>
    </w:p>
    <w:p w:rsidRDefault="00675A34" w:rsidP="00036409" w:rsidR="00675A34" w:rsidRPr="008F7DA4">
      <w:pPr>
        <w:tabs>
          <w:tab w:pos="7495" w:val="left"/>
        </w:tabs>
        <w:jc w:val="both"/>
        <w:rPr>
          <w:b/>
          <w:sz w:val="23"/>
          <w:szCs w:val="23"/>
        </w:rPr>
      </w:pPr>
    </w:p>
    <w:p w:rsidRDefault="00747E39" w:rsidP="00E0790E" w:rsidR="00CB5078" w:rsidRPr="008F7DA4">
      <w:pPr>
        <w:jc w:val="both"/>
        <w:rPr>
          <w:sz w:val="23"/>
          <w:szCs w:val="23"/>
        </w:rPr>
      </w:pPr>
      <w:r w:rsidRPr="008F7DA4">
        <w:rPr>
          <w:sz w:val="23"/>
          <w:szCs w:val="23"/>
        </w:rPr>
        <w:tab/>
      </w:r>
      <w:r w:rsidRPr="008F7DA4">
        <w:rPr>
          <w:sz w:val="23"/>
          <w:szCs w:val="23"/>
        </w:rPr>
        <w:tab/>
      </w:r>
      <w:r w:rsidRPr="008F7DA4">
        <w:rPr>
          <w:sz w:val="23"/>
          <w:szCs w:val="23"/>
        </w:rPr>
        <w:tab/>
      </w:r>
      <w:r w:rsidRPr="008F7DA4">
        <w:rPr>
          <w:sz w:val="23"/>
          <w:szCs w:val="23"/>
        </w:rPr>
        <w:tab/>
      </w:r>
      <w:r w:rsidR="003B0A43" w:rsidRPr="008F7DA4">
        <w:rPr>
          <w:b/>
          <w:sz w:val="23"/>
          <w:szCs w:val="23"/>
        </w:rPr>
        <w:tab/>
      </w:r>
      <w:r w:rsidR="003B0A43" w:rsidRPr="008F7DA4">
        <w:rPr>
          <w:b/>
          <w:sz w:val="23"/>
          <w:szCs w:val="23"/>
        </w:rPr>
        <w:tab/>
      </w:r>
      <w:r w:rsidR="003B0A43" w:rsidRPr="008F7DA4">
        <w:rPr>
          <w:b/>
          <w:sz w:val="23"/>
          <w:szCs w:val="23"/>
        </w:rPr>
        <w:tab/>
      </w:r>
    </w:p>
    <w:p w:rsidRDefault="00675A34" w:rsidP="00036409" w:rsidR="00E0790E" w:rsidRPr="008F7DA4">
      <w:pPr>
        <w:tabs>
          <w:tab w:pos="708" w:val="left"/>
          <w:tab w:pos="4536" w:val="center"/>
        </w:tabs>
        <w:jc w:val="both"/>
        <w:rPr>
          <w:b/>
          <w:sz w:val="23"/>
          <w:szCs w:val="23"/>
        </w:rPr>
      </w:pPr>
      <w:r w:rsidRPr="008F7DA4">
        <w:rPr>
          <w:sz w:val="23"/>
          <w:szCs w:val="23"/>
        </w:rPr>
        <w:tab/>
      </w:r>
      <w:r w:rsidR="00036409" w:rsidRPr="008F7DA4">
        <w:rPr>
          <w:sz w:val="23"/>
          <w:szCs w:val="23"/>
        </w:rPr>
        <w:tab/>
      </w:r>
      <w:r w:rsidRPr="008F7DA4">
        <w:rPr>
          <w:b/>
          <w:sz w:val="23"/>
          <w:szCs w:val="23"/>
        </w:rPr>
        <w:t>R E P U B L I K A   H R V A T S K A</w:t>
      </w:r>
    </w:p>
    <w:p w:rsidRDefault="00675A34" w:rsidP="00E0790E" w:rsidR="00675A34" w:rsidRPr="008F7DA4">
      <w:pPr>
        <w:jc w:val="center"/>
        <w:rPr>
          <w:b/>
          <w:sz w:val="23"/>
          <w:szCs w:val="23"/>
        </w:rPr>
      </w:pPr>
    </w:p>
    <w:p w:rsidRDefault="00E0790E" w:rsidP="00E0790E" w:rsidR="00E0790E" w:rsidRPr="008F7DA4">
      <w:pPr>
        <w:jc w:val="center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 xml:space="preserve">R J E Š E NJ E </w:t>
      </w:r>
    </w:p>
    <w:p w:rsidRDefault="00E0790E" w:rsidP="00E0790E" w:rsidR="00E0790E" w:rsidRPr="008F7DA4">
      <w:pPr>
        <w:jc w:val="both"/>
        <w:rPr>
          <w:sz w:val="23"/>
          <w:szCs w:val="23"/>
        </w:rPr>
      </w:pPr>
    </w:p>
    <w:p w:rsidRDefault="00345480" w:rsidP="0000589D" w:rsidR="002474EB">
      <w:pPr>
        <w:tabs>
          <w:tab w:pos="3615" w:val="left"/>
        </w:tabs>
        <w:jc w:val="both"/>
        <w:rPr>
          <w:rFonts w:eastAsia="Calibri"/>
          <w:lang w:eastAsia="en-US"/>
        </w:rPr>
      </w:pPr>
      <w:r w:rsidRPr="00345480">
        <w:rPr>
          <w:sz w:val="23"/>
          <w:szCs w:val="23"/>
        </w:rPr>
        <w:t xml:space="preserve">Općinski sud u  Splitu, po sucu tog suda  Irene Klisović </w:t>
      </w:r>
      <w:r w:rsidR="002474EB">
        <w:rPr>
          <w:sz w:val="23"/>
          <w:szCs w:val="23"/>
        </w:rPr>
        <w:t xml:space="preserve">u pravnoj stvari predlagatelja – potrošača </w:t>
      </w:r>
      <w:r w:rsidR="004661A3" w:rsidRPr="004661A3">
        <w:rPr>
          <w:sz w:val="23"/>
          <w:szCs w:val="23"/>
        </w:rPr>
        <w:t xml:space="preserve">Mile Šimunića iz Kaštel Gomilice, Ivana </w:t>
      </w:r>
      <w:proofErr w:type="spellStart"/>
      <w:r w:rsidR="004661A3" w:rsidRPr="004661A3">
        <w:rPr>
          <w:sz w:val="23"/>
          <w:szCs w:val="23"/>
        </w:rPr>
        <w:t>Merca</w:t>
      </w:r>
      <w:proofErr w:type="spellEnd"/>
      <w:r w:rsidR="004661A3" w:rsidRPr="004661A3">
        <w:rPr>
          <w:sz w:val="23"/>
          <w:szCs w:val="23"/>
        </w:rPr>
        <w:t xml:space="preserve"> 13, OIB: 55674319043, za otvaranje postupka stečaja potrošača</w:t>
      </w:r>
      <w:r w:rsidR="002474EB">
        <w:rPr>
          <w:rFonts w:eastAsia="Calibri"/>
          <w:lang w:eastAsia="en-US"/>
        </w:rPr>
        <w:t>, radi stečaja potroša</w:t>
      </w:r>
      <w:r w:rsidR="00243B0C">
        <w:rPr>
          <w:rFonts w:eastAsia="Calibri"/>
          <w:lang w:eastAsia="en-US"/>
        </w:rPr>
        <w:t>č</w:t>
      </w:r>
      <w:r w:rsidR="00C72BBB">
        <w:rPr>
          <w:rFonts w:eastAsia="Calibri"/>
          <w:lang w:eastAsia="en-US"/>
        </w:rPr>
        <w:t>a, po službenoj dužnosti dana 0</w:t>
      </w:r>
      <w:r w:rsidR="004661A3">
        <w:rPr>
          <w:rFonts w:eastAsia="Calibri"/>
          <w:lang w:eastAsia="en-US"/>
        </w:rPr>
        <w:t>7.studenoga</w:t>
      </w:r>
      <w:r w:rsidR="002474EB">
        <w:rPr>
          <w:rFonts w:eastAsia="Calibri"/>
          <w:lang w:eastAsia="en-US"/>
        </w:rPr>
        <w:t xml:space="preserve"> 2017.g.</w:t>
      </w:r>
    </w:p>
    <w:p w:rsidRDefault="009E6FED" w:rsidP="002E5410" w:rsidR="009E6FED" w:rsidRPr="008F7DA4">
      <w:pPr>
        <w:jc w:val="center"/>
        <w:rPr>
          <w:sz w:val="23"/>
          <w:szCs w:val="23"/>
        </w:rPr>
      </w:pPr>
    </w:p>
    <w:p w:rsidRDefault="00E0790E" w:rsidP="002E5410" w:rsidR="00E0790E" w:rsidRPr="008F7DA4">
      <w:pPr>
        <w:jc w:val="center"/>
        <w:rPr>
          <w:sz w:val="23"/>
          <w:szCs w:val="23"/>
        </w:rPr>
      </w:pPr>
      <w:r w:rsidRPr="008F7DA4">
        <w:rPr>
          <w:sz w:val="23"/>
          <w:szCs w:val="23"/>
        </w:rPr>
        <w:t>r i j e š i o   j e</w:t>
      </w:r>
      <w:r w:rsidR="00A9554D" w:rsidRPr="008F7DA4">
        <w:rPr>
          <w:sz w:val="23"/>
          <w:szCs w:val="23"/>
        </w:rPr>
        <w:t xml:space="preserve"> </w:t>
      </w:r>
    </w:p>
    <w:p w:rsidRDefault="00E0790E" w:rsidP="00D426F7" w:rsidR="00AF699D" w:rsidRPr="008F7DA4">
      <w:pPr>
        <w:jc w:val="both"/>
        <w:rPr>
          <w:sz w:val="23"/>
          <w:szCs w:val="23"/>
        </w:rPr>
      </w:pPr>
      <w:r w:rsidRPr="008F7DA4">
        <w:rPr>
          <w:sz w:val="23"/>
          <w:szCs w:val="23"/>
        </w:rPr>
        <w:tab/>
      </w:r>
    </w:p>
    <w:p w:rsidRDefault="003E556C" w:rsidP="00AF699D" w:rsidR="00A906B1">
      <w:pPr>
        <w:ind w:firstLine="708"/>
        <w:jc w:val="both"/>
        <w:rPr>
          <w:sz w:val="23"/>
          <w:szCs w:val="23"/>
        </w:rPr>
      </w:pPr>
      <w:r w:rsidRPr="008F7DA4">
        <w:rPr>
          <w:sz w:val="23"/>
          <w:szCs w:val="23"/>
        </w:rPr>
        <w:t>I</w:t>
      </w:r>
      <w:r w:rsidR="00AF699D" w:rsidRPr="008F7DA4">
        <w:rPr>
          <w:sz w:val="23"/>
          <w:szCs w:val="23"/>
        </w:rPr>
        <w:t xml:space="preserve">  Is</w:t>
      </w:r>
      <w:r w:rsidRPr="008F7DA4">
        <w:rPr>
          <w:sz w:val="23"/>
          <w:szCs w:val="23"/>
        </w:rPr>
        <w:t xml:space="preserve">pravlja se </w:t>
      </w:r>
      <w:r w:rsidR="008F7DA4" w:rsidRPr="008F7DA4">
        <w:rPr>
          <w:sz w:val="23"/>
          <w:szCs w:val="23"/>
        </w:rPr>
        <w:t>Rješenje od</w:t>
      </w:r>
      <w:r w:rsidR="00243B0C">
        <w:rPr>
          <w:sz w:val="23"/>
          <w:szCs w:val="23"/>
        </w:rPr>
        <w:t xml:space="preserve"> </w:t>
      </w:r>
      <w:r w:rsidR="004661A3">
        <w:rPr>
          <w:sz w:val="23"/>
          <w:szCs w:val="23"/>
        </w:rPr>
        <w:t xml:space="preserve">03.srpnja </w:t>
      </w:r>
      <w:r w:rsidR="002474EB">
        <w:rPr>
          <w:sz w:val="23"/>
          <w:szCs w:val="23"/>
        </w:rPr>
        <w:t xml:space="preserve"> 2017.g. </w:t>
      </w:r>
      <w:r w:rsidR="00243B0C">
        <w:rPr>
          <w:sz w:val="23"/>
          <w:szCs w:val="23"/>
        </w:rPr>
        <w:t xml:space="preserve"> u  točkama </w:t>
      </w:r>
      <w:r w:rsidR="0000589D">
        <w:rPr>
          <w:sz w:val="23"/>
          <w:szCs w:val="23"/>
        </w:rPr>
        <w:t xml:space="preserve">1 i 2 izreke </w:t>
      </w:r>
      <w:r w:rsidR="0000589D" w:rsidRPr="0000589D">
        <w:rPr>
          <w:b/>
          <w:sz w:val="23"/>
          <w:szCs w:val="23"/>
        </w:rPr>
        <w:t>tako da umjesto</w:t>
      </w:r>
      <w:r w:rsidR="0000589D">
        <w:rPr>
          <w:sz w:val="23"/>
          <w:szCs w:val="23"/>
        </w:rPr>
        <w:t xml:space="preserve">: </w:t>
      </w:r>
      <w:r w:rsidR="00EB0CF0" w:rsidRPr="00345480">
        <w:rPr>
          <w:sz w:val="23"/>
          <w:szCs w:val="23"/>
        </w:rPr>
        <w:t xml:space="preserve"> </w:t>
      </w:r>
    </w:p>
    <w:p w:rsidRDefault="0000589D" w:rsidP="00AF699D" w:rsidR="0000589D" w:rsidRPr="00345480">
      <w:pPr>
        <w:ind w:firstLine="708"/>
        <w:jc w:val="both"/>
        <w:rPr>
          <w:sz w:val="23"/>
          <w:szCs w:val="23"/>
        </w:rPr>
      </w:pPr>
    </w:p>
    <w:p w:rsidRDefault="0000589D" w:rsidP="004661A3" w:rsidR="004661A3" w:rsidRPr="004661A3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"</w:t>
      </w:r>
      <w:r w:rsidR="004661A3" w:rsidRPr="004661A3">
        <w:rPr>
          <w:sz w:val="23"/>
          <w:szCs w:val="23"/>
        </w:rPr>
        <w:t>1.</w:t>
      </w:r>
      <w:r w:rsidR="004661A3" w:rsidRPr="004661A3">
        <w:rPr>
          <w:sz w:val="23"/>
          <w:szCs w:val="23"/>
        </w:rPr>
        <w:tab/>
        <w:t xml:space="preserve">Nikola Kruljac  </w:t>
      </w:r>
      <w:proofErr w:type="spellStart"/>
      <w:r w:rsidR="004661A3" w:rsidRPr="004661A3">
        <w:rPr>
          <w:sz w:val="23"/>
          <w:szCs w:val="23"/>
        </w:rPr>
        <w:t>dipl.ekonomist</w:t>
      </w:r>
      <w:proofErr w:type="spellEnd"/>
      <w:r w:rsidR="004661A3" w:rsidRPr="004661A3">
        <w:rPr>
          <w:sz w:val="23"/>
          <w:szCs w:val="23"/>
        </w:rPr>
        <w:t xml:space="preserve"> OIB: 49223643131 iz Našica, Bana Jelačića 48 na vlastiti zahtjev se razrješava dužnosti povjerenika  potrošača  Mile Šimunića Nikolića  u postupku stečaja potrošača Mile Šimunića iz Kaštel Gomilice, Ivana </w:t>
      </w:r>
      <w:proofErr w:type="spellStart"/>
      <w:r w:rsidR="004661A3" w:rsidRPr="004661A3">
        <w:rPr>
          <w:sz w:val="23"/>
          <w:szCs w:val="23"/>
        </w:rPr>
        <w:t>Merca</w:t>
      </w:r>
      <w:proofErr w:type="spellEnd"/>
      <w:r w:rsidR="004661A3" w:rsidRPr="004661A3">
        <w:rPr>
          <w:sz w:val="23"/>
          <w:szCs w:val="23"/>
        </w:rPr>
        <w:t xml:space="preserve"> 13, OIB: 55674319043.</w:t>
      </w:r>
    </w:p>
    <w:p w:rsidRDefault="004661A3" w:rsidP="004661A3" w:rsidR="004661A3" w:rsidRPr="004661A3">
      <w:pPr>
        <w:ind w:firstLine="708"/>
        <w:jc w:val="both"/>
        <w:rPr>
          <w:sz w:val="23"/>
          <w:szCs w:val="23"/>
        </w:rPr>
      </w:pPr>
    </w:p>
    <w:p w:rsidRDefault="004661A3" w:rsidP="004661A3" w:rsidR="004661A3">
      <w:pPr>
        <w:ind w:firstLine="708"/>
        <w:jc w:val="both"/>
        <w:rPr>
          <w:sz w:val="23"/>
          <w:szCs w:val="23"/>
        </w:rPr>
      </w:pPr>
      <w:r w:rsidRPr="004661A3">
        <w:rPr>
          <w:sz w:val="23"/>
          <w:szCs w:val="23"/>
        </w:rPr>
        <w:t>2.</w:t>
      </w:r>
      <w:r w:rsidRPr="004661A3">
        <w:rPr>
          <w:sz w:val="23"/>
          <w:szCs w:val="23"/>
        </w:rPr>
        <w:tab/>
        <w:t xml:space="preserve">Bože </w:t>
      </w:r>
      <w:proofErr w:type="spellStart"/>
      <w:r w:rsidRPr="004661A3">
        <w:rPr>
          <w:sz w:val="23"/>
          <w:szCs w:val="23"/>
        </w:rPr>
        <w:t>Guvo</w:t>
      </w:r>
      <w:proofErr w:type="spellEnd"/>
      <w:r w:rsidRPr="004661A3">
        <w:rPr>
          <w:sz w:val="23"/>
          <w:szCs w:val="23"/>
        </w:rPr>
        <w:t xml:space="preserve"> dr.sc.oec. OB: 55368811100 iz Splita, </w:t>
      </w:r>
      <w:proofErr w:type="spellStart"/>
      <w:r w:rsidRPr="004661A3">
        <w:rPr>
          <w:sz w:val="23"/>
          <w:szCs w:val="23"/>
        </w:rPr>
        <w:t>Smiljanićeva</w:t>
      </w:r>
      <w:proofErr w:type="spellEnd"/>
      <w:r w:rsidRPr="004661A3">
        <w:rPr>
          <w:sz w:val="23"/>
          <w:szCs w:val="23"/>
        </w:rPr>
        <w:t xml:space="preserve"> 2, </w:t>
      </w:r>
      <w:proofErr w:type="spellStart"/>
      <w:r w:rsidRPr="004661A3">
        <w:rPr>
          <w:sz w:val="23"/>
          <w:szCs w:val="23"/>
        </w:rPr>
        <w:t>mob</w:t>
      </w:r>
      <w:proofErr w:type="spellEnd"/>
      <w:r w:rsidRPr="004661A3">
        <w:rPr>
          <w:sz w:val="23"/>
          <w:szCs w:val="23"/>
        </w:rPr>
        <w:t xml:space="preserve">. 098-9113 241, tel. 021/538220, </w:t>
      </w:r>
      <w:proofErr w:type="spellStart"/>
      <w:r w:rsidRPr="004661A3">
        <w:rPr>
          <w:sz w:val="23"/>
          <w:szCs w:val="23"/>
        </w:rPr>
        <w:t>email</w:t>
      </w:r>
      <w:proofErr w:type="spellEnd"/>
      <w:r w:rsidRPr="004661A3">
        <w:rPr>
          <w:sz w:val="23"/>
          <w:szCs w:val="23"/>
        </w:rPr>
        <w:t xml:space="preserve">  </w:t>
      </w:r>
      <w:proofErr w:type="spellStart"/>
      <w:r w:rsidRPr="004661A3">
        <w:rPr>
          <w:sz w:val="23"/>
          <w:szCs w:val="23"/>
        </w:rPr>
        <w:t>bozo.guvo</w:t>
      </w:r>
      <w:proofErr w:type="spellEnd"/>
      <w:r w:rsidRPr="004661A3">
        <w:rPr>
          <w:sz w:val="23"/>
          <w:szCs w:val="23"/>
        </w:rPr>
        <w:t>@</w:t>
      </w:r>
      <w:proofErr w:type="spellStart"/>
      <w:r w:rsidRPr="004661A3">
        <w:rPr>
          <w:sz w:val="23"/>
          <w:szCs w:val="23"/>
        </w:rPr>
        <w:t>st.t</w:t>
      </w:r>
      <w:proofErr w:type="spellEnd"/>
      <w:r w:rsidRPr="004661A3">
        <w:rPr>
          <w:sz w:val="23"/>
          <w:szCs w:val="23"/>
        </w:rPr>
        <w:t>-</w:t>
      </w:r>
      <w:proofErr w:type="spellStart"/>
      <w:r w:rsidRPr="004661A3">
        <w:rPr>
          <w:sz w:val="23"/>
          <w:szCs w:val="23"/>
        </w:rPr>
        <w:t>com.hr</w:t>
      </w:r>
      <w:proofErr w:type="spellEnd"/>
      <w:r w:rsidRPr="004661A3">
        <w:rPr>
          <w:sz w:val="23"/>
          <w:szCs w:val="23"/>
        </w:rPr>
        <w:t xml:space="preserve">, imenuje se povjerenikom potrošača Dragana Nikolića OIB: 88944810442, </w:t>
      </w:r>
      <w:r>
        <w:rPr>
          <w:sz w:val="23"/>
          <w:szCs w:val="23"/>
        </w:rPr>
        <w:t>iz Jesenica, Poljička cesta 20."</w:t>
      </w:r>
      <w:r w:rsidRPr="004661A3">
        <w:rPr>
          <w:sz w:val="23"/>
          <w:szCs w:val="23"/>
        </w:rPr>
        <w:t xml:space="preserve"> </w:t>
      </w:r>
    </w:p>
    <w:p w:rsidRDefault="004661A3" w:rsidP="004661A3" w:rsidR="004661A3">
      <w:pPr>
        <w:ind w:firstLine="708"/>
        <w:jc w:val="both"/>
        <w:rPr>
          <w:sz w:val="23"/>
          <w:szCs w:val="23"/>
        </w:rPr>
      </w:pPr>
    </w:p>
    <w:p w:rsidRDefault="0000589D" w:rsidP="0000589D" w:rsidR="0000589D" w:rsidRPr="0000589D">
      <w:pPr>
        <w:ind w:firstLine="708"/>
        <w:jc w:val="both"/>
        <w:rPr>
          <w:b/>
          <w:color w:themeColor="text1" w:val="000000"/>
          <w:sz w:val="23"/>
          <w:szCs w:val="23"/>
        </w:rPr>
      </w:pPr>
      <w:r w:rsidRPr="0000589D">
        <w:rPr>
          <w:b/>
          <w:color w:themeColor="text1" w:val="000000"/>
          <w:sz w:val="23"/>
          <w:szCs w:val="23"/>
        </w:rPr>
        <w:t xml:space="preserve">ima stajati: </w:t>
      </w:r>
    </w:p>
    <w:p w:rsidRDefault="0000589D" w:rsidP="004661A3" w:rsidR="004661A3" w:rsidRPr="004661A3">
      <w:pPr>
        <w:numPr>
          <w:ilvl w:val="0"/>
          <w:numId w:val="9"/>
        </w:numPr>
        <w:jc w:val="both"/>
        <w:rPr>
          <w:sz w:val="23"/>
          <w:szCs w:val="23"/>
        </w:rPr>
      </w:pPr>
      <w:r>
        <w:rPr>
          <w:sz w:val="23"/>
          <w:szCs w:val="23"/>
        </w:rPr>
        <w:t>"</w:t>
      </w:r>
      <w:r w:rsidRPr="0000589D">
        <w:rPr>
          <w:sz w:val="23"/>
          <w:szCs w:val="23"/>
        </w:rPr>
        <w:t xml:space="preserve"> </w:t>
      </w:r>
      <w:r w:rsidR="004661A3" w:rsidRPr="004661A3">
        <w:rPr>
          <w:sz w:val="23"/>
          <w:szCs w:val="23"/>
        </w:rPr>
        <w:t xml:space="preserve">Nikola Kruljac  </w:t>
      </w:r>
      <w:proofErr w:type="spellStart"/>
      <w:r w:rsidR="004661A3" w:rsidRPr="004661A3">
        <w:rPr>
          <w:sz w:val="23"/>
          <w:szCs w:val="23"/>
        </w:rPr>
        <w:t>dipl.ekonomist</w:t>
      </w:r>
      <w:proofErr w:type="spellEnd"/>
      <w:r w:rsidR="004661A3" w:rsidRPr="004661A3">
        <w:rPr>
          <w:sz w:val="23"/>
          <w:szCs w:val="23"/>
        </w:rPr>
        <w:t xml:space="preserve"> OIB: 49223643131 iz Našica, Bana Jelačića 48 na vlastiti zahtjev se razrješava dužnosti povjerenika  potrošača  Mile Šimunića  u postupku stečaja potrošača Mile Šimunića iz Kaštel Gomilice, Ivana </w:t>
      </w:r>
      <w:proofErr w:type="spellStart"/>
      <w:r w:rsidR="004661A3" w:rsidRPr="004661A3">
        <w:rPr>
          <w:sz w:val="23"/>
          <w:szCs w:val="23"/>
        </w:rPr>
        <w:t>Merca</w:t>
      </w:r>
      <w:proofErr w:type="spellEnd"/>
      <w:r w:rsidR="004661A3" w:rsidRPr="004661A3">
        <w:rPr>
          <w:sz w:val="23"/>
          <w:szCs w:val="23"/>
        </w:rPr>
        <w:t xml:space="preserve"> 13, OIB: 55674319043.</w:t>
      </w:r>
    </w:p>
    <w:p w:rsidRDefault="004661A3" w:rsidP="004661A3" w:rsidR="004661A3" w:rsidRPr="004661A3">
      <w:pPr>
        <w:ind w:left="1080"/>
        <w:jc w:val="both"/>
        <w:rPr>
          <w:sz w:val="23"/>
          <w:szCs w:val="23"/>
        </w:rPr>
      </w:pPr>
    </w:p>
    <w:p w:rsidRDefault="004661A3" w:rsidP="004661A3" w:rsidR="004661A3" w:rsidRPr="004661A3">
      <w:pPr>
        <w:numPr>
          <w:ilvl w:val="0"/>
          <w:numId w:val="9"/>
        </w:numPr>
        <w:jc w:val="both"/>
        <w:rPr>
          <w:sz w:val="23"/>
          <w:szCs w:val="23"/>
        </w:rPr>
      </w:pPr>
      <w:r w:rsidRPr="004661A3">
        <w:rPr>
          <w:sz w:val="23"/>
          <w:szCs w:val="23"/>
        </w:rPr>
        <w:t xml:space="preserve">Bože </w:t>
      </w:r>
      <w:proofErr w:type="spellStart"/>
      <w:r w:rsidRPr="004661A3">
        <w:rPr>
          <w:sz w:val="23"/>
          <w:szCs w:val="23"/>
        </w:rPr>
        <w:t>Guvo</w:t>
      </w:r>
      <w:proofErr w:type="spellEnd"/>
      <w:r w:rsidRPr="004661A3">
        <w:rPr>
          <w:sz w:val="23"/>
          <w:szCs w:val="23"/>
        </w:rPr>
        <w:t xml:space="preserve"> dr.sc.oec. OB: 55368811100 iz Splita, </w:t>
      </w:r>
      <w:proofErr w:type="spellStart"/>
      <w:r w:rsidRPr="004661A3">
        <w:rPr>
          <w:sz w:val="23"/>
          <w:szCs w:val="23"/>
        </w:rPr>
        <w:t>Smiljanićeva</w:t>
      </w:r>
      <w:proofErr w:type="spellEnd"/>
      <w:r w:rsidRPr="004661A3">
        <w:rPr>
          <w:sz w:val="23"/>
          <w:szCs w:val="23"/>
        </w:rPr>
        <w:t xml:space="preserve"> 2, </w:t>
      </w:r>
      <w:proofErr w:type="spellStart"/>
      <w:r w:rsidRPr="004661A3">
        <w:rPr>
          <w:sz w:val="23"/>
          <w:szCs w:val="23"/>
        </w:rPr>
        <w:t>mob</w:t>
      </w:r>
      <w:proofErr w:type="spellEnd"/>
      <w:r w:rsidRPr="004661A3">
        <w:rPr>
          <w:sz w:val="23"/>
          <w:szCs w:val="23"/>
        </w:rPr>
        <w:t xml:space="preserve">. 098-9113 241, tel. 021/538220, </w:t>
      </w:r>
      <w:proofErr w:type="spellStart"/>
      <w:r w:rsidRPr="004661A3">
        <w:rPr>
          <w:sz w:val="23"/>
          <w:szCs w:val="23"/>
        </w:rPr>
        <w:t>email</w:t>
      </w:r>
      <w:proofErr w:type="spellEnd"/>
      <w:r w:rsidRPr="004661A3">
        <w:rPr>
          <w:sz w:val="23"/>
          <w:szCs w:val="23"/>
        </w:rPr>
        <w:t xml:space="preserve">  </w:t>
      </w:r>
      <w:proofErr w:type="spellStart"/>
      <w:r w:rsidRPr="004661A3">
        <w:rPr>
          <w:sz w:val="23"/>
          <w:szCs w:val="23"/>
        </w:rPr>
        <w:t>bozo.guvo</w:t>
      </w:r>
      <w:proofErr w:type="spellEnd"/>
      <w:r w:rsidRPr="004661A3">
        <w:rPr>
          <w:sz w:val="23"/>
          <w:szCs w:val="23"/>
        </w:rPr>
        <w:t>@</w:t>
      </w:r>
      <w:proofErr w:type="spellStart"/>
      <w:r w:rsidRPr="004661A3">
        <w:rPr>
          <w:sz w:val="23"/>
          <w:szCs w:val="23"/>
        </w:rPr>
        <w:t>st.t</w:t>
      </w:r>
      <w:proofErr w:type="spellEnd"/>
      <w:r w:rsidRPr="004661A3">
        <w:rPr>
          <w:sz w:val="23"/>
          <w:szCs w:val="23"/>
        </w:rPr>
        <w:t>-</w:t>
      </w:r>
      <w:proofErr w:type="spellStart"/>
      <w:r w:rsidRPr="004661A3">
        <w:rPr>
          <w:sz w:val="23"/>
          <w:szCs w:val="23"/>
        </w:rPr>
        <w:t>com.hr</w:t>
      </w:r>
      <w:proofErr w:type="spellEnd"/>
      <w:r w:rsidRPr="004661A3">
        <w:rPr>
          <w:sz w:val="23"/>
          <w:szCs w:val="23"/>
        </w:rPr>
        <w:t xml:space="preserve">, imenuje se povjerenikom potrošača Mile Šimunića iz Kaštel Gomilice, Ivana </w:t>
      </w:r>
      <w:proofErr w:type="spellStart"/>
      <w:r w:rsidRPr="004661A3">
        <w:rPr>
          <w:sz w:val="23"/>
          <w:szCs w:val="23"/>
        </w:rPr>
        <w:t>Merca</w:t>
      </w:r>
      <w:proofErr w:type="spellEnd"/>
      <w:r w:rsidRPr="004661A3">
        <w:rPr>
          <w:sz w:val="23"/>
          <w:szCs w:val="23"/>
        </w:rPr>
        <w:t xml:space="preserve"> 13, OIB: 55674319043. </w:t>
      </w:r>
      <w:r>
        <w:rPr>
          <w:sz w:val="23"/>
          <w:szCs w:val="23"/>
        </w:rPr>
        <w:t>"</w:t>
      </w:r>
      <w:r w:rsidRPr="004661A3">
        <w:rPr>
          <w:sz w:val="23"/>
          <w:szCs w:val="23"/>
        </w:rPr>
        <w:t xml:space="preserve"> </w:t>
      </w:r>
    </w:p>
    <w:p w:rsidRDefault="00EB0CF0" w:rsidP="004661A3" w:rsidR="00EB0CF0" w:rsidRPr="004661A3">
      <w:pPr>
        <w:ind w:left="1080"/>
        <w:jc w:val="both"/>
        <w:rPr>
          <w:b/>
          <w:sz w:val="23"/>
          <w:szCs w:val="23"/>
        </w:rPr>
      </w:pPr>
    </w:p>
    <w:p w:rsidRDefault="00AF699D" w:rsidP="00AF699D" w:rsidR="00AF699D" w:rsidRPr="008F7DA4">
      <w:pPr>
        <w:ind w:firstLine="708"/>
        <w:jc w:val="both"/>
        <w:rPr>
          <w:sz w:val="23"/>
          <w:szCs w:val="23"/>
        </w:rPr>
      </w:pPr>
      <w:r w:rsidRPr="008F7DA4">
        <w:rPr>
          <w:sz w:val="23"/>
          <w:szCs w:val="23"/>
        </w:rPr>
        <w:t xml:space="preserve">II U ostalom dijelu rješenje ostaje neizmijenjeno. </w:t>
      </w:r>
    </w:p>
    <w:p w:rsidRDefault="00036409" w:rsidP="00E7531D" w:rsidR="00036409" w:rsidRPr="008F7DA4">
      <w:pPr>
        <w:tabs>
          <w:tab w:pos="264" w:val="left"/>
          <w:tab w:pos="4536" w:val="center"/>
        </w:tabs>
        <w:jc w:val="center"/>
        <w:rPr>
          <w:sz w:val="23"/>
          <w:szCs w:val="23"/>
        </w:rPr>
      </w:pPr>
    </w:p>
    <w:p w:rsidRDefault="00A11DD5" w:rsidP="00E7531D" w:rsidR="006C3FD0" w:rsidRPr="008F7DA4">
      <w:pPr>
        <w:tabs>
          <w:tab w:pos="264" w:val="left"/>
          <w:tab w:pos="4536" w:val="center"/>
        </w:tabs>
        <w:jc w:val="center"/>
        <w:rPr>
          <w:sz w:val="23"/>
          <w:szCs w:val="23"/>
        </w:rPr>
      </w:pPr>
      <w:r w:rsidRPr="008F7DA4">
        <w:rPr>
          <w:sz w:val="23"/>
          <w:szCs w:val="23"/>
        </w:rPr>
        <w:t>Obr</w:t>
      </w:r>
      <w:r w:rsidR="006C3FD0" w:rsidRPr="008F7DA4">
        <w:rPr>
          <w:sz w:val="23"/>
          <w:szCs w:val="23"/>
        </w:rPr>
        <w:t>azloženje</w:t>
      </w:r>
    </w:p>
    <w:p w:rsidRDefault="006C3FD0" w:rsidP="006C3FD0" w:rsidR="006C3FD0" w:rsidRPr="008F7DA4">
      <w:pPr>
        <w:jc w:val="center"/>
        <w:rPr>
          <w:b/>
          <w:sz w:val="23"/>
          <w:szCs w:val="23"/>
        </w:rPr>
      </w:pPr>
    </w:p>
    <w:p w:rsidRDefault="006C3FD0" w:rsidP="00C079F2" w:rsidR="00B333BA" w:rsidRPr="008F7DA4">
      <w:pPr>
        <w:jc w:val="both"/>
        <w:rPr>
          <w:sz w:val="23"/>
          <w:szCs w:val="23"/>
        </w:rPr>
      </w:pPr>
      <w:r w:rsidRPr="008F7DA4">
        <w:rPr>
          <w:sz w:val="23"/>
          <w:szCs w:val="23"/>
        </w:rPr>
        <w:tab/>
        <w:t>U</w:t>
      </w:r>
      <w:r w:rsidR="00EB0CF0" w:rsidRPr="008F7DA4">
        <w:rPr>
          <w:sz w:val="23"/>
          <w:szCs w:val="23"/>
        </w:rPr>
        <w:t xml:space="preserve"> </w:t>
      </w:r>
      <w:r w:rsidR="008F7DA4" w:rsidRPr="008F7DA4">
        <w:rPr>
          <w:sz w:val="23"/>
          <w:szCs w:val="23"/>
        </w:rPr>
        <w:t xml:space="preserve">Rješenju od </w:t>
      </w:r>
      <w:r w:rsidR="0000589D">
        <w:rPr>
          <w:sz w:val="23"/>
          <w:szCs w:val="23"/>
        </w:rPr>
        <w:t>0</w:t>
      </w:r>
      <w:r w:rsidR="004661A3">
        <w:rPr>
          <w:sz w:val="23"/>
          <w:szCs w:val="23"/>
        </w:rPr>
        <w:t xml:space="preserve">3.srpnja </w:t>
      </w:r>
      <w:r w:rsidR="002474EB">
        <w:rPr>
          <w:sz w:val="23"/>
          <w:szCs w:val="23"/>
        </w:rPr>
        <w:t>2017</w:t>
      </w:r>
      <w:r w:rsidR="00345480">
        <w:rPr>
          <w:sz w:val="23"/>
          <w:szCs w:val="23"/>
        </w:rPr>
        <w:t xml:space="preserve">.g. </w:t>
      </w:r>
      <w:r w:rsidR="008F7DA4" w:rsidRPr="008F7DA4">
        <w:rPr>
          <w:sz w:val="23"/>
          <w:szCs w:val="23"/>
        </w:rPr>
        <w:t xml:space="preserve"> </w:t>
      </w:r>
      <w:r w:rsidR="00CA1C8A" w:rsidRPr="008F7DA4">
        <w:rPr>
          <w:sz w:val="23"/>
          <w:szCs w:val="23"/>
        </w:rPr>
        <w:t>ovo</w:t>
      </w:r>
      <w:r w:rsidR="00C63EB8" w:rsidRPr="008F7DA4">
        <w:rPr>
          <w:sz w:val="23"/>
          <w:szCs w:val="23"/>
        </w:rPr>
        <w:t xml:space="preserve">g </w:t>
      </w:r>
      <w:r w:rsidR="00747E39" w:rsidRPr="008F7DA4">
        <w:rPr>
          <w:sz w:val="23"/>
          <w:szCs w:val="23"/>
        </w:rPr>
        <w:t>suda,</w:t>
      </w:r>
      <w:r w:rsidR="006E503A" w:rsidRPr="008F7DA4">
        <w:rPr>
          <w:sz w:val="23"/>
          <w:szCs w:val="23"/>
        </w:rPr>
        <w:t xml:space="preserve"> </w:t>
      </w:r>
      <w:r w:rsidR="00D35C17" w:rsidRPr="008F7DA4">
        <w:rPr>
          <w:sz w:val="23"/>
          <w:szCs w:val="23"/>
        </w:rPr>
        <w:t>u</w:t>
      </w:r>
      <w:r w:rsidR="00036409" w:rsidRPr="008F7DA4">
        <w:rPr>
          <w:sz w:val="23"/>
          <w:szCs w:val="23"/>
        </w:rPr>
        <w:t xml:space="preserve"> </w:t>
      </w:r>
      <w:r w:rsidR="00243B0C">
        <w:rPr>
          <w:sz w:val="23"/>
          <w:szCs w:val="23"/>
        </w:rPr>
        <w:t xml:space="preserve">izreci u točkama </w:t>
      </w:r>
      <w:r w:rsidR="0000589D">
        <w:rPr>
          <w:sz w:val="23"/>
          <w:szCs w:val="23"/>
        </w:rPr>
        <w:t>1 i 2</w:t>
      </w:r>
      <w:r w:rsidR="00243B0C" w:rsidRPr="00243B0C">
        <w:rPr>
          <w:sz w:val="23"/>
          <w:szCs w:val="23"/>
        </w:rPr>
        <w:t>.</w:t>
      </w:r>
      <w:r w:rsidR="00345480">
        <w:rPr>
          <w:sz w:val="23"/>
          <w:szCs w:val="23"/>
        </w:rPr>
        <w:t xml:space="preserve">, </w:t>
      </w:r>
      <w:r w:rsidR="008F7DA4" w:rsidRPr="008F7DA4">
        <w:rPr>
          <w:sz w:val="23"/>
          <w:szCs w:val="23"/>
        </w:rPr>
        <w:t>po</w:t>
      </w:r>
      <w:r w:rsidR="00036409" w:rsidRPr="008F7DA4">
        <w:rPr>
          <w:sz w:val="23"/>
          <w:szCs w:val="23"/>
        </w:rPr>
        <w:t xml:space="preserve">tkrala </w:t>
      </w:r>
      <w:r w:rsidR="00EB0CF0" w:rsidRPr="008F7DA4">
        <w:rPr>
          <w:sz w:val="23"/>
          <w:szCs w:val="23"/>
        </w:rPr>
        <w:t xml:space="preserve">se </w:t>
      </w:r>
      <w:r w:rsidR="00345480">
        <w:rPr>
          <w:sz w:val="23"/>
          <w:szCs w:val="23"/>
        </w:rPr>
        <w:t xml:space="preserve">očita omaška </w:t>
      </w:r>
      <w:r w:rsidR="0000589D">
        <w:rPr>
          <w:sz w:val="23"/>
          <w:szCs w:val="23"/>
        </w:rPr>
        <w:t>u pisanju.</w:t>
      </w:r>
    </w:p>
    <w:p w:rsidRDefault="007A196F" w:rsidP="00CD3ACF" w:rsidR="00C079F2" w:rsidRPr="008F7DA4">
      <w:pPr>
        <w:ind w:firstLine="708"/>
        <w:jc w:val="both"/>
        <w:rPr>
          <w:sz w:val="23"/>
          <w:szCs w:val="23"/>
        </w:rPr>
      </w:pPr>
      <w:r w:rsidRPr="008F7DA4">
        <w:rPr>
          <w:sz w:val="23"/>
          <w:szCs w:val="23"/>
        </w:rPr>
        <w:t>Stoga je sud</w:t>
      </w:r>
      <w:r w:rsidR="006C3FD0" w:rsidRPr="008F7DA4">
        <w:rPr>
          <w:sz w:val="23"/>
          <w:szCs w:val="23"/>
        </w:rPr>
        <w:t xml:space="preserve"> temeljem ovlasti i</w:t>
      </w:r>
      <w:r w:rsidR="00CB5626" w:rsidRPr="008F7DA4">
        <w:rPr>
          <w:sz w:val="23"/>
          <w:szCs w:val="23"/>
        </w:rPr>
        <w:t>z odredbe članka 342. stavak 1.</w:t>
      </w:r>
      <w:r w:rsidR="006C3FD0" w:rsidRPr="008F7DA4">
        <w:rPr>
          <w:sz w:val="23"/>
          <w:szCs w:val="23"/>
        </w:rPr>
        <w:t xml:space="preserve"> </w:t>
      </w:r>
      <w:r w:rsidR="00CB5626" w:rsidRPr="008F7DA4">
        <w:rPr>
          <w:sz w:val="23"/>
          <w:szCs w:val="23"/>
        </w:rPr>
        <w:t>Zakona o parničnom postupku ("Narodne novine" broj 53/91, 91/92, 58/93, 112/99, 88/01, 117/0</w:t>
      </w:r>
      <w:r w:rsidR="00712CFD" w:rsidRPr="008F7DA4">
        <w:rPr>
          <w:sz w:val="23"/>
          <w:szCs w:val="23"/>
        </w:rPr>
        <w:t>3, 88/05, 02/07, 84/08, 123/08,</w:t>
      </w:r>
      <w:r w:rsidR="00CB5626" w:rsidRPr="008F7DA4">
        <w:rPr>
          <w:sz w:val="23"/>
          <w:szCs w:val="23"/>
        </w:rPr>
        <w:t xml:space="preserve"> 57/11</w:t>
      </w:r>
      <w:r w:rsidR="00712CFD" w:rsidRPr="008F7DA4">
        <w:rPr>
          <w:sz w:val="23"/>
          <w:szCs w:val="23"/>
        </w:rPr>
        <w:t xml:space="preserve"> i 25/13</w:t>
      </w:r>
      <w:r w:rsidR="00CB5626" w:rsidRPr="008F7DA4">
        <w:rPr>
          <w:sz w:val="23"/>
          <w:szCs w:val="23"/>
        </w:rPr>
        <w:t xml:space="preserve"> - dalje ZPP-a)</w:t>
      </w:r>
      <w:r w:rsidR="002E5410" w:rsidRPr="008F7DA4">
        <w:rPr>
          <w:sz w:val="23"/>
          <w:szCs w:val="23"/>
        </w:rPr>
        <w:t>,</w:t>
      </w:r>
      <w:r w:rsidR="00CB5626" w:rsidRPr="008F7DA4">
        <w:rPr>
          <w:sz w:val="23"/>
          <w:szCs w:val="23"/>
        </w:rPr>
        <w:t xml:space="preserve"> </w:t>
      </w:r>
      <w:r w:rsidR="006C3FD0" w:rsidRPr="008F7DA4">
        <w:rPr>
          <w:sz w:val="23"/>
          <w:szCs w:val="23"/>
        </w:rPr>
        <w:t xml:space="preserve">odlučio kao u izreci ovog rješenja. </w:t>
      </w:r>
    </w:p>
    <w:p w:rsidRDefault="00C079F2" w:rsidP="00C079F2" w:rsidR="00C079F2" w:rsidRPr="008F7DA4">
      <w:pPr>
        <w:jc w:val="both"/>
        <w:rPr>
          <w:sz w:val="23"/>
          <w:szCs w:val="23"/>
        </w:rPr>
      </w:pPr>
    </w:p>
    <w:p w:rsidRDefault="00F3025C" w:rsidP="00F3025C" w:rsidR="00F3025C" w:rsidRPr="008F7DA4">
      <w:pPr>
        <w:jc w:val="center"/>
        <w:rPr>
          <w:sz w:val="23"/>
          <w:szCs w:val="23"/>
        </w:rPr>
      </w:pPr>
      <w:r w:rsidRPr="008F7DA4">
        <w:rPr>
          <w:sz w:val="23"/>
          <w:szCs w:val="23"/>
        </w:rPr>
        <w:t xml:space="preserve">U Splitu, </w:t>
      </w:r>
      <w:r w:rsidR="00C72BBB">
        <w:rPr>
          <w:sz w:val="23"/>
          <w:szCs w:val="23"/>
        </w:rPr>
        <w:t>0</w:t>
      </w:r>
      <w:r w:rsidR="0000589D">
        <w:rPr>
          <w:sz w:val="23"/>
          <w:szCs w:val="23"/>
        </w:rPr>
        <w:t>7.</w:t>
      </w:r>
      <w:r w:rsidR="004661A3">
        <w:rPr>
          <w:sz w:val="23"/>
          <w:szCs w:val="23"/>
        </w:rPr>
        <w:t>studenoga</w:t>
      </w:r>
      <w:r w:rsidR="00243B0C">
        <w:rPr>
          <w:sz w:val="23"/>
          <w:szCs w:val="23"/>
        </w:rPr>
        <w:t xml:space="preserve"> </w:t>
      </w:r>
      <w:r w:rsidR="00AF699D" w:rsidRPr="008F7DA4">
        <w:rPr>
          <w:sz w:val="23"/>
          <w:szCs w:val="23"/>
        </w:rPr>
        <w:t xml:space="preserve"> 2017</w:t>
      </w:r>
      <w:r w:rsidR="008F2490" w:rsidRPr="008F7DA4">
        <w:rPr>
          <w:sz w:val="23"/>
          <w:szCs w:val="23"/>
        </w:rPr>
        <w:t>.</w:t>
      </w:r>
      <w:r w:rsidR="00CB5078" w:rsidRPr="008F7DA4">
        <w:rPr>
          <w:sz w:val="23"/>
          <w:szCs w:val="23"/>
        </w:rPr>
        <w:t xml:space="preserve"> </w:t>
      </w:r>
      <w:r w:rsidR="00036409" w:rsidRPr="008F7DA4">
        <w:rPr>
          <w:sz w:val="23"/>
          <w:szCs w:val="23"/>
        </w:rPr>
        <w:t>g.</w:t>
      </w:r>
    </w:p>
    <w:p w:rsidRDefault="00F3025C" w:rsidP="00F3025C" w:rsidR="00F3025C" w:rsidRPr="008F7DA4">
      <w:pPr>
        <w:jc w:val="both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="002E5410" w:rsidRPr="008F7DA4">
        <w:rPr>
          <w:b/>
          <w:sz w:val="23"/>
          <w:szCs w:val="23"/>
        </w:rPr>
        <w:t xml:space="preserve">                           </w:t>
      </w:r>
      <w:r w:rsidR="008578E9" w:rsidRPr="008F7DA4">
        <w:rPr>
          <w:b/>
          <w:sz w:val="23"/>
          <w:szCs w:val="23"/>
        </w:rPr>
        <w:t xml:space="preserve"> </w:t>
      </w:r>
      <w:r w:rsidR="002E5410" w:rsidRPr="008F7DA4">
        <w:rPr>
          <w:b/>
          <w:sz w:val="23"/>
          <w:szCs w:val="23"/>
        </w:rPr>
        <w:t xml:space="preserve"> </w:t>
      </w:r>
      <w:r w:rsidRPr="008F7DA4">
        <w:rPr>
          <w:b/>
          <w:sz w:val="23"/>
          <w:szCs w:val="23"/>
        </w:rPr>
        <w:t>S U D A C</w:t>
      </w:r>
      <w:r w:rsidR="00B333BA" w:rsidRPr="008F7DA4">
        <w:rPr>
          <w:b/>
          <w:sz w:val="23"/>
          <w:szCs w:val="23"/>
        </w:rPr>
        <w:t xml:space="preserve"> </w:t>
      </w:r>
    </w:p>
    <w:p w:rsidRDefault="00F3025C" w:rsidP="00F3025C" w:rsidR="00F3025C" w:rsidRPr="008F7DA4">
      <w:pPr>
        <w:jc w:val="both"/>
        <w:rPr>
          <w:b/>
          <w:sz w:val="23"/>
          <w:szCs w:val="23"/>
        </w:rPr>
      </w:pPr>
    </w:p>
    <w:p w:rsidRDefault="00AE2C0E" w:rsidP="00F3025C" w:rsidR="006D771D" w:rsidRPr="008F7DA4">
      <w:pPr>
        <w:jc w:val="both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="002E5410" w:rsidRPr="008F7DA4">
        <w:rPr>
          <w:sz w:val="23"/>
          <w:szCs w:val="23"/>
        </w:rPr>
        <w:t xml:space="preserve">                       </w:t>
      </w:r>
      <w:r w:rsidR="00A81E8F" w:rsidRPr="008F7DA4">
        <w:rPr>
          <w:sz w:val="23"/>
          <w:szCs w:val="23"/>
        </w:rPr>
        <w:t xml:space="preserve">             </w:t>
      </w:r>
      <w:r w:rsidR="002E5410" w:rsidRPr="008F7DA4">
        <w:rPr>
          <w:sz w:val="23"/>
          <w:szCs w:val="23"/>
        </w:rPr>
        <w:t xml:space="preserve">  </w:t>
      </w:r>
      <w:r w:rsidR="00A81E8F" w:rsidRPr="008F7DA4">
        <w:rPr>
          <w:b/>
          <w:sz w:val="23"/>
          <w:szCs w:val="23"/>
        </w:rPr>
        <w:t>Irena Klisović</w:t>
      </w:r>
    </w:p>
    <w:p w:rsidRDefault="003B0A43" w:rsidP="00F3025C" w:rsidR="003B0A43" w:rsidRPr="008F7DA4">
      <w:pPr>
        <w:jc w:val="both"/>
        <w:rPr>
          <w:b/>
          <w:sz w:val="23"/>
          <w:szCs w:val="23"/>
        </w:rPr>
      </w:pPr>
    </w:p>
    <w:p w:rsidRDefault="006D771D" w:rsidP="00AA39BD" w:rsidR="00AA39BD" w:rsidRPr="008F7DA4">
      <w:pPr>
        <w:jc w:val="both"/>
        <w:rPr>
          <w:sz w:val="23"/>
          <w:szCs w:val="23"/>
        </w:rPr>
      </w:pPr>
      <w:r w:rsidRPr="008F7DA4">
        <w:rPr>
          <w:sz w:val="23"/>
          <w:szCs w:val="23"/>
        </w:rPr>
        <w:t xml:space="preserve">POUKA O PRAVNOM LIJEKU: Protiv </w:t>
      </w:r>
      <w:r w:rsidR="0056764C" w:rsidRPr="008F7DA4">
        <w:rPr>
          <w:sz w:val="23"/>
          <w:szCs w:val="23"/>
        </w:rPr>
        <w:t>ovog rješenja</w:t>
      </w:r>
      <w:r w:rsidRPr="008F7DA4">
        <w:rPr>
          <w:sz w:val="23"/>
          <w:szCs w:val="23"/>
        </w:rPr>
        <w:t xml:space="preserve"> nezadovoljna stra</w:t>
      </w:r>
      <w:r w:rsidR="0088037B" w:rsidRPr="008F7DA4">
        <w:rPr>
          <w:sz w:val="23"/>
          <w:szCs w:val="23"/>
        </w:rPr>
        <w:t xml:space="preserve">nka ima pravo žalbe u roku od </w:t>
      </w:r>
      <w:r w:rsidR="00A11DD5" w:rsidRPr="008F7DA4">
        <w:rPr>
          <w:sz w:val="23"/>
          <w:szCs w:val="23"/>
        </w:rPr>
        <w:t>8</w:t>
      </w:r>
      <w:r w:rsidRPr="008F7DA4">
        <w:rPr>
          <w:sz w:val="23"/>
          <w:szCs w:val="23"/>
        </w:rPr>
        <w:t xml:space="preserve"> dana od dana primitka pismenog otpravka ist</w:t>
      </w:r>
      <w:r w:rsidR="008A3030" w:rsidRPr="008F7DA4">
        <w:rPr>
          <w:sz w:val="23"/>
          <w:szCs w:val="23"/>
        </w:rPr>
        <w:t>og</w:t>
      </w:r>
      <w:r w:rsidRPr="008F7DA4">
        <w:rPr>
          <w:sz w:val="23"/>
          <w:szCs w:val="23"/>
        </w:rPr>
        <w:t>. Žalba se podnosi Županijskom sudu u Splitu, a putem ovog suda u tri primjerka.</w:t>
      </w:r>
    </w:p>
    <w:p w:rsidRDefault="002E5410" w:rsidP="00AA39BD" w:rsidR="002E5410" w:rsidRPr="008F7DA4">
      <w:pPr>
        <w:jc w:val="both"/>
        <w:rPr>
          <w:sz w:val="23"/>
          <w:szCs w:val="23"/>
        </w:rPr>
      </w:pPr>
    </w:p>
    <w:p w:rsidRDefault="00A906B1" w:rsidP="002474EB" w:rsidR="009E6FED" w:rsidRPr="008F7DA4">
      <w:pPr>
        <w:jc w:val="both"/>
        <w:rPr>
          <w:bCs/>
          <w:sz w:val="23"/>
          <w:szCs w:val="23"/>
        </w:rPr>
      </w:pPr>
      <w:r w:rsidRPr="008F7DA4">
        <w:rPr>
          <w:b/>
          <w:i/>
          <w:sz w:val="23"/>
          <w:szCs w:val="23"/>
        </w:rPr>
        <w:t>DNA</w:t>
      </w:r>
      <w:r w:rsidR="002474EB">
        <w:rPr>
          <w:b/>
          <w:i/>
          <w:sz w:val="23"/>
          <w:szCs w:val="23"/>
        </w:rPr>
        <w:t xml:space="preserve">: oglasna ploča </w:t>
      </w:r>
    </w:p>
    <w:p w:rsidRDefault="001E388C" w:rsidP="009E6FED" w:rsidR="001E388C" w:rsidRPr="008F7DA4">
      <w:pPr>
        <w:ind w:left="1020"/>
        <w:rPr>
          <w:sz w:val="23"/>
          <w:szCs w:val="23"/>
        </w:rPr>
      </w:pPr>
    </w:p>
    <w:sectPr w:rsidSect="0000589D" w:rsidR="001E388C" w:rsidRPr="008F7DA4">
      <w:headerReference w:type="default" r:id="rId12"/>
      <w:pgSz w:h="16838" w:w="11906"/>
      <w:pgMar w:gutter="0" w:footer="708" w:header="567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654A" w:rsidR="0050654A">
      <w:r>
        <w:separator/>
      </w:r>
    </w:p>
  </w:endnote>
  <w:endnote w:id="0" w:type="continuationSeparator">
    <w:p w:rsidRDefault="0050654A" w:rsidR="00506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654A" w:rsidR="0050654A">
      <w:r>
        <w:separator/>
      </w:r>
    </w:p>
  </w:footnote>
  <w:footnote w:id="0" w:type="continuationSeparator">
    <w:p w:rsidRDefault="0050654A" w:rsidR="005065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284" w:rsidR="00AB6284">
    <w:pPr>
      <w:pStyle w:val="Zaglavlje"/>
    </w:pP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053BD"/>
    <w:multiLevelType w:val="hybridMultilevel"/>
    <w:tmpl w:val="8A7AF64E"/>
    <w:lvl w:tplc="F1166EA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">
    <w:nsid w:val="25876ACA"/>
    <w:multiLevelType w:val="hybridMultilevel"/>
    <w:tmpl w:val="DC8EAD2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6A4AE3"/>
    <w:multiLevelType w:val="hybridMultilevel"/>
    <w:tmpl w:val="4170D0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4282C"/>
    <w:multiLevelType w:val="hybridMultilevel"/>
    <w:tmpl w:val="9E640BD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5560EA"/>
    <w:multiLevelType w:val="hybridMultilevel"/>
    <w:tmpl w:val="BA70105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6">
    <w:nsid w:val="4836758A"/>
    <w:multiLevelType w:val="hybridMultilevel"/>
    <w:tmpl w:val="DCCC19B0"/>
    <w:lvl w:tplc="E35AA0F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49D527D5"/>
    <w:multiLevelType w:val="hybridMultilevel"/>
    <w:tmpl w:val="17D23AF6"/>
    <w:lvl w:tplc="8EACC996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8">
    <w:nsid w:val="4ECD5197"/>
    <w:multiLevelType w:val="hybridMultilevel"/>
    <w:tmpl w:val="9D344816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0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1C47"/>
    <w:rsid w:val="0000589D"/>
    <w:rsid w:val="0001421D"/>
    <w:rsid w:val="0001609E"/>
    <w:rsid w:val="00025BAF"/>
    <w:rsid w:val="00031434"/>
    <w:rsid w:val="00036409"/>
    <w:rsid w:val="0004438A"/>
    <w:rsid w:val="0006554B"/>
    <w:rsid w:val="00073278"/>
    <w:rsid w:val="0007436F"/>
    <w:rsid w:val="00084720"/>
    <w:rsid w:val="00092AF6"/>
    <w:rsid w:val="000A63BD"/>
    <w:rsid w:val="000C14DE"/>
    <w:rsid w:val="001077C0"/>
    <w:rsid w:val="00165E24"/>
    <w:rsid w:val="001725B3"/>
    <w:rsid w:val="00175507"/>
    <w:rsid w:val="00176617"/>
    <w:rsid w:val="00194D8A"/>
    <w:rsid w:val="001A1DDE"/>
    <w:rsid w:val="001A5DEB"/>
    <w:rsid w:val="001E1C6B"/>
    <w:rsid w:val="001E388C"/>
    <w:rsid w:val="001E753A"/>
    <w:rsid w:val="00215EF6"/>
    <w:rsid w:val="00234BD3"/>
    <w:rsid w:val="00243B0C"/>
    <w:rsid w:val="002474EB"/>
    <w:rsid w:val="002541B0"/>
    <w:rsid w:val="00264076"/>
    <w:rsid w:val="00272624"/>
    <w:rsid w:val="00274F14"/>
    <w:rsid w:val="002B7B34"/>
    <w:rsid w:val="002C0C79"/>
    <w:rsid w:val="002D33A0"/>
    <w:rsid w:val="002E5410"/>
    <w:rsid w:val="002F22F5"/>
    <w:rsid w:val="002F6406"/>
    <w:rsid w:val="003113F0"/>
    <w:rsid w:val="00320974"/>
    <w:rsid w:val="00334E8E"/>
    <w:rsid w:val="00336748"/>
    <w:rsid w:val="00345480"/>
    <w:rsid w:val="00350D00"/>
    <w:rsid w:val="00354A95"/>
    <w:rsid w:val="00380AF3"/>
    <w:rsid w:val="003943C3"/>
    <w:rsid w:val="003B0A43"/>
    <w:rsid w:val="003B3802"/>
    <w:rsid w:val="003C69BB"/>
    <w:rsid w:val="003C7F5A"/>
    <w:rsid w:val="003C7FB4"/>
    <w:rsid w:val="003E1C47"/>
    <w:rsid w:val="003E556C"/>
    <w:rsid w:val="003E6142"/>
    <w:rsid w:val="003F0B05"/>
    <w:rsid w:val="003F3D59"/>
    <w:rsid w:val="003F44A5"/>
    <w:rsid w:val="00443D6B"/>
    <w:rsid w:val="00454EC1"/>
    <w:rsid w:val="004661A3"/>
    <w:rsid w:val="00470B2C"/>
    <w:rsid w:val="00473162"/>
    <w:rsid w:val="00481168"/>
    <w:rsid w:val="0049090F"/>
    <w:rsid w:val="004947CD"/>
    <w:rsid w:val="004F45C7"/>
    <w:rsid w:val="00503D97"/>
    <w:rsid w:val="0050654A"/>
    <w:rsid w:val="0050701F"/>
    <w:rsid w:val="0051115E"/>
    <w:rsid w:val="005125CE"/>
    <w:rsid w:val="00547571"/>
    <w:rsid w:val="00553F35"/>
    <w:rsid w:val="00565458"/>
    <w:rsid w:val="00565E50"/>
    <w:rsid w:val="0056639E"/>
    <w:rsid w:val="0056764C"/>
    <w:rsid w:val="005812BB"/>
    <w:rsid w:val="005826E0"/>
    <w:rsid w:val="005950D9"/>
    <w:rsid w:val="005967DE"/>
    <w:rsid w:val="005A60BE"/>
    <w:rsid w:val="005A6364"/>
    <w:rsid w:val="005B7204"/>
    <w:rsid w:val="005C0113"/>
    <w:rsid w:val="005E324B"/>
    <w:rsid w:val="005E69E7"/>
    <w:rsid w:val="005E7C5E"/>
    <w:rsid w:val="005F42B6"/>
    <w:rsid w:val="00675A34"/>
    <w:rsid w:val="00687251"/>
    <w:rsid w:val="00690DEC"/>
    <w:rsid w:val="00695B4A"/>
    <w:rsid w:val="00696074"/>
    <w:rsid w:val="006C3FD0"/>
    <w:rsid w:val="006D2EED"/>
    <w:rsid w:val="006D771D"/>
    <w:rsid w:val="006E503A"/>
    <w:rsid w:val="00712CFD"/>
    <w:rsid w:val="007130A9"/>
    <w:rsid w:val="0072606B"/>
    <w:rsid w:val="00727DE6"/>
    <w:rsid w:val="00742F6C"/>
    <w:rsid w:val="00747E39"/>
    <w:rsid w:val="00752D23"/>
    <w:rsid w:val="00762A9D"/>
    <w:rsid w:val="00776B68"/>
    <w:rsid w:val="007947AB"/>
    <w:rsid w:val="00795CC6"/>
    <w:rsid w:val="007A196F"/>
    <w:rsid w:val="007A2BB4"/>
    <w:rsid w:val="007B62C7"/>
    <w:rsid w:val="007C5545"/>
    <w:rsid w:val="007F7F87"/>
    <w:rsid w:val="008479DE"/>
    <w:rsid w:val="00847C38"/>
    <w:rsid w:val="008532E5"/>
    <w:rsid w:val="008557B4"/>
    <w:rsid w:val="008578E9"/>
    <w:rsid w:val="00867F2C"/>
    <w:rsid w:val="0088037B"/>
    <w:rsid w:val="008A3030"/>
    <w:rsid w:val="008D30BB"/>
    <w:rsid w:val="008D386D"/>
    <w:rsid w:val="008D499B"/>
    <w:rsid w:val="008F2490"/>
    <w:rsid w:val="008F7DA4"/>
    <w:rsid w:val="00921B26"/>
    <w:rsid w:val="009648DF"/>
    <w:rsid w:val="0097620F"/>
    <w:rsid w:val="00997A7E"/>
    <w:rsid w:val="009E6AC7"/>
    <w:rsid w:val="009E6FED"/>
    <w:rsid w:val="009F2F92"/>
    <w:rsid w:val="00A031F2"/>
    <w:rsid w:val="00A0631B"/>
    <w:rsid w:val="00A11DD5"/>
    <w:rsid w:val="00A17859"/>
    <w:rsid w:val="00A4353A"/>
    <w:rsid w:val="00A43E0B"/>
    <w:rsid w:val="00A4426E"/>
    <w:rsid w:val="00A44C46"/>
    <w:rsid w:val="00A81E8F"/>
    <w:rsid w:val="00A84091"/>
    <w:rsid w:val="00A906B1"/>
    <w:rsid w:val="00A9554D"/>
    <w:rsid w:val="00AA39BD"/>
    <w:rsid w:val="00AB0875"/>
    <w:rsid w:val="00AB6284"/>
    <w:rsid w:val="00AD19C4"/>
    <w:rsid w:val="00AD2FE8"/>
    <w:rsid w:val="00AE2C0E"/>
    <w:rsid w:val="00AF1617"/>
    <w:rsid w:val="00AF699D"/>
    <w:rsid w:val="00B07046"/>
    <w:rsid w:val="00B11F2A"/>
    <w:rsid w:val="00B203C5"/>
    <w:rsid w:val="00B22B9B"/>
    <w:rsid w:val="00B333BA"/>
    <w:rsid w:val="00B33E45"/>
    <w:rsid w:val="00B776F2"/>
    <w:rsid w:val="00BA3482"/>
    <w:rsid w:val="00BB2EA0"/>
    <w:rsid w:val="00BC6038"/>
    <w:rsid w:val="00BD0D67"/>
    <w:rsid w:val="00BF43C6"/>
    <w:rsid w:val="00C079F2"/>
    <w:rsid w:val="00C35C61"/>
    <w:rsid w:val="00C35E81"/>
    <w:rsid w:val="00C50EA4"/>
    <w:rsid w:val="00C578B9"/>
    <w:rsid w:val="00C63EB8"/>
    <w:rsid w:val="00C700AC"/>
    <w:rsid w:val="00C72BBB"/>
    <w:rsid w:val="00CA1C8A"/>
    <w:rsid w:val="00CA4164"/>
    <w:rsid w:val="00CB5078"/>
    <w:rsid w:val="00CB5626"/>
    <w:rsid w:val="00CD3ACF"/>
    <w:rsid w:val="00D140DF"/>
    <w:rsid w:val="00D261B9"/>
    <w:rsid w:val="00D26FD7"/>
    <w:rsid w:val="00D35C17"/>
    <w:rsid w:val="00D426F7"/>
    <w:rsid w:val="00D4451E"/>
    <w:rsid w:val="00DB5733"/>
    <w:rsid w:val="00DC320E"/>
    <w:rsid w:val="00E0359C"/>
    <w:rsid w:val="00E0790E"/>
    <w:rsid w:val="00E369DE"/>
    <w:rsid w:val="00E57FF8"/>
    <w:rsid w:val="00E62EC2"/>
    <w:rsid w:val="00E7531D"/>
    <w:rsid w:val="00E75BC5"/>
    <w:rsid w:val="00E83131"/>
    <w:rsid w:val="00EB0CF0"/>
    <w:rsid w:val="00EC0264"/>
    <w:rsid w:val="00ED7B32"/>
    <w:rsid w:val="00EE0412"/>
    <w:rsid w:val="00F01289"/>
    <w:rsid w:val="00F07DDE"/>
    <w:rsid w:val="00F3025C"/>
    <w:rsid w:val="00F37BDC"/>
    <w:rsid w:val="00F56B61"/>
    <w:rsid w:val="00F828FB"/>
    <w:rsid w:val="00FA461A"/>
    <w:rsid w:val="00FB155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790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079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079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3D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7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C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C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C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C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790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079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079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3D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7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C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C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C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C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215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32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6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931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456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D1ACFC.00B6A18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Šimunić</izvorni_sadrzaj>
    <derivirana_varijabla naziv="DomainObject.Predmet.StrankaFormated_1">  Mile Šimunić</derivirana_varijabla>
  </DomainObject.Predmet.StrankaFormated>
  <DomainObject.Predmet.StrankaFormatedOIB>
    <izvorni_sadrzaj>  Mile Šimunić, OIB 55674319043</izvorni_sadrzaj>
    <derivirana_varijabla naziv="DomainObject.Predmet.StrankaFormatedOIB_1">  Mile Šimunić, OIB 55674319043</derivirana_varijabla>
  </DomainObject.Predmet.StrankaFormatedOIB>
  <DomainObject.Predmet.StrankaFormatedWithAdress>
    <izvorni_sadrzaj> Mile Šimunić, Ivana Mertza 13, 21214 Kaštel Gomilica</izvorni_sadrzaj>
    <derivirana_varijabla naziv="DomainObject.Predmet.StrankaFormatedWithAdress_1"> Mile Šimunić, Ivana Mertza 13, 21214 Kaštel Gomilica</derivirana_varijabla>
  </DomainObject.Predmet.StrankaFormatedWithAdress>
  <DomainObject.Predmet.StrankaFormatedWithAdressOIB>
    <izvorni_sadrzaj> Mile Šimunić, OIB 55674319043, Ivana Mertza 13, 21214 Kaštel Gomilica</izvorni_sadrzaj>
    <derivirana_varijabla naziv="DomainObject.Predmet.StrankaFormatedWithAdressOIB_1"> Mile Šimunić, OIB 55674319043, Ivana Mertza 13, 21214 Kaštel Gomilica</derivirana_varijabla>
  </DomainObject.Predmet.StrankaFormatedWithAdressOIB>
  <DomainObject.Predmet.StrankaWithAdress>
    <izvorni_sadrzaj>Mile Šimunić Ivana Mertza 13,21214 Kaštel Gomilica</izvorni_sadrzaj>
    <derivirana_varijabla naziv="DomainObject.Predmet.StrankaWithAdress_1">Mile Šimunić Ivana Mertza 13,21214 Kaštel Gomilica</derivirana_varijabla>
  </DomainObject.Predmet.StrankaWithAdress>
  <DomainObject.Predmet.StrankaWithAdressOIB>
    <izvorni_sadrzaj>Mile Šimunić, OIB 55674319043, Ivana Mertza 13,21214 Kaštel Gomilica</izvorni_sadrzaj>
    <derivirana_varijabla naziv="DomainObject.Predmet.StrankaWithAdressOIB_1">Mile Šimunić, OIB 55674319043, Ivana Mertza 13,21214 Kaštel Gomilica</derivirana_varijabla>
  </DomainObject.Predmet.StrankaWithAdressOIB>
  <DomainObject.Predmet.StrankaNazivFormated>
    <izvorni_sadrzaj>Mile Šimunić</izvorni_sadrzaj>
    <derivirana_varijabla naziv="DomainObject.Predmet.StrankaNazivFormated_1">Mile Šimunić</derivirana_varijabla>
  </DomainObject.Predmet.StrankaNazivFormated>
  <DomainObject.Predmet.StrankaNazivFormatedOIB>
    <izvorni_sadrzaj>Mile Šimunić, OIB 55674319043</izvorni_sadrzaj>
    <derivirana_varijabla naziv="DomainObject.Predmet.StrankaNazivFormatedOIB_1">Mile Šimunić, OIB 55674319043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137681.72</izvorni_sadrzaj>
    <derivirana_varijabla naziv="DomainObject.Predmet.TrenutnaVrijednost_1">137681.72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Mile Šimunić</item>
    </izvorni_sadrzaj>
    <derivirana_varijabla naziv="DomainObject.Predmet.StrankaListFormated_1">
      <item>Mile Šimunić</item>
    </derivirana_varijabla>
  </DomainObject.Predmet.StrankaListFormated>
  <DomainObject.Predmet.StrankaListFormatedOIB>
    <izvorni_sadrzaj>
      <item>Mile Šimunić, OIB 55674319043</item>
    </izvorni_sadrzaj>
    <derivirana_varijabla naziv="DomainObject.Predmet.StrankaListFormatedOIB_1">
      <item>Mile Šimunić, OIB 55674319043</item>
    </derivirana_varijabla>
  </DomainObject.Predmet.StrankaListFormatedOIB>
  <DomainObject.Predmet.StrankaListFormatedWithAdress>
    <izvorni_sadrzaj>
      <item>Mile Šimunić, Ivana Mertza 13, 21214 Kaštel Gomilica</item>
    </izvorni_sadrzaj>
    <derivirana_varijabla naziv="DomainObject.Predmet.StrankaListFormatedWithAdress_1">
      <item>Mile Šimunić, Ivana Mertza 13, 21214 Kaštel Gomilica</item>
    </derivirana_varijabla>
  </DomainObject.Predmet.StrankaListFormatedWithAdress>
  <DomainObject.Predmet.StrankaListFormatedWithAdressOIB>
    <izvorni_sadrzaj>
      <item>Mile Šimunić, OIB 55674319043, Ivana Mertza 13, 21214 Kaštel Gomilica</item>
    </izvorni_sadrzaj>
    <derivirana_varijabla naziv="DomainObject.Predmet.StrankaListFormatedWithAdressOIB_1">
      <item>Mile Šimunić, OIB 55674319043, Ivana Mertza 13, 21214 Kaštel Gomilica</item>
    </derivirana_varijabla>
  </DomainObject.Predmet.StrankaListFormatedWithAdressOIB>
  <DomainObject.Predmet.StrankaListNazivFormated>
    <izvorni_sadrzaj>
      <item>Mile Šimunić</item>
    </izvorni_sadrzaj>
    <derivirana_varijabla naziv="DomainObject.Predmet.StrankaListNazivFormated_1">
      <item>Mile Šimunić</item>
    </derivirana_varijabla>
  </DomainObject.Predmet.StrankaListNazivFormated>
  <DomainObject.Predmet.StrankaListNazivFormatedOIB>
    <izvorni_sadrzaj>
      <item>Mile Šimunić, OIB 55674319043</item>
    </izvorni_sadrzaj>
    <derivirana_varijabla naziv="DomainObject.Predmet.StrankaListNazivFormatedOIB_1">
      <item>Mile Šimunić, OIB 55674319043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OstaliListFormated_1"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OstaliListFormated>
  <DomainObject.Predmet.OstaliListFormatedOIB>
    <izvorni_sadrzaj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izvorni_sadrzaj>
    <derivirana_varijabla naziv="DomainObject.Predmet.OstaliListFormatedOIB_1"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derivirana_varijabla>
  </DomainObject.Predmet.OstaliListFormatedOIB>
  <DomainObject.Predmet.OstaliListFormatedWithAdress>
    <izvorni_sadrzaj>
      <item>Prehrambena industrija VINDIJA d.d., Međimurska 6, 42000 Varaždin</item>
      <item>LEDO dioničko društvo za proizvodnju i promet sladoleda i smrznute hrane, Čavićeva 1a, 10000 Zagreb</item>
      <item>REPUBLIKA HRVATSKA</item>
      <item>ORBICO d.o.o. za trgovinu, Koturaška Cesta 69, 10000 Zagreb</item>
      <item>ALLIANZ ZAGREB dioničko društvo za osiguranje, Heinzelova 70, 10000 Zagreb</item>
      <item>HRVATSKI ZAVOD ZA ZDRAVSTVENO OSIGURANJE, Margaretska 3, 10000 Zagreb</item>
      <item>Financijska agencija, Ulica grada Vukovara 70, 10000 Zagreb</item>
      <item>OPĆINSKO DRŽAVNO ODVJETNIŠTVO</item>
      <item>KONZUM trgovina na veliko i malo d.d., Marijana Čavića 1/a, 10000 Zagreb</item>
    </izvorni_sadrzaj>
    <derivirana_varijabla naziv="DomainObject.Predmet.OstaliListFormatedWithAdress_1">
      <item>Prehrambena industrija VINDIJA d.d., Međimurska 6, 42000 Varaždin</item>
      <item>LEDO dioničko društvo za proizvodnju i promet sladoleda i smrznute hrane, Čavićeva 1a, 10000 Zagreb</item>
      <item>REPUBLIKA HRVATSKA</item>
      <item>ORBICO d.o.o. za trgovinu, Koturaška Cesta 69, 10000 Zagreb</item>
      <item>ALLIANZ ZAGREB dioničko društvo za osiguranje, Heinzelova 70, 10000 Zagreb</item>
      <item>HRVATSKI ZAVOD ZA ZDRAVSTVENO OSIGURANJE, Margaretska 3, 10000 Zagreb</item>
      <item>Financijska agencija, Ulica grada Vukovara 70, 10000 Zagreb</item>
      <item>OPĆINSKO DRŽAVNO ODVJETNIŠTVO</item>
      <item>KONZUM trgovina na veliko i malo d.d., Marijana Čavića 1/a, 10000 Zagreb</item>
    </derivirana_varijabla>
  </DomainObject.Predmet.OstaliListFormatedWithAdress>
  <DomainObject.Predmet.OstaliListFormatedWithAdressOIB>
    <izvorni_sadrzaj>
      <item>Prehrambena industrija VINDIJA d.d., OIB 44138062462, Međimurska 6, 42000 Varaždin</item>
      <item>LEDO dioničko društvo za proizvodnju i promet sladoleda i smrznute hrane, OIB 87955947581, Čavićeva 1a, 10000 Zagreb</item>
      <item>REPUBLIKA HRVATSKA, OIB 18683136487</item>
      <item>ORBICO d.o.o. za trgovinu, OIB 85611744662, Koturaška Cesta 69, 10000 Zagreb</item>
      <item>ALLIANZ ZAGREB dioničko društvo za osiguranje, OIB 23759810849, Heinzelova 70, 10000 Zagreb</item>
      <item>HRVATSKI ZAVOD ZA ZDRAVSTVENO OSIGURANJE, OIB 02958272670, Margaretska 3, 10000 Zagreb</item>
      <item>Financijska agencija, OIB 85821130368, Ulica grada Vukovara 70, 10000 Zagreb</item>
      <item>OPĆINSKO DRŽAVNO ODVJETNIŠTVO, OIB 88116062296</item>
      <item>KONZUM trgovina na veliko i malo d.d., OIB 29955634590, Marijana Čavića 1/a, 10000 Zagreb</item>
    </izvorni_sadrzaj>
    <derivirana_varijabla naziv="DomainObject.Predmet.OstaliListFormatedWithAdressOIB_1">
      <item>Prehrambena industrija VINDIJA d.d., OIB 44138062462, Međimurska 6, 42000 Varaždin</item>
      <item>LEDO dioničko društvo za proizvodnju i promet sladoleda i smrznute hrane, OIB 87955947581, Čavićeva 1a, 10000 Zagreb</item>
      <item>REPUBLIKA HRVATSKA, OIB 18683136487</item>
      <item>ORBICO d.o.o. za trgovinu, OIB 85611744662, Koturaška Cesta 69, 10000 Zagreb</item>
      <item>ALLIANZ ZAGREB dioničko društvo za osiguranje, OIB 23759810849, Heinzelova 70, 10000 Zagreb</item>
      <item>HRVATSKI ZAVOD ZA ZDRAVSTVENO OSIGURANJE, OIB 02958272670, Margaretska 3, 10000 Zagreb</item>
      <item>Financijska agencija, OIB 85821130368, Ulica grada Vukovara 70, 10000 Zagreb</item>
      <item>OPĆINSKO DRŽAVNO ODVJETNIŠTVO, OIB 88116062296</item>
      <item>KONZUM trgovina na veliko i malo d.d., OIB 29955634590, Marijana Čavića 1/a, 10000 Zagreb</item>
    </derivirana_varijabla>
  </DomainObject.Predmet.OstaliListFormatedWithAdressOIB>
  <DomainObject.Predmet.OstaliListNazivFormated>
    <izvorni_sadrzaj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OstaliListNazivFormated_1"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OstaliListNazivFormated>
  <DomainObject.Predmet.OstaliListNazivFormatedOIB>
    <izvorni_sadrzaj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izvorni_sadrzaj>
    <derivirana_varijabla naziv="DomainObject.Predmet.OstaliListNazivFormatedOIB_1"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 Šimunić</izvorni_sadrzaj>
    <derivirana_varijabla naziv="DomainObject.Predmet.StrankaIDrugi_1">Mile Šimunić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 Šimunić, OIB 55674319043, Ivana Mertza 13, 21214 Kaštel Gomilica</izvorni_sadrzaj>
    <derivirana_varijabla naziv="DomainObject.Predmet.StrankaIDrugiAdressOIB_1">Mile Šimunić, OIB 55674319043, Ivana Mertza 13, 21214 Kaštel Gomilica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Šimunić</item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SudioniciListNaziv_1">
      <item>Mile Šimunić</item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SudioniciListNaziv>
  <DomainObject.Predmet.SudioniciListAdressOIB>
    <izvorni_sadrzaj>
      <item>Mile Šimunić, OIB 55674319043, Ivana Mertza 13,21214 Kaštel Gomilica</item>
      <item>Prehrambena industrija VINDIJA d.d., OIB 44138062462, Međimurska 6,42000 Varaždin</item>
      <item>LEDO dioničko društvo za proizvodnju i promet sladoleda i smrznute hrane, OIB 87955947581, Čavićeva 1a,10000 Zagreb</item>
      <item>REPUBLIKA HRVATSKA, OIB 18683136487</item>
      <item>ORBICO d.o.o. za trgovinu, OIB 85611744662, Koturaška Cesta 69,10000 Zagreb</item>
      <item>ALLIANZ ZAGREB dioničko društvo za osiguranje, OIB 23759810849, Heinzelova 70,10000 Zagreb</item>
      <item>HRVATSKI ZAVOD ZA ZDRAVSTVENO OSIGURANJE, OIB 02958272670, Margaretska 3,10000 Zagreb</item>
      <item>Financijska agencija, OIB 85821130368, Ulica grada Vukovara 70,10000 Zagreb</item>
      <item>OPĆINSKO DRŽAVNO ODVJETNIŠTVO, OIB 88116062296</item>
      <item>KONZUM trgovina na veliko i malo d.d., OIB 29955634590, Marijana Čavića 1/a,10000 Zagreb</item>
    </izvorni_sadrzaj>
    <derivirana_varijabla naziv="DomainObject.Predmet.SudioniciListAdressOIB_1">
      <item>Mile Šimunić, OIB 55674319043, Ivana Mertza 13,21214 Kaštel Gomilica</item>
      <item>Prehrambena industrija VINDIJA d.d., OIB 44138062462, Međimurska 6,42000 Varaždin</item>
      <item>LEDO dioničko društvo za proizvodnju i promet sladoleda i smrznute hrane, OIB 87955947581, Čavićeva 1a,10000 Zagreb</item>
      <item>REPUBLIKA HRVATSKA, OIB 18683136487</item>
      <item>ORBICO d.o.o. za trgovinu, OIB 85611744662, Koturaška Cesta 69,10000 Zagreb</item>
      <item>ALLIANZ ZAGREB dioničko društvo za osiguranje, OIB 23759810849, Heinzelova 70,10000 Zagreb</item>
      <item>HRVATSKI ZAVOD ZA ZDRAVSTVENO OSIGURANJE, OIB 02958272670, Margaretska 3,10000 Zagreb</item>
      <item>Financijska agencija, OIB 85821130368, Ulica grada Vukovara 70,10000 Zagreb</item>
      <item>OPĆINSKO DRŽAVNO ODVJETNIŠTVO, OIB 88116062296</item>
      <item>KONZUM trgovina na veliko i malo d.d., OIB 29955634590, Marijana Čavića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55674319043</item>
      <item>, OIB 44138062462</item>
      <item>, OIB 87955947581</item>
      <item>, OIB 18683136487</item>
      <item>, OIB 85611744662</item>
      <item>, OIB 23759810849</item>
      <item>, OIB 02958272670</item>
      <item>, OIB 85821130368</item>
      <item>, OIB 88116062296</item>
      <item>, OIB 29955634590</item>
    </izvorni_sadrzaj>
    <derivirana_varijabla naziv="DomainObject.Predmet.SudioniciListNazivOIB_1">
      <item>, OIB 55674319043</item>
      <item>, OIB 44138062462</item>
      <item>, OIB 87955947581</item>
      <item>, OIB 18683136487</item>
      <item>, OIB 85611744662</item>
      <item>, OIB 23759810849</item>
      <item>, OIB 02958272670</item>
      <item>, OIB 85821130368</item>
      <item>, OIB 88116062296</item>
      <item>, OIB 29955634590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4FF15-4B36-4C78-8424-F0AC0A76DF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351</properties:Words>
  <properties:Characters>1850</properties:Characters>
  <properties:Lines>55</properties:Lines>
  <properties:Paragraphs>21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2017-05-15T07:12:00Z</dcterms:created>
  <dc:creator>RH - TDU</dc:creator>
  <cp:lastModifiedBy>Božena Semren</cp:lastModifiedBy>
  <cp:lastPrinted>2017-11-07T07:36:00Z</cp:lastPrinted>
  <dcterms:modified xmlns:xsi="http://www.w3.org/2001/XMLSchema-instance" xsi:type="dcterms:W3CDTF">2017-11-07T07:37:00Z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