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a1142" w14:paraId="b3a1142" w:rsidRDefault="006B7107" w:rsidP="00F23095" w:rsidR="006B7107">
      <w:pPr>
        <w:jc w:val="right"/>
        <w15:collapsed w:val="false"/>
      </w:pPr>
      <w:r>
        <w:t>Broj: St-</w:t>
      </w:r>
      <w:r w:rsidR="009A4DDD">
        <w:t>1800/16-28</w:t>
      </w:r>
    </w:p>
    <w:p w:rsidRDefault="006B7107" w:rsidP="006B7107" w:rsidR="006B7107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7107" w:rsidP="006B7107" w:rsidR="006B7107" w:rsidRPr="00D21A2C"/>
    <w:p w:rsidRDefault="006B7107" w:rsidP="006B7107" w:rsidR="006B7107" w:rsidRPr="00065F61">
      <w:pPr>
        <w:ind w:hanging="720" w:left="360"/>
        <w:rPr>
          <w:b/>
        </w:rPr>
      </w:pPr>
      <w:r w:rsidRPr="00065F61">
        <w:rPr>
          <w:b/>
        </w:rPr>
        <w:t xml:space="preserve">     REPUBLIKA HRVATSKA</w:t>
      </w:r>
    </w:p>
    <w:p w:rsidRDefault="006B7107" w:rsidP="006B7107" w:rsidR="006B7107" w:rsidRPr="00065F61">
      <w:pPr>
        <w:ind w:hanging="720" w:left="360"/>
      </w:pPr>
      <w:r w:rsidRPr="00065F61">
        <w:t xml:space="preserve">     TRGOVAČKI SUD U OSIJEKU</w:t>
      </w:r>
    </w:p>
    <w:p w:rsidRDefault="006B7107" w:rsidP="00F23095" w:rsidR="006B7107" w:rsidRPr="00B07079">
      <w:pPr>
        <w:ind w:hanging="720" w:left="360"/>
      </w:pPr>
      <w:r w:rsidRPr="00065F61">
        <w:t xml:space="preserve">    </w:t>
      </w:r>
    </w:p>
    <w:p w:rsidRDefault="006B7107" w:rsidP="006B7107" w:rsidR="006B7107">
      <w:pPr>
        <w:jc w:val="center"/>
      </w:pPr>
      <w:r w:rsidRPr="00B07079">
        <w:t>R</w:t>
      </w:r>
      <w:r w:rsidR="00F23095">
        <w:t xml:space="preserve"> </w:t>
      </w:r>
      <w:r w:rsidRPr="00B07079">
        <w:t>E</w:t>
      </w:r>
      <w:r w:rsidR="00F23095">
        <w:t xml:space="preserve"> </w:t>
      </w:r>
      <w:r w:rsidRPr="00B07079">
        <w:t>P</w:t>
      </w:r>
      <w:r w:rsidR="00F23095">
        <w:t xml:space="preserve"> </w:t>
      </w:r>
      <w:r w:rsidRPr="00B07079">
        <w:t>U</w:t>
      </w:r>
      <w:r w:rsidR="00F23095">
        <w:t xml:space="preserve"> </w:t>
      </w:r>
      <w:r w:rsidRPr="00B07079">
        <w:t>B</w:t>
      </w:r>
      <w:r w:rsidR="00F23095">
        <w:t xml:space="preserve"> </w:t>
      </w:r>
      <w:r w:rsidRPr="00B07079">
        <w:t>L</w:t>
      </w:r>
      <w:r w:rsidR="00F23095">
        <w:t xml:space="preserve"> </w:t>
      </w:r>
      <w:r w:rsidRPr="00B07079">
        <w:t>I</w:t>
      </w:r>
      <w:r w:rsidR="00F23095">
        <w:t xml:space="preserve"> </w:t>
      </w:r>
      <w:r w:rsidRPr="00B07079">
        <w:t>K</w:t>
      </w:r>
      <w:r w:rsidR="00F23095">
        <w:t xml:space="preserve"> </w:t>
      </w:r>
      <w:r w:rsidRPr="00B07079">
        <w:t>A</w:t>
      </w:r>
      <w:r w:rsidR="00F23095">
        <w:t xml:space="preserve"> </w:t>
      </w:r>
      <w:r w:rsidRPr="00B07079">
        <w:t xml:space="preserve"> H</w:t>
      </w:r>
      <w:r w:rsidR="00F23095">
        <w:t xml:space="preserve"> </w:t>
      </w:r>
      <w:r w:rsidRPr="00B07079">
        <w:t>R</w:t>
      </w:r>
      <w:r w:rsidR="00F23095">
        <w:t xml:space="preserve"> </w:t>
      </w:r>
      <w:r w:rsidRPr="00B07079">
        <w:t>V</w:t>
      </w:r>
      <w:r w:rsidR="00F23095">
        <w:t xml:space="preserve"> </w:t>
      </w:r>
      <w:r w:rsidRPr="00B07079">
        <w:t>A</w:t>
      </w:r>
      <w:r w:rsidR="00F23095">
        <w:t xml:space="preserve"> </w:t>
      </w:r>
      <w:r w:rsidRPr="00B07079">
        <w:t>T</w:t>
      </w:r>
      <w:r w:rsidR="00F23095">
        <w:t xml:space="preserve"> </w:t>
      </w:r>
      <w:r w:rsidRPr="00B07079">
        <w:t>S</w:t>
      </w:r>
      <w:r w:rsidR="00F23095">
        <w:t xml:space="preserve"> </w:t>
      </w:r>
      <w:r w:rsidRPr="00B07079">
        <w:t>K</w:t>
      </w:r>
      <w:r w:rsidR="00F23095">
        <w:t xml:space="preserve"> </w:t>
      </w:r>
      <w:r w:rsidRPr="00B07079">
        <w:t xml:space="preserve">A </w:t>
      </w:r>
    </w:p>
    <w:p w:rsidRDefault="006B7107" w:rsidP="006B7107" w:rsidR="006B7107" w:rsidRPr="00B07079">
      <w:pPr>
        <w:jc w:val="center"/>
      </w:pPr>
    </w:p>
    <w:p w:rsidRDefault="006B7107" w:rsidP="00A24167" w:rsidR="006B7107">
      <w:pPr>
        <w:jc w:val="center"/>
      </w:pPr>
      <w:r w:rsidRPr="00B07079">
        <w:t>R</w:t>
      </w:r>
      <w:r>
        <w:t xml:space="preserve"> </w:t>
      </w:r>
      <w:r w:rsidRPr="00B07079">
        <w:t>J</w:t>
      </w:r>
      <w:r>
        <w:t xml:space="preserve"> </w:t>
      </w:r>
      <w:r w:rsidRPr="00B07079">
        <w:t>E</w:t>
      </w:r>
      <w:r>
        <w:t xml:space="preserve"> </w:t>
      </w:r>
      <w:r w:rsidRPr="00B07079">
        <w:t>Š</w:t>
      </w:r>
      <w:r>
        <w:t xml:space="preserve"> </w:t>
      </w:r>
      <w:r w:rsidRPr="00B07079">
        <w:t>E</w:t>
      </w:r>
      <w:r>
        <w:t xml:space="preserve"> </w:t>
      </w:r>
      <w:r w:rsidRPr="00B07079">
        <w:t>N</w:t>
      </w:r>
      <w:r>
        <w:t xml:space="preserve"> </w:t>
      </w:r>
      <w:r w:rsidRPr="00B07079">
        <w:t>J</w:t>
      </w:r>
      <w:r>
        <w:t xml:space="preserve"> </w:t>
      </w:r>
      <w:r w:rsidRPr="00B07079">
        <w:t xml:space="preserve">E </w:t>
      </w:r>
    </w:p>
    <w:p w:rsidRDefault="006B7107" w:rsidP="006B7107" w:rsidR="006B7107" w:rsidRPr="00B07079">
      <w:pPr>
        <w:jc w:val="center"/>
      </w:pPr>
    </w:p>
    <w:p w:rsidRDefault="006B7107" w:rsidP="006B7107" w:rsidR="006B7107" w:rsidRPr="00B07079">
      <w:pPr>
        <w:jc w:val="both"/>
      </w:pPr>
      <w:r w:rsidRPr="00B07079">
        <w:tab/>
        <w:t xml:space="preserve">Trgovački sud u Osijeku po </w:t>
      </w:r>
      <w:r>
        <w:t>stečajnoj sutkinji</w:t>
      </w:r>
      <w:r w:rsidRPr="00B07079">
        <w:t xml:space="preserve"> Nadi Roso u stečajnom postupku nad dužnikom </w:t>
      </w:r>
      <w:r w:rsidR="009A4DDD">
        <w:rPr>
          <w:b/>
        </w:rPr>
        <w:t>MATIN-PRODUKT j.d.o.o. „u stečaju“, Kuševac, Ante Starčevića 88, MBS: 030129314, OIB: 71127108853</w:t>
      </w:r>
      <w:r w:rsidRPr="00C26EF6">
        <w:t>,</w:t>
      </w:r>
      <w:r w:rsidRPr="00B07079">
        <w:t xml:space="preserve"> nakon prvog ispitnog ročišta, održanog dana </w:t>
      </w:r>
      <w:r w:rsidR="009A4DDD">
        <w:t>26. veljače 2018. g.</w:t>
      </w:r>
      <w:r>
        <w:t xml:space="preserve">, dana </w:t>
      </w:r>
      <w:r w:rsidR="009A4DDD">
        <w:t>28. veljače 2018. g.</w:t>
      </w:r>
      <w:r>
        <w:t>,</w:t>
      </w:r>
      <w:r w:rsidRPr="00B07079">
        <w:t xml:space="preserve"> </w:t>
      </w:r>
    </w:p>
    <w:p w:rsidRDefault="006B7107" w:rsidP="006B7107" w:rsidR="006B7107" w:rsidRPr="00B07079"/>
    <w:p w:rsidRDefault="006B7107" w:rsidP="006B7107" w:rsidR="006B7107">
      <w:pPr>
        <w:jc w:val="center"/>
      </w:pPr>
      <w:r w:rsidRPr="00B07079">
        <w:t>r</w:t>
      </w:r>
      <w:r>
        <w:t xml:space="preserve"> </w:t>
      </w:r>
      <w:r w:rsidRPr="00B07079">
        <w:t>i</w:t>
      </w:r>
      <w:r>
        <w:t xml:space="preserve"> </w:t>
      </w:r>
      <w:r w:rsidRPr="00B07079">
        <w:t>j</w:t>
      </w:r>
      <w:r>
        <w:t xml:space="preserve"> </w:t>
      </w:r>
      <w:r w:rsidRPr="00B07079">
        <w:t>e</w:t>
      </w:r>
      <w:r>
        <w:t xml:space="preserve"> </w:t>
      </w:r>
      <w:r w:rsidRPr="00B07079">
        <w:t>š</w:t>
      </w:r>
      <w:r>
        <w:t xml:space="preserve"> </w:t>
      </w:r>
      <w:r w:rsidRPr="00B07079">
        <w:t>i</w:t>
      </w:r>
      <w:r>
        <w:t xml:space="preserve"> </w:t>
      </w:r>
      <w:r w:rsidRPr="00B07079">
        <w:t>o</w:t>
      </w:r>
      <w:r>
        <w:t xml:space="preserve"> </w:t>
      </w:r>
      <w:r w:rsidRPr="00B07079">
        <w:t xml:space="preserve"> j</w:t>
      </w:r>
      <w:r>
        <w:t xml:space="preserve"> </w:t>
      </w:r>
      <w:r w:rsidRPr="00B07079">
        <w:t xml:space="preserve">e </w:t>
      </w:r>
    </w:p>
    <w:p w:rsidRDefault="006B7107" w:rsidP="006B7107" w:rsidR="006B7107"/>
    <w:p w:rsidRDefault="006B7107" w:rsidP="006B7107" w:rsidR="006B7107" w:rsidRPr="00B07079">
      <w:pPr>
        <w:jc w:val="center"/>
      </w:pPr>
    </w:p>
    <w:p w:rsidRDefault="006B7107" w:rsidP="006B7107" w:rsidR="006B7107">
      <w:pPr>
        <w:pStyle w:val="Odlomakpopisa"/>
        <w:numPr>
          <w:ilvl w:val="0"/>
          <w:numId w:val="5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B07079">
        <w:rPr>
          <w:rFonts w:hAnsi="Times New Roman" w:ascii="Times New Roman"/>
          <w:sz w:val="24"/>
          <w:szCs w:val="24"/>
        </w:rPr>
        <w:t xml:space="preserve">Utvrđuju se slijedeće tražbine viših isplatnih redova: </w:t>
      </w:r>
    </w:p>
    <w:p w:rsidRDefault="000F0342" w:rsidP="000F0342" w:rsidR="000F0342">
      <w:pPr>
        <w:jc w:val="both"/>
      </w:pPr>
    </w:p>
    <w:p w:rsidRDefault="000F0342" w:rsidP="000F0342" w:rsidR="000F0342" w:rsidRPr="000F0342">
      <w:pPr>
        <w:jc w:val="both"/>
      </w:pPr>
    </w:p>
    <w:p w:rsidRDefault="009A4DDD" w:rsidP="009A4DDD" w:rsidR="009A4DDD">
      <w:pPr>
        <w:rPr>
          <w:b/>
          <w:sz w:val="28"/>
          <w:szCs w:val="28"/>
        </w:rPr>
      </w:pPr>
      <w:r>
        <w:rPr>
          <w:b/>
          <w:sz w:val="28"/>
          <w:szCs w:val="28"/>
        </w:rPr>
        <w:t>Prvi viši isplatni red</w:t>
      </w:r>
    </w:p>
    <w:p w:rsidRDefault="009A4DDD" w:rsidP="009A4DDD" w:rsidR="009A4DDD">
      <w:pPr>
        <w:rPr>
          <w:b/>
        </w:rPr>
      </w:pPr>
    </w:p>
    <w:tbl>
      <w:tblPr>
        <w:tblW w:type="pct" w:w="5000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ook w:val="01E0" w:noVBand="0" w:noHBand="0" w:lastColumn="1" w:firstColumn="1" w:lastRow="1" w:firstRow="1"/>
      </w:tblPr>
      <w:tblGrid>
        <w:gridCol w:w="414"/>
        <w:gridCol w:w="943"/>
        <w:gridCol w:w="918"/>
        <w:gridCol w:w="1201"/>
        <w:gridCol w:w="790"/>
        <w:gridCol w:w="915"/>
        <w:gridCol w:w="790"/>
        <w:gridCol w:w="826"/>
        <w:gridCol w:w="656"/>
        <w:gridCol w:w="755"/>
        <w:gridCol w:w="1080"/>
      </w:tblGrid>
      <w:tr w:rsidTr="00EA56B5" w:rsidR="009A4DDD">
        <w:tc>
          <w:tcPr>
            <w:tcW w:type="pct" w:w="20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9A4DDD" w:rsidP="00EA56B5" w:rsidR="009A4DDD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Red</w:t>
            </w:r>
          </w:p>
          <w:p w:rsidRDefault="009A4DDD" w:rsidP="00EA56B5" w:rsidR="009A4DDD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br.</w:t>
            </w:r>
          </w:p>
        </w:tc>
        <w:tc>
          <w:tcPr>
            <w:tcW w:type="pct" w:w="78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9A4DDD" w:rsidP="00EA56B5" w:rsidR="009A4DDD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Tvrtka ili naziv vjerovnika</w:t>
            </w:r>
          </w:p>
        </w:tc>
        <w:tc>
          <w:tcPr>
            <w:tcW w:type="pct" w:w="46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9A4DDD" w:rsidP="00EA56B5" w:rsidR="009A4DDD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OIB vjerovnika</w:t>
            </w:r>
          </w:p>
        </w:tc>
        <w:tc>
          <w:tcPr>
            <w:tcW w:type="pct" w:w="48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9A4DDD" w:rsidP="00EA56B5" w:rsidR="009A4DDD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Adresa/</w:t>
            </w:r>
          </w:p>
          <w:p w:rsidRDefault="009A4DDD" w:rsidP="00EA56B5" w:rsidR="009A4DDD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sjedište vjerovnika</w:t>
            </w:r>
          </w:p>
        </w:tc>
        <w:tc>
          <w:tcPr>
            <w:tcW w:type="pct" w:w="4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9A4DDD" w:rsidP="00EA56B5" w:rsidR="009A4DDD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Iznos prijavljene tražbine (kn)</w:t>
            </w:r>
          </w:p>
        </w:tc>
        <w:tc>
          <w:tcPr>
            <w:tcW w:type="pct" w:w="49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9A4DDD" w:rsidP="00EA56B5" w:rsidR="009A4DDD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Pravna osnova prijavljene tražbine</w:t>
            </w:r>
          </w:p>
        </w:tc>
        <w:tc>
          <w:tcPr>
            <w:tcW w:type="pct" w:w="4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9A4DDD" w:rsidP="00EA56B5" w:rsidR="009A4DDD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Iznos priznate tražbine (kn)</w:t>
            </w:r>
          </w:p>
        </w:tc>
        <w:tc>
          <w:tcPr>
            <w:tcW w:type="pct" w:w="48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9A4DDD" w:rsidP="00EA56B5" w:rsidR="009A4DDD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Pravna osnova priznate tražbine</w:t>
            </w:r>
          </w:p>
        </w:tc>
        <w:tc>
          <w:tcPr>
            <w:tcW w:type="pct" w:w="33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9A4DDD" w:rsidP="00EA56B5" w:rsidR="009A4DDD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Iznos osporene tražbine (kn)</w:t>
            </w:r>
          </w:p>
        </w:tc>
        <w:tc>
          <w:tcPr>
            <w:tcW w:type="pct" w:w="3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9A4DDD" w:rsidP="00EA56B5" w:rsidR="009A4DDD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Razlog </w:t>
            </w:r>
            <w:r>
              <w:rPr>
                <w:b/>
                <w:sz w:val="16"/>
                <w:szCs w:val="16"/>
              </w:rPr>
              <w:t>osporavanja</w:t>
            </w:r>
            <w:r>
              <w:rPr>
                <w:b/>
                <w:sz w:val="18"/>
                <w:szCs w:val="18"/>
              </w:rPr>
              <w:t xml:space="preserve"> tražbine</w:t>
            </w:r>
          </w:p>
        </w:tc>
        <w:tc>
          <w:tcPr>
            <w:tcW w:type="pct" w:w="597"/>
            <w:tcBorders>
              <w:top w:space="0" w:sz="4" w:color="000000" w:val="single"/>
              <w:left w:space="0" w:sz="4" w:color="000000" w:val="single"/>
              <w:bottom w:space="0" w:sz="4" w:color="auto" w:val="single"/>
              <w:right w:space="0" w:sz="4" w:color="auto" w:val="single"/>
            </w:tcBorders>
            <w:hideMark/>
          </w:tcPr>
          <w:p w:rsidRDefault="009A4DDD" w:rsidP="00EA56B5" w:rsidR="009A4DDD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Oznaka ovršne isprave, ako se tražbina zasniva na ovršnoj ispravi</w:t>
            </w:r>
          </w:p>
        </w:tc>
      </w:tr>
      <w:tr w:rsidTr="00EA56B5" w:rsidR="009A4DDD">
        <w:trPr>
          <w:trHeight w:val="585"/>
        </w:trPr>
        <w:tc>
          <w:tcPr>
            <w:tcW w:type="pct" w:w="204"/>
            <w:tcBorders>
              <w:top w:space="0" w:sz="4" w:color="000000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</w:tcPr>
          <w:p w:rsidRDefault="009A4DDD" w:rsidP="00EA56B5" w:rsidR="009A4DDD">
            <w:pPr>
              <w:rPr>
                <w:sz w:val="20"/>
                <w:szCs w:val="20"/>
              </w:rPr>
            </w:pPr>
          </w:p>
          <w:p w:rsidRDefault="009A4DDD" w:rsidP="00EA56B5" w:rsidR="009A4D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type="pct" w:w="780"/>
            <w:tcBorders>
              <w:top w:space="0" w:sz="4" w:color="000000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</w:tcPr>
          <w:p w:rsidRDefault="009A4DDD" w:rsidP="00EA56B5" w:rsidR="009A4DDD">
            <w:pPr>
              <w:rPr>
                <w:sz w:val="20"/>
                <w:szCs w:val="20"/>
              </w:rPr>
            </w:pPr>
          </w:p>
          <w:p w:rsidRDefault="009A4DDD" w:rsidP="00EA56B5" w:rsidR="009A4D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Janja Čapalija</w:t>
            </w:r>
          </w:p>
        </w:tc>
        <w:tc>
          <w:tcPr>
            <w:tcW w:type="pct" w:w="466"/>
            <w:tcBorders>
              <w:top w:space="0" w:sz="4" w:color="000000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</w:tcPr>
          <w:p w:rsidRDefault="009A4DDD" w:rsidP="00EA56B5" w:rsidR="009A4DDD">
            <w:pPr>
              <w:jc w:val="right"/>
              <w:rPr>
                <w:sz w:val="20"/>
                <w:szCs w:val="20"/>
              </w:rPr>
            </w:pPr>
          </w:p>
          <w:p w:rsidRDefault="009A4DDD" w:rsidP="00EA56B5" w:rsidR="009A4DD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67944556010</w:t>
            </w:r>
          </w:p>
        </w:tc>
        <w:tc>
          <w:tcPr>
            <w:tcW w:type="pct" w:w="489"/>
            <w:tcBorders>
              <w:top w:space="0" w:sz="4" w:color="000000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  <w:hideMark/>
          </w:tcPr>
          <w:p w:rsidRDefault="009A4DDD" w:rsidP="00EA56B5" w:rsidR="009A4D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Mrzovička 8, Vrbica, Semeljci</w:t>
            </w:r>
          </w:p>
        </w:tc>
        <w:tc>
          <w:tcPr>
            <w:tcW w:type="pct" w:w="434"/>
            <w:tcBorders>
              <w:top w:space="0" w:sz="4" w:color="000000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  <w:vAlign w:val="bottom"/>
            <w:hideMark/>
          </w:tcPr>
          <w:p w:rsidRDefault="009A4DDD" w:rsidP="00EA56B5" w:rsidR="009A4DD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21.247,28</w:t>
            </w:r>
          </w:p>
        </w:tc>
        <w:tc>
          <w:tcPr>
            <w:tcW w:type="pct" w:w="491"/>
            <w:tcBorders>
              <w:top w:space="0" w:sz="4" w:color="000000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  <w:hideMark/>
          </w:tcPr>
          <w:p w:rsidRDefault="009A4DDD" w:rsidP="00EA56B5" w:rsidR="009A4D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Obračuni plaća (Obrazac IP1)</w:t>
            </w:r>
          </w:p>
        </w:tc>
        <w:tc>
          <w:tcPr>
            <w:tcW w:type="pct" w:w="409"/>
            <w:tcBorders>
              <w:top w:space="0" w:sz="4" w:color="000000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  <w:vAlign w:val="bottom"/>
            <w:hideMark/>
          </w:tcPr>
          <w:p w:rsidRDefault="009A4DDD" w:rsidP="00EA56B5" w:rsidR="009A4DD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21.247,28</w:t>
            </w:r>
          </w:p>
        </w:tc>
        <w:tc>
          <w:tcPr>
            <w:tcW w:type="pct" w:w="482"/>
            <w:tcBorders>
              <w:top w:space="0" w:sz="4" w:color="000000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  <w:hideMark/>
          </w:tcPr>
          <w:p w:rsidRDefault="009A4DDD" w:rsidP="00EA56B5" w:rsidR="009A4D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Obračuni plaća (Obrazac IP1)</w:t>
            </w:r>
          </w:p>
        </w:tc>
        <w:tc>
          <w:tcPr>
            <w:tcW w:type="pct" w:w="339"/>
            <w:tcBorders>
              <w:top w:space="0" w:sz="4" w:color="000000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</w:tcPr>
          <w:p w:rsidRDefault="009A4DDD" w:rsidP="00EA56B5" w:rsidR="009A4DDD">
            <w:pPr>
              <w:jc w:val="center"/>
              <w:rPr>
                <w:sz w:val="20"/>
                <w:szCs w:val="20"/>
              </w:rPr>
            </w:pPr>
          </w:p>
          <w:p w:rsidRDefault="009A4DDD" w:rsidP="00EA56B5" w:rsidR="009A4D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type="pct" w:w="310"/>
            <w:tcBorders>
              <w:top w:space="0" w:sz="4" w:color="000000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</w:tcPr>
          <w:p w:rsidRDefault="009A4DDD" w:rsidP="00EA56B5" w:rsidR="009A4DDD">
            <w:pPr>
              <w:jc w:val="center"/>
              <w:rPr>
                <w:sz w:val="20"/>
                <w:szCs w:val="20"/>
              </w:rPr>
            </w:pPr>
          </w:p>
          <w:p w:rsidRDefault="009A4DDD" w:rsidP="00EA56B5" w:rsidR="009A4D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type="pct" w:w="597"/>
            <w:tcBorders>
              <w:top w:space="0" w:sz="4" w:color="auto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  <w:hideMark/>
          </w:tcPr>
          <w:p w:rsidRDefault="009A4DDD" w:rsidP="00EA56B5" w:rsidR="009A4D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Obračuni plaća (Obrazac IP1)</w:t>
            </w:r>
          </w:p>
        </w:tc>
      </w:tr>
      <w:tr w:rsidTr="00EA56B5" w:rsidR="009A4DDD">
        <w:trPr>
          <w:trHeight w:val="720"/>
        </w:trPr>
        <w:tc>
          <w:tcPr>
            <w:tcW w:type="pct" w:w="204"/>
            <w:tcBorders>
              <w:top w:space="0" w:sz="4" w:color="auto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</w:tcPr>
          <w:p w:rsidRDefault="009A4DDD" w:rsidP="00EA56B5" w:rsidR="009A4DDD">
            <w:pPr>
              <w:rPr>
                <w:sz w:val="20"/>
                <w:szCs w:val="20"/>
              </w:rPr>
            </w:pPr>
          </w:p>
          <w:p w:rsidRDefault="009A4DDD" w:rsidP="00EA56B5" w:rsidR="009A4D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type="pct" w:w="780"/>
            <w:tcBorders>
              <w:top w:space="0" w:sz="4" w:color="auto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</w:tcPr>
          <w:p w:rsidRDefault="009A4DDD" w:rsidP="00EA56B5" w:rsidR="009A4DDD">
            <w:pPr>
              <w:rPr>
                <w:sz w:val="20"/>
                <w:szCs w:val="20"/>
              </w:rPr>
            </w:pPr>
          </w:p>
          <w:p w:rsidRDefault="009A4DDD" w:rsidP="00EA56B5" w:rsidR="009A4D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Dražen Delić</w:t>
            </w:r>
          </w:p>
        </w:tc>
        <w:tc>
          <w:tcPr>
            <w:tcW w:type="pct" w:w="466"/>
            <w:tcBorders>
              <w:top w:space="0" w:sz="4" w:color="auto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  <w:vAlign w:val="bottom"/>
            <w:hideMark/>
          </w:tcPr>
          <w:p w:rsidRDefault="009A4DDD" w:rsidP="00EA56B5" w:rsidR="009A4DD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62205478481</w:t>
            </w:r>
          </w:p>
        </w:tc>
        <w:tc>
          <w:tcPr>
            <w:tcW w:type="pct" w:w="489"/>
            <w:tcBorders>
              <w:top w:space="0" w:sz="4" w:color="auto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  <w:hideMark/>
          </w:tcPr>
          <w:p w:rsidRDefault="009A4DDD" w:rsidP="00EA56B5" w:rsidR="009A4D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Božidara Adžije 1, Đakovo</w:t>
            </w:r>
          </w:p>
        </w:tc>
        <w:tc>
          <w:tcPr>
            <w:tcW w:type="pct" w:w="434"/>
            <w:tcBorders>
              <w:top w:space="0" w:sz="4" w:color="auto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  <w:vAlign w:val="bottom"/>
            <w:hideMark/>
          </w:tcPr>
          <w:p w:rsidRDefault="009A4DDD" w:rsidP="00EA56B5" w:rsidR="009A4DD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7.016,27</w:t>
            </w:r>
          </w:p>
        </w:tc>
        <w:tc>
          <w:tcPr>
            <w:tcW w:type="pct" w:w="491"/>
            <w:tcBorders>
              <w:top w:space="0" w:sz="4" w:color="auto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  <w:hideMark/>
          </w:tcPr>
          <w:p w:rsidRDefault="009A4DDD" w:rsidP="00EA56B5" w:rsidR="009A4D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Obračuni plaća (Obrazac IP1)</w:t>
            </w:r>
          </w:p>
        </w:tc>
        <w:tc>
          <w:tcPr>
            <w:tcW w:type="pct" w:w="409"/>
            <w:tcBorders>
              <w:top w:space="0" w:sz="4" w:color="auto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  <w:vAlign w:val="bottom"/>
            <w:hideMark/>
          </w:tcPr>
          <w:p w:rsidRDefault="009A4DDD" w:rsidP="00EA56B5" w:rsidR="009A4DD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7.016,27</w:t>
            </w:r>
          </w:p>
        </w:tc>
        <w:tc>
          <w:tcPr>
            <w:tcW w:type="pct" w:w="482"/>
            <w:tcBorders>
              <w:top w:space="0" w:sz="4" w:color="auto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  <w:hideMark/>
          </w:tcPr>
          <w:p w:rsidRDefault="009A4DDD" w:rsidP="00EA56B5" w:rsidR="009A4D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Obračuni plaća (Obrazac IP1)</w:t>
            </w:r>
          </w:p>
        </w:tc>
        <w:tc>
          <w:tcPr>
            <w:tcW w:type="pct" w:w="339"/>
            <w:tcBorders>
              <w:top w:space="0" w:sz="4" w:color="auto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</w:tcPr>
          <w:p w:rsidRDefault="009A4DDD" w:rsidP="00EA56B5" w:rsidR="009A4DDD">
            <w:pPr>
              <w:jc w:val="center"/>
              <w:rPr>
                <w:sz w:val="20"/>
                <w:szCs w:val="20"/>
              </w:rPr>
            </w:pPr>
          </w:p>
          <w:p w:rsidRDefault="009A4DDD" w:rsidP="00EA56B5" w:rsidR="009A4D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type="pct" w:w="310"/>
            <w:tcBorders>
              <w:top w:space="0" w:sz="4" w:color="auto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</w:tcPr>
          <w:p w:rsidRDefault="009A4DDD" w:rsidP="00EA56B5" w:rsidR="009A4DDD">
            <w:pPr>
              <w:jc w:val="center"/>
              <w:rPr>
                <w:sz w:val="20"/>
                <w:szCs w:val="20"/>
              </w:rPr>
            </w:pPr>
          </w:p>
          <w:p w:rsidRDefault="009A4DDD" w:rsidP="00EA56B5" w:rsidR="009A4D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type="pct" w:w="597"/>
            <w:tcBorders>
              <w:top w:space="0" w:sz="4" w:color="auto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  <w:hideMark/>
          </w:tcPr>
          <w:p w:rsidRDefault="009A4DDD" w:rsidP="00EA56B5" w:rsidR="009A4D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Obračuni plaća (Obrazac IP1)</w:t>
            </w:r>
          </w:p>
        </w:tc>
      </w:tr>
      <w:tr w:rsidTr="00EA56B5" w:rsidR="009A4DDD">
        <w:trPr>
          <w:trHeight w:val="600"/>
        </w:trPr>
        <w:tc>
          <w:tcPr>
            <w:tcW w:type="pct" w:w="204"/>
            <w:tcBorders>
              <w:top w:space="0" w:sz="4" w:color="auto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</w:tcPr>
          <w:p w:rsidRDefault="009A4DDD" w:rsidP="00EA56B5" w:rsidR="009A4DDD">
            <w:pPr>
              <w:rPr>
                <w:sz w:val="20"/>
                <w:szCs w:val="20"/>
              </w:rPr>
            </w:pPr>
          </w:p>
          <w:p w:rsidRDefault="009A4DDD" w:rsidP="00EA56B5" w:rsidR="009A4D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type="pct" w:w="780"/>
            <w:tcBorders>
              <w:top w:space="0" w:sz="4" w:color="auto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</w:tcPr>
          <w:p w:rsidRDefault="009A4DDD" w:rsidP="00EA56B5" w:rsidR="009A4DDD">
            <w:pPr>
              <w:rPr>
                <w:sz w:val="20"/>
                <w:szCs w:val="20"/>
              </w:rPr>
            </w:pPr>
          </w:p>
          <w:p w:rsidRDefault="009A4DDD" w:rsidP="00EA56B5" w:rsidR="009A4D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Mladen Delić </w:t>
            </w:r>
          </w:p>
        </w:tc>
        <w:tc>
          <w:tcPr>
            <w:tcW w:type="pct" w:w="466"/>
            <w:tcBorders>
              <w:top w:space="0" w:sz="4" w:color="auto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</w:tcPr>
          <w:p w:rsidRDefault="009A4DDD" w:rsidP="00EA56B5" w:rsidR="009A4DDD">
            <w:pPr>
              <w:jc w:val="right"/>
              <w:rPr>
                <w:sz w:val="20"/>
                <w:szCs w:val="20"/>
              </w:rPr>
            </w:pPr>
          </w:p>
          <w:p w:rsidRDefault="009A4DDD" w:rsidP="00EA56B5" w:rsidR="009A4DD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76155237335</w:t>
            </w:r>
          </w:p>
        </w:tc>
        <w:tc>
          <w:tcPr>
            <w:tcW w:type="pct" w:w="489"/>
            <w:tcBorders>
              <w:top w:space="0" w:sz="4" w:color="auto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  <w:hideMark/>
          </w:tcPr>
          <w:p w:rsidRDefault="009A4DDD" w:rsidP="00EA56B5" w:rsidR="009A4D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Božidara Adžije 1, Đakovo</w:t>
            </w:r>
          </w:p>
        </w:tc>
        <w:tc>
          <w:tcPr>
            <w:tcW w:type="pct" w:w="434"/>
            <w:tcBorders>
              <w:top w:space="0" w:sz="4" w:color="auto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  <w:vAlign w:val="bottom"/>
            <w:hideMark/>
          </w:tcPr>
          <w:p w:rsidRDefault="009A4DDD" w:rsidP="00EA56B5" w:rsidR="009A4DD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12.455,77</w:t>
            </w:r>
          </w:p>
        </w:tc>
        <w:tc>
          <w:tcPr>
            <w:tcW w:type="pct" w:w="491"/>
            <w:tcBorders>
              <w:top w:space="0" w:sz="4" w:color="auto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  <w:hideMark/>
          </w:tcPr>
          <w:p w:rsidRDefault="009A4DDD" w:rsidP="00EA56B5" w:rsidR="009A4D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Obračuni plaća (Obrazac IP1)</w:t>
            </w:r>
          </w:p>
        </w:tc>
        <w:tc>
          <w:tcPr>
            <w:tcW w:type="pct" w:w="409"/>
            <w:tcBorders>
              <w:top w:space="0" w:sz="4" w:color="auto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  <w:vAlign w:val="bottom"/>
            <w:hideMark/>
          </w:tcPr>
          <w:p w:rsidRDefault="009A4DDD" w:rsidP="00EA56B5" w:rsidR="009A4DD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12.455,77</w:t>
            </w:r>
          </w:p>
        </w:tc>
        <w:tc>
          <w:tcPr>
            <w:tcW w:type="pct" w:w="482"/>
            <w:tcBorders>
              <w:top w:space="0" w:sz="4" w:color="auto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  <w:hideMark/>
          </w:tcPr>
          <w:p w:rsidRDefault="009A4DDD" w:rsidP="00EA56B5" w:rsidR="009A4D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Obračuni plaća (Obrazac IP1)</w:t>
            </w:r>
          </w:p>
        </w:tc>
        <w:tc>
          <w:tcPr>
            <w:tcW w:type="pct" w:w="339"/>
            <w:tcBorders>
              <w:top w:space="0" w:sz="4" w:color="auto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</w:tcPr>
          <w:p w:rsidRDefault="009A4DDD" w:rsidP="00EA56B5" w:rsidR="009A4DDD">
            <w:pPr>
              <w:jc w:val="center"/>
              <w:rPr>
                <w:sz w:val="20"/>
                <w:szCs w:val="20"/>
              </w:rPr>
            </w:pPr>
          </w:p>
          <w:p w:rsidRDefault="009A4DDD" w:rsidP="00EA56B5" w:rsidR="009A4D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type="pct" w:w="310"/>
            <w:tcBorders>
              <w:top w:space="0" w:sz="4" w:color="auto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</w:tcPr>
          <w:p w:rsidRDefault="009A4DDD" w:rsidP="00EA56B5" w:rsidR="009A4DDD">
            <w:pPr>
              <w:jc w:val="center"/>
              <w:rPr>
                <w:sz w:val="20"/>
                <w:szCs w:val="20"/>
              </w:rPr>
            </w:pPr>
          </w:p>
          <w:p w:rsidRDefault="009A4DDD" w:rsidP="00EA56B5" w:rsidR="009A4D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type="pct" w:w="597"/>
            <w:tcBorders>
              <w:top w:space="0" w:sz="4" w:color="auto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  <w:hideMark/>
          </w:tcPr>
          <w:p w:rsidRDefault="009A4DDD" w:rsidP="00EA56B5" w:rsidR="009A4D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Obračuni plaća (Obrazac IP1)</w:t>
            </w:r>
          </w:p>
        </w:tc>
      </w:tr>
      <w:tr w:rsidTr="00EA56B5" w:rsidR="009A4DDD">
        <w:trPr>
          <w:trHeight w:val="285"/>
        </w:trPr>
        <w:tc>
          <w:tcPr>
            <w:tcW w:type="pct" w:w="204"/>
            <w:tcBorders>
              <w:top w:space="0" w:sz="4" w:color="auto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</w:tcPr>
          <w:p w:rsidRDefault="009A4DDD" w:rsidP="00EA56B5" w:rsidR="009A4DDD">
            <w:pPr>
              <w:rPr>
                <w:sz w:val="20"/>
                <w:szCs w:val="20"/>
              </w:rPr>
            </w:pPr>
          </w:p>
          <w:p w:rsidRDefault="009A4DDD" w:rsidP="00EA56B5" w:rsidR="009A4D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type="pct" w:w="780"/>
            <w:tcBorders>
              <w:top w:space="0" w:sz="4" w:color="auto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</w:tcPr>
          <w:p w:rsidRDefault="009A4DDD" w:rsidP="00EA56B5" w:rsidR="009A4DDD">
            <w:pPr>
              <w:rPr>
                <w:sz w:val="20"/>
                <w:szCs w:val="20"/>
              </w:rPr>
            </w:pPr>
          </w:p>
          <w:p w:rsidRDefault="009A4DDD" w:rsidP="00EA56B5" w:rsidR="009A4D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Marko Ivešić</w:t>
            </w:r>
          </w:p>
        </w:tc>
        <w:tc>
          <w:tcPr>
            <w:tcW w:type="pct" w:w="466"/>
            <w:tcBorders>
              <w:top w:space="0" w:sz="4" w:color="auto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  <w:vAlign w:val="bottom"/>
            <w:hideMark/>
          </w:tcPr>
          <w:p w:rsidRDefault="009A4DDD" w:rsidP="00EA56B5" w:rsidR="009A4DD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67891989150</w:t>
            </w:r>
          </w:p>
        </w:tc>
        <w:tc>
          <w:tcPr>
            <w:tcW w:type="pct" w:w="489"/>
            <w:tcBorders>
              <w:top w:space="0" w:sz="4" w:color="auto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  <w:hideMark/>
          </w:tcPr>
          <w:p w:rsidRDefault="009A4DDD" w:rsidP="00EA56B5" w:rsidR="009A4D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Potočka 17, Stari Mikanovci</w:t>
            </w:r>
          </w:p>
        </w:tc>
        <w:tc>
          <w:tcPr>
            <w:tcW w:type="pct" w:w="434"/>
            <w:tcBorders>
              <w:top w:space="0" w:sz="4" w:color="auto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  <w:vAlign w:val="bottom"/>
            <w:hideMark/>
          </w:tcPr>
          <w:p w:rsidRDefault="009A4DDD" w:rsidP="00EA56B5" w:rsidR="009A4DD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14.166,70</w:t>
            </w:r>
          </w:p>
        </w:tc>
        <w:tc>
          <w:tcPr>
            <w:tcW w:type="pct" w:w="491"/>
            <w:tcBorders>
              <w:top w:space="0" w:sz="4" w:color="auto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  <w:hideMark/>
          </w:tcPr>
          <w:p w:rsidRDefault="009A4DDD" w:rsidP="00EA56B5" w:rsidR="009A4D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Obračuni plaća (Obrazac IP1)</w:t>
            </w:r>
          </w:p>
        </w:tc>
        <w:tc>
          <w:tcPr>
            <w:tcW w:type="pct" w:w="409"/>
            <w:tcBorders>
              <w:top w:space="0" w:sz="4" w:color="auto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  <w:vAlign w:val="bottom"/>
            <w:hideMark/>
          </w:tcPr>
          <w:p w:rsidRDefault="009A4DDD" w:rsidP="00EA56B5" w:rsidR="009A4DD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14.166,70</w:t>
            </w:r>
          </w:p>
        </w:tc>
        <w:tc>
          <w:tcPr>
            <w:tcW w:type="pct" w:w="482"/>
            <w:tcBorders>
              <w:top w:space="0" w:sz="4" w:color="auto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  <w:hideMark/>
          </w:tcPr>
          <w:p w:rsidRDefault="009A4DDD" w:rsidP="00EA56B5" w:rsidR="009A4D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Obračuni plaća (Obrazac IP1)</w:t>
            </w:r>
          </w:p>
        </w:tc>
        <w:tc>
          <w:tcPr>
            <w:tcW w:type="pct" w:w="339"/>
            <w:tcBorders>
              <w:top w:space="0" w:sz="4" w:color="auto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</w:tcPr>
          <w:p w:rsidRDefault="009A4DDD" w:rsidP="00EA56B5" w:rsidR="009A4DDD">
            <w:pPr>
              <w:jc w:val="center"/>
              <w:rPr>
                <w:sz w:val="20"/>
                <w:szCs w:val="20"/>
              </w:rPr>
            </w:pPr>
          </w:p>
          <w:p w:rsidRDefault="009A4DDD" w:rsidP="00EA56B5" w:rsidR="009A4D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type="pct" w:w="310"/>
            <w:tcBorders>
              <w:top w:space="0" w:sz="4" w:color="auto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</w:tcPr>
          <w:p w:rsidRDefault="009A4DDD" w:rsidP="00EA56B5" w:rsidR="009A4DDD">
            <w:pPr>
              <w:jc w:val="center"/>
              <w:rPr>
                <w:sz w:val="20"/>
                <w:szCs w:val="20"/>
              </w:rPr>
            </w:pPr>
          </w:p>
          <w:p w:rsidRDefault="009A4DDD" w:rsidP="00EA56B5" w:rsidR="009A4D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type="pct" w:w="597"/>
            <w:tcBorders>
              <w:top w:space="0" w:sz="4" w:color="auto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  <w:hideMark/>
          </w:tcPr>
          <w:p w:rsidRDefault="009A4DDD" w:rsidP="00EA56B5" w:rsidR="009A4D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Obračuni plaća (Obrazac IP1)</w:t>
            </w:r>
          </w:p>
        </w:tc>
      </w:tr>
      <w:tr w:rsidTr="00EA56B5" w:rsidR="009A4DDD">
        <w:trPr>
          <w:trHeight w:val="420"/>
        </w:trPr>
        <w:tc>
          <w:tcPr>
            <w:tcW w:type="pct" w:w="204"/>
            <w:tcBorders>
              <w:top w:space="0" w:sz="4" w:color="auto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</w:tcPr>
          <w:p w:rsidRDefault="009A4DDD" w:rsidP="00EA56B5" w:rsidR="009A4DDD">
            <w:pPr>
              <w:rPr>
                <w:sz w:val="20"/>
                <w:szCs w:val="20"/>
              </w:rPr>
            </w:pPr>
          </w:p>
          <w:p w:rsidRDefault="009A4DDD" w:rsidP="00EA56B5" w:rsidR="009A4D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</w:p>
          <w:p w:rsidRDefault="009A4DDD" w:rsidP="00EA56B5" w:rsidR="009A4DDD">
            <w:pPr>
              <w:rPr>
                <w:sz w:val="20"/>
                <w:szCs w:val="20"/>
              </w:rPr>
            </w:pPr>
          </w:p>
        </w:tc>
        <w:tc>
          <w:tcPr>
            <w:tcW w:type="pct" w:w="780"/>
            <w:tcBorders>
              <w:top w:space="0" w:sz="4" w:color="auto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</w:tcPr>
          <w:p w:rsidRDefault="009A4DDD" w:rsidP="00EA56B5" w:rsidR="009A4DDD">
            <w:pPr>
              <w:rPr>
                <w:sz w:val="20"/>
                <w:szCs w:val="20"/>
              </w:rPr>
            </w:pPr>
          </w:p>
          <w:p w:rsidRDefault="009A4DDD" w:rsidP="00EA56B5" w:rsidR="009A4D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Boris Kavicki</w:t>
            </w:r>
          </w:p>
        </w:tc>
        <w:tc>
          <w:tcPr>
            <w:tcW w:type="pct" w:w="466"/>
            <w:tcBorders>
              <w:top w:space="0" w:sz="4" w:color="auto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</w:tcPr>
          <w:p w:rsidRDefault="009A4DDD" w:rsidP="00EA56B5" w:rsidR="009A4DDD">
            <w:pPr>
              <w:jc w:val="right"/>
              <w:rPr>
                <w:sz w:val="20"/>
                <w:szCs w:val="20"/>
              </w:rPr>
            </w:pPr>
          </w:p>
          <w:p w:rsidRDefault="009A4DDD" w:rsidP="00EA56B5" w:rsidR="009A4DD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71700488198</w:t>
            </w:r>
          </w:p>
        </w:tc>
        <w:tc>
          <w:tcPr>
            <w:tcW w:type="pct" w:w="489"/>
            <w:tcBorders>
              <w:top w:space="0" w:sz="4" w:color="auto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  <w:hideMark/>
          </w:tcPr>
          <w:p w:rsidRDefault="009A4DDD" w:rsidP="00EA56B5" w:rsidR="009A4D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Bana E.Derenčina 14, Đakovo</w:t>
            </w:r>
          </w:p>
        </w:tc>
        <w:tc>
          <w:tcPr>
            <w:tcW w:type="pct" w:w="434"/>
            <w:tcBorders>
              <w:top w:space="0" w:sz="4" w:color="auto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  <w:vAlign w:val="bottom"/>
            <w:hideMark/>
          </w:tcPr>
          <w:p w:rsidRDefault="009A4DDD" w:rsidP="00EA56B5" w:rsidR="009A4DD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71.337,83</w:t>
            </w:r>
          </w:p>
        </w:tc>
        <w:tc>
          <w:tcPr>
            <w:tcW w:type="pct" w:w="491"/>
            <w:tcBorders>
              <w:top w:space="0" w:sz="4" w:color="auto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  <w:hideMark/>
          </w:tcPr>
          <w:p w:rsidRDefault="009A4DDD" w:rsidP="00EA56B5" w:rsidR="009A4D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Obračuni plaća (Obrazac IP1)</w:t>
            </w:r>
          </w:p>
        </w:tc>
        <w:tc>
          <w:tcPr>
            <w:tcW w:type="pct" w:w="409"/>
            <w:tcBorders>
              <w:top w:space="0" w:sz="4" w:color="auto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  <w:vAlign w:val="bottom"/>
            <w:hideMark/>
          </w:tcPr>
          <w:p w:rsidRDefault="009A4DDD" w:rsidP="00EA56B5" w:rsidR="009A4DD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71.337,83</w:t>
            </w:r>
          </w:p>
        </w:tc>
        <w:tc>
          <w:tcPr>
            <w:tcW w:type="pct" w:w="482"/>
            <w:tcBorders>
              <w:top w:space="0" w:sz="4" w:color="auto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  <w:hideMark/>
          </w:tcPr>
          <w:p w:rsidRDefault="009A4DDD" w:rsidP="00EA56B5" w:rsidR="009A4D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Obračuni plaća (Obrazac IP1)</w:t>
            </w:r>
          </w:p>
        </w:tc>
        <w:tc>
          <w:tcPr>
            <w:tcW w:type="pct" w:w="339"/>
            <w:tcBorders>
              <w:top w:space="0" w:sz="4" w:color="auto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</w:tcPr>
          <w:p w:rsidRDefault="009A4DDD" w:rsidP="00EA56B5" w:rsidR="009A4DDD">
            <w:pPr>
              <w:jc w:val="center"/>
              <w:rPr>
                <w:sz w:val="20"/>
                <w:szCs w:val="20"/>
              </w:rPr>
            </w:pPr>
          </w:p>
          <w:p w:rsidRDefault="009A4DDD" w:rsidP="00EA56B5" w:rsidR="009A4D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type="pct" w:w="310"/>
            <w:tcBorders>
              <w:top w:space="0" w:sz="4" w:color="auto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  <w:hideMark/>
          </w:tcPr>
          <w:p w:rsidRDefault="009A4DDD" w:rsidP="00EA56B5" w:rsidR="009A4D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type="pct" w:w="597"/>
            <w:tcBorders>
              <w:top w:space="0" w:sz="4" w:color="auto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  <w:hideMark/>
          </w:tcPr>
          <w:p w:rsidRDefault="009A4DDD" w:rsidP="00EA56B5" w:rsidR="009A4D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Obračuni plaća (Obrazac IP1)</w:t>
            </w:r>
          </w:p>
        </w:tc>
      </w:tr>
      <w:tr w:rsidTr="00EA56B5" w:rsidR="009A4DDD">
        <w:trPr>
          <w:trHeight w:val="660"/>
        </w:trPr>
        <w:tc>
          <w:tcPr>
            <w:tcW w:type="pct" w:w="204"/>
            <w:tcBorders>
              <w:top w:space="0" w:sz="4" w:color="auto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</w:tcPr>
          <w:p w:rsidRDefault="009A4DDD" w:rsidP="00EA56B5" w:rsidR="009A4D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</w:p>
          <w:p w:rsidRDefault="009A4DDD" w:rsidP="00EA56B5" w:rsidR="009A4DDD">
            <w:pPr>
              <w:rPr>
                <w:sz w:val="20"/>
                <w:szCs w:val="20"/>
              </w:rPr>
            </w:pPr>
          </w:p>
          <w:p w:rsidRDefault="009A4DDD" w:rsidP="00EA56B5" w:rsidR="009A4DDD">
            <w:pPr>
              <w:rPr>
                <w:sz w:val="20"/>
                <w:szCs w:val="20"/>
              </w:rPr>
            </w:pPr>
          </w:p>
        </w:tc>
        <w:tc>
          <w:tcPr>
            <w:tcW w:type="pct" w:w="780"/>
            <w:tcBorders>
              <w:top w:space="0" w:sz="4" w:color="auto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</w:tcPr>
          <w:p w:rsidRDefault="009A4DDD" w:rsidP="00EA56B5" w:rsidR="009A4DDD">
            <w:pPr>
              <w:rPr>
                <w:sz w:val="20"/>
                <w:szCs w:val="20"/>
              </w:rPr>
            </w:pPr>
          </w:p>
          <w:p w:rsidRDefault="009A4DDD" w:rsidP="00EA56B5" w:rsidR="009A4D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Katarina Krajačić </w:t>
            </w:r>
          </w:p>
        </w:tc>
        <w:tc>
          <w:tcPr>
            <w:tcW w:type="pct" w:w="466"/>
            <w:tcBorders>
              <w:top w:space="0" w:sz="4" w:color="auto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</w:tcPr>
          <w:p w:rsidRDefault="009A4DDD" w:rsidP="00EA56B5" w:rsidR="009A4DDD">
            <w:pPr>
              <w:jc w:val="right"/>
              <w:rPr>
                <w:sz w:val="20"/>
                <w:szCs w:val="20"/>
              </w:rPr>
            </w:pPr>
          </w:p>
          <w:p w:rsidRDefault="009A4DDD" w:rsidP="00EA56B5" w:rsidR="009A4DD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07379016655</w:t>
            </w:r>
          </w:p>
        </w:tc>
        <w:tc>
          <w:tcPr>
            <w:tcW w:type="pct" w:w="489"/>
            <w:tcBorders>
              <w:top w:space="0" w:sz="4" w:color="auto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  <w:hideMark/>
          </w:tcPr>
          <w:p w:rsidRDefault="009A4DDD" w:rsidP="00EA56B5" w:rsidR="009A4D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Kešinačka 21, Vrbica,Semeljci</w:t>
            </w:r>
          </w:p>
        </w:tc>
        <w:tc>
          <w:tcPr>
            <w:tcW w:type="pct" w:w="434"/>
            <w:tcBorders>
              <w:top w:space="0" w:sz="4" w:color="auto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  <w:vAlign w:val="bottom"/>
            <w:hideMark/>
          </w:tcPr>
          <w:p w:rsidRDefault="009A4DDD" w:rsidP="00EA56B5" w:rsidR="009A4DD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21.247,28</w:t>
            </w:r>
          </w:p>
        </w:tc>
        <w:tc>
          <w:tcPr>
            <w:tcW w:type="pct" w:w="491"/>
            <w:tcBorders>
              <w:top w:space="0" w:sz="4" w:color="auto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  <w:hideMark/>
          </w:tcPr>
          <w:p w:rsidRDefault="009A4DDD" w:rsidP="00EA56B5" w:rsidR="009A4D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Obračuni plaća (Obrazac IP1)</w:t>
            </w:r>
          </w:p>
        </w:tc>
        <w:tc>
          <w:tcPr>
            <w:tcW w:type="pct" w:w="409"/>
            <w:tcBorders>
              <w:top w:space="0" w:sz="4" w:color="auto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  <w:vAlign w:val="bottom"/>
            <w:hideMark/>
          </w:tcPr>
          <w:p w:rsidRDefault="009A4DDD" w:rsidP="00EA56B5" w:rsidR="009A4DD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21.247,28</w:t>
            </w:r>
          </w:p>
        </w:tc>
        <w:tc>
          <w:tcPr>
            <w:tcW w:type="pct" w:w="482"/>
            <w:tcBorders>
              <w:top w:space="0" w:sz="4" w:color="auto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  <w:hideMark/>
          </w:tcPr>
          <w:p w:rsidRDefault="009A4DDD" w:rsidP="00EA56B5" w:rsidR="009A4D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Obračuni plaća (Obrazac IP1)</w:t>
            </w:r>
          </w:p>
        </w:tc>
        <w:tc>
          <w:tcPr>
            <w:tcW w:type="pct" w:w="339"/>
            <w:tcBorders>
              <w:top w:space="0" w:sz="4" w:color="auto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</w:tcPr>
          <w:p w:rsidRDefault="009A4DDD" w:rsidP="00EA56B5" w:rsidR="009A4DDD">
            <w:pPr>
              <w:jc w:val="center"/>
              <w:rPr>
                <w:sz w:val="20"/>
                <w:szCs w:val="20"/>
              </w:rPr>
            </w:pPr>
          </w:p>
          <w:p w:rsidRDefault="009A4DDD" w:rsidP="00EA56B5" w:rsidR="009A4D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type="pct" w:w="310"/>
            <w:tcBorders>
              <w:top w:space="0" w:sz="4" w:color="auto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</w:tcPr>
          <w:p w:rsidRDefault="009A4DDD" w:rsidP="00EA56B5" w:rsidR="009A4DDD">
            <w:pPr>
              <w:jc w:val="center"/>
              <w:rPr>
                <w:sz w:val="20"/>
                <w:szCs w:val="20"/>
              </w:rPr>
            </w:pPr>
          </w:p>
          <w:p w:rsidRDefault="009A4DDD" w:rsidP="00EA56B5" w:rsidR="009A4D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type="pct" w:w="597"/>
            <w:tcBorders>
              <w:top w:space="0" w:sz="4" w:color="auto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  <w:hideMark/>
          </w:tcPr>
          <w:p w:rsidRDefault="009A4DDD" w:rsidP="00EA56B5" w:rsidR="009A4D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Obračuni plaća (Obrazac IP1)</w:t>
            </w:r>
          </w:p>
        </w:tc>
      </w:tr>
      <w:tr w:rsidTr="00EA56B5" w:rsidR="009A4DDD">
        <w:trPr>
          <w:trHeight w:val="510"/>
        </w:trPr>
        <w:tc>
          <w:tcPr>
            <w:tcW w:type="pct" w:w="204"/>
            <w:tcBorders>
              <w:top w:space="0" w:sz="4" w:color="auto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</w:tcPr>
          <w:p w:rsidRDefault="009A4DDD" w:rsidP="00EA56B5" w:rsidR="009A4D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</w:t>
            </w:r>
          </w:p>
          <w:p w:rsidRDefault="009A4DDD" w:rsidP="00EA56B5" w:rsidR="009A4DDD">
            <w:pPr>
              <w:rPr>
                <w:sz w:val="20"/>
                <w:szCs w:val="20"/>
              </w:rPr>
            </w:pPr>
          </w:p>
        </w:tc>
        <w:tc>
          <w:tcPr>
            <w:tcW w:type="pct" w:w="780"/>
            <w:tcBorders>
              <w:top w:space="0" w:sz="4" w:color="auto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  <w:hideMark/>
          </w:tcPr>
          <w:p w:rsidRDefault="009A4DDD" w:rsidP="00EA56B5" w:rsidR="009A4D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Tomislav Lipert</w:t>
            </w:r>
          </w:p>
        </w:tc>
        <w:tc>
          <w:tcPr>
            <w:tcW w:type="pct" w:w="466"/>
            <w:tcBorders>
              <w:top w:space="0" w:sz="4" w:color="auto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  <w:hideMark/>
          </w:tcPr>
          <w:p w:rsidRDefault="009A4DDD" w:rsidP="00EA56B5" w:rsidR="009A4DD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15425624993</w:t>
            </w:r>
          </w:p>
        </w:tc>
        <w:tc>
          <w:tcPr>
            <w:tcW w:type="pct" w:w="489"/>
            <w:tcBorders>
              <w:top w:space="0" w:sz="4" w:color="auto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  <w:hideMark/>
          </w:tcPr>
          <w:p w:rsidRDefault="009A4DDD" w:rsidP="00EA56B5" w:rsidR="009A4D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Kešinačka 76, </w:t>
            </w:r>
            <w:r>
              <w:rPr>
                <w:sz w:val="18"/>
                <w:szCs w:val="18"/>
              </w:rPr>
              <w:t>Vrbica,Semeljci</w:t>
            </w:r>
          </w:p>
        </w:tc>
        <w:tc>
          <w:tcPr>
            <w:tcW w:type="pct" w:w="434"/>
            <w:tcBorders>
              <w:top w:space="0" w:sz="4" w:color="auto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</w:tcPr>
          <w:p w:rsidRDefault="009A4DDD" w:rsidP="00EA56B5" w:rsidR="009A4DDD">
            <w:pPr>
              <w:jc w:val="right"/>
              <w:rPr>
                <w:sz w:val="20"/>
                <w:szCs w:val="20"/>
              </w:rPr>
            </w:pPr>
          </w:p>
          <w:p w:rsidRDefault="009A4DDD" w:rsidP="00EA56B5" w:rsidR="009A4DD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16.293,42</w:t>
            </w:r>
          </w:p>
        </w:tc>
        <w:tc>
          <w:tcPr>
            <w:tcW w:type="pct" w:w="491"/>
            <w:tcBorders>
              <w:top w:space="0" w:sz="4" w:color="auto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  <w:hideMark/>
          </w:tcPr>
          <w:p w:rsidRDefault="009A4DDD" w:rsidP="00EA56B5" w:rsidR="009A4D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Obračuni plaća (Obrazac IP1)</w:t>
            </w:r>
          </w:p>
        </w:tc>
        <w:tc>
          <w:tcPr>
            <w:tcW w:type="pct" w:w="409"/>
            <w:tcBorders>
              <w:top w:space="0" w:sz="4" w:color="auto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  <w:hideMark/>
          </w:tcPr>
          <w:p w:rsidRDefault="009A4DDD" w:rsidP="00EA56B5" w:rsidR="009A4D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</w:p>
          <w:p w:rsidRDefault="009A4DDD" w:rsidP="00EA56B5" w:rsidR="009A4D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16.293,42</w:t>
            </w:r>
          </w:p>
        </w:tc>
        <w:tc>
          <w:tcPr>
            <w:tcW w:type="pct" w:w="482"/>
            <w:tcBorders>
              <w:top w:space="0" w:sz="4" w:color="auto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  <w:hideMark/>
          </w:tcPr>
          <w:p w:rsidRDefault="009A4DDD" w:rsidP="00EA56B5" w:rsidR="009A4D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Obračuni plaća (Obrazac IP1)</w:t>
            </w:r>
          </w:p>
        </w:tc>
        <w:tc>
          <w:tcPr>
            <w:tcW w:type="pct" w:w="339"/>
            <w:tcBorders>
              <w:top w:space="0" w:sz="4" w:color="auto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</w:tcPr>
          <w:p w:rsidRDefault="009A4DDD" w:rsidP="00EA56B5" w:rsidR="009A4DDD">
            <w:pPr>
              <w:jc w:val="center"/>
              <w:rPr>
                <w:sz w:val="20"/>
                <w:szCs w:val="20"/>
              </w:rPr>
            </w:pPr>
          </w:p>
          <w:p w:rsidRDefault="009A4DDD" w:rsidP="00EA56B5" w:rsidR="009A4D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type="pct" w:w="310"/>
            <w:tcBorders>
              <w:top w:space="0" w:sz="4" w:color="auto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  <w:hideMark/>
          </w:tcPr>
          <w:p w:rsidRDefault="009A4DDD" w:rsidP="00EA56B5" w:rsidR="009A4D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type="pct" w:w="597"/>
            <w:tcBorders>
              <w:top w:space="0" w:sz="4" w:color="auto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  <w:hideMark/>
          </w:tcPr>
          <w:p w:rsidRDefault="009A4DDD" w:rsidP="00EA56B5" w:rsidR="009A4D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Obračuni plaća (Obrazac IP1)</w:t>
            </w:r>
          </w:p>
        </w:tc>
      </w:tr>
      <w:tr w:rsidTr="00EA56B5" w:rsidR="009A4DDD">
        <w:trPr>
          <w:trHeight w:val="705"/>
        </w:trPr>
        <w:tc>
          <w:tcPr>
            <w:tcW w:type="pct" w:w="204"/>
            <w:tcBorders>
              <w:top w:space="0" w:sz="4" w:color="auto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</w:tcPr>
          <w:p w:rsidRDefault="009A4DDD" w:rsidP="00EA56B5" w:rsidR="009A4D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</w:t>
            </w:r>
          </w:p>
          <w:p w:rsidRDefault="009A4DDD" w:rsidP="00EA56B5" w:rsidR="009A4DDD">
            <w:pPr>
              <w:rPr>
                <w:sz w:val="20"/>
                <w:szCs w:val="20"/>
              </w:rPr>
            </w:pPr>
          </w:p>
          <w:p w:rsidRDefault="009A4DDD" w:rsidP="00EA56B5" w:rsidR="009A4DDD">
            <w:pPr>
              <w:rPr>
                <w:sz w:val="20"/>
                <w:szCs w:val="20"/>
              </w:rPr>
            </w:pPr>
          </w:p>
        </w:tc>
        <w:tc>
          <w:tcPr>
            <w:tcW w:type="pct" w:w="780"/>
            <w:tcBorders>
              <w:top w:space="0" w:sz="4" w:color="auto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</w:tcPr>
          <w:p w:rsidRDefault="009A4DDD" w:rsidP="00EA56B5" w:rsidR="009A4DDD">
            <w:pPr>
              <w:rPr>
                <w:sz w:val="20"/>
                <w:szCs w:val="20"/>
              </w:rPr>
            </w:pPr>
          </w:p>
          <w:p w:rsidRDefault="009A4DDD" w:rsidP="00EA56B5" w:rsidR="009A4D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Mira Lulić </w:t>
            </w:r>
          </w:p>
        </w:tc>
        <w:tc>
          <w:tcPr>
            <w:tcW w:type="pct" w:w="466"/>
            <w:tcBorders>
              <w:top w:space="0" w:sz="4" w:color="auto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</w:tcPr>
          <w:p w:rsidRDefault="009A4DDD" w:rsidP="00EA56B5" w:rsidR="009A4DDD">
            <w:pPr>
              <w:rPr>
                <w:sz w:val="20"/>
                <w:szCs w:val="20"/>
              </w:rPr>
            </w:pPr>
          </w:p>
          <w:p w:rsidRDefault="009A4DDD" w:rsidP="00EA56B5" w:rsidR="009A4D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94501140518</w:t>
            </w:r>
          </w:p>
        </w:tc>
        <w:tc>
          <w:tcPr>
            <w:tcW w:type="pct" w:w="489"/>
            <w:tcBorders>
              <w:top w:space="0" w:sz="4" w:color="auto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  <w:hideMark/>
          </w:tcPr>
          <w:p w:rsidRDefault="009A4DDD" w:rsidP="00EA56B5" w:rsidR="009A4D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Mikanovačka 21,Vrbica,Semeljci</w:t>
            </w:r>
          </w:p>
        </w:tc>
        <w:tc>
          <w:tcPr>
            <w:tcW w:type="pct" w:w="434"/>
            <w:tcBorders>
              <w:top w:space="0" w:sz="4" w:color="auto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  <w:vAlign w:val="bottom"/>
            <w:hideMark/>
          </w:tcPr>
          <w:p w:rsidRDefault="009A4DDD" w:rsidP="00EA56B5" w:rsidR="009A4DD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20.277,36</w:t>
            </w:r>
          </w:p>
        </w:tc>
        <w:tc>
          <w:tcPr>
            <w:tcW w:type="pct" w:w="491"/>
            <w:tcBorders>
              <w:top w:space="0" w:sz="4" w:color="auto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  <w:hideMark/>
          </w:tcPr>
          <w:p w:rsidRDefault="009A4DDD" w:rsidP="00EA56B5" w:rsidR="009A4D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Obračuni plaća (Obrazac IP1)</w:t>
            </w:r>
          </w:p>
        </w:tc>
        <w:tc>
          <w:tcPr>
            <w:tcW w:type="pct" w:w="409"/>
            <w:tcBorders>
              <w:top w:space="0" w:sz="4" w:color="auto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  <w:vAlign w:val="bottom"/>
            <w:hideMark/>
          </w:tcPr>
          <w:p w:rsidRDefault="009A4DDD" w:rsidP="00EA56B5" w:rsidR="009A4DD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20.277,36</w:t>
            </w:r>
          </w:p>
        </w:tc>
        <w:tc>
          <w:tcPr>
            <w:tcW w:type="pct" w:w="482"/>
            <w:tcBorders>
              <w:top w:space="0" w:sz="4" w:color="auto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  <w:hideMark/>
          </w:tcPr>
          <w:p w:rsidRDefault="009A4DDD" w:rsidP="00EA56B5" w:rsidR="009A4D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Obračuni plaća (Obrazac IP1)</w:t>
            </w:r>
          </w:p>
        </w:tc>
        <w:tc>
          <w:tcPr>
            <w:tcW w:type="pct" w:w="339"/>
            <w:tcBorders>
              <w:top w:space="0" w:sz="4" w:color="auto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</w:tcPr>
          <w:p w:rsidRDefault="009A4DDD" w:rsidP="00EA56B5" w:rsidR="009A4DDD">
            <w:pPr>
              <w:jc w:val="center"/>
              <w:rPr>
                <w:sz w:val="20"/>
                <w:szCs w:val="20"/>
              </w:rPr>
            </w:pPr>
          </w:p>
          <w:p w:rsidRDefault="009A4DDD" w:rsidP="00EA56B5" w:rsidR="009A4D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type="pct" w:w="310"/>
            <w:tcBorders>
              <w:top w:space="0" w:sz="4" w:color="auto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</w:tcPr>
          <w:p w:rsidRDefault="009A4DDD" w:rsidP="00EA56B5" w:rsidR="009A4DDD">
            <w:pPr>
              <w:jc w:val="center"/>
              <w:rPr>
                <w:sz w:val="20"/>
                <w:szCs w:val="20"/>
              </w:rPr>
            </w:pPr>
          </w:p>
          <w:p w:rsidRDefault="009A4DDD" w:rsidP="00EA56B5" w:rsidR="009A4D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type="pct" w:w="597"/>
            <w:tcBorders>
              <w:top w:space="0" w:sz="4" w:color="auto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  <w:hideMark/>
          </w:tcPr>
          <w:p w:rsidRDefault="009A4DDD" w:rsidP="00EA56B5" w:rsidR="009A4D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Obračuni plaća (Obrazac IP1)</w:t>
            </w:r>
          </w:p>
        </w:tc>
      </w:tr>
      <w:tr w:rsidTr="00EA56B5" w:rsidR="009A4DDD">
        <w:trPr>
          <w:trHeight w:val="660"/>
        </w:trPr>
        <w:tc>
          <w:tcPr>
            <w:tcW w:type="pct" w:w="204"/>
            <w:tcBorders>
              <w:top w:space="0" w:sz="4" w:color="auto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</w:tcPr>
          <w:p w:rsidRDefault="009A4DDD" w:rsidP="00EA56B5" w:rsidR="009A4D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</w:t>
            </w:r>
          </w:p>
          <w:p w:rsidRDefault="009A4DDD" w:rsidP="00EA56B5" w:rsidR="009A4DDD">
            <w:pPr>
              <w:rPr>
                <w:sz w:val="20"/>
                <w:szCs w:val="20"/>
              </w:rPr>
            </w:pPr>
          </w:p>
          <w:p w:rsidRDefault="009A4DDD" w:rsidP="00EA56B5" w:rsidR="009A4DDD">
            <w:pPr>
              <w:rPr>
                <w:sz w:val="20"/>
                <w:szCs w:val="20"/>
              </w:rPr>
            </w:pPr>
          </w:p>
        </w:tc>
        <w:tc>
          <w:tcPr>
            <w:tcW w:type="pct" w:w="780"/>
            <w:tcBorders>
              <w:top w:space="0" w:sz="4" w:color="auto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</w:tcPr>
          <w:p w:rsidRDefault="009A4DDD" w:rsidP="00EA56B5" w:rsidR="009A4DDD">
            <w:pPr>
              <w:rPr>
                <w:sz w:val="20"/>
                <w:szCs w:val="20"/>
              </w:rPr>
            </w:pPr>
          </w:p>
          <w:p w:rsidRDefault="009A4DDD" w:rsidP="00EA56B5" w:rsidR="009A4D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Slobodan Matin </w:t>
            </w:r>
          </w:p>
        </w:tc>
        <w:tc>
          <w:tcPr>
            <w:tcW w:type="pct" w:w="466"/>
            <w:tcBorders>
              <w:top w:space="0" w:sz="4" w:color="auto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</w:tcPr>
          <w:p w:rsidRDefault="009A4DDD" w:rsidP="00EA56B5" w:rsidR="009A4DDD">
            <w:pPr>
              <w:jc w:val="right"/>
              <w:rPr>
                <w:sz w:val="20"/>
                <w:szCs w:val="20"/>
              </w:rPr>
            </w:pPr>
          </w:p>
          <w:p w:rsidRDefault="009A4DDD" w:rsidP="00EA56B5" w:rsidR="009A4DD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14158560222</w:t>
            </w:r>
          </w:p>
        </w:tc>
        <w:tc>
          <w:tcPr>
            <w:tcW w:type="pct" w:w="489"/>
            <w:tcBorders>
              <w:top w:space="0" w:sz="4" w:color="auto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  <w:hideMark/>
          </w:tcPr>
          <w:p w:rsidRDefault="009A4DDD" w:rsidP="00EA56B5" w:rsidR="009A4D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A.Starčevića 88, Kuševac, Đakovo</w:t>
            </w:r>
          </w:p>
        </w:tc>
        <w:tc>
          <w:tcPr>
            <w:tcW w:type="pct" w:w="434"/>
            <w:tcBorders>
              <w:top w:space="0" w:sz="4" w:color="auto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  <w:vAlign w:val="bottom"/>
            <w:hideMark/>
          </w:tcPr>
          <w:p w:rsidRDefault="009A4DDD" w:rsidP="00EA56B5" w:rsidR="009A4DD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49.681,68</w:t>
            </w:r>
          </w:p>
        </w:tc>
        <w:tc>
          <w:tcPr>
            <w:tcW w:type="pct" w:w="491"/>
            <w:tcBorders>
              <w:top w:space="0" w:sz="4" w:color="auto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  <w:hideMark/>
          </w:tcPr>
          <w:p w:rsidRDefault="009A4DDD" w:rsidP="00EA56B5" w:rsidR="009A4D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Obračuni plaća (Obrazac IP1)</w:t>
            </w:r>
          </w:p>
        </w:tc>
        <w:tc>
          <w:tcPr>
            <w:tcW w:type="pct" w:w="409"/>
            <w:tcBorders>
              <w:top w:space="0" w:sz="4" w:color="auto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  <w:vAlign w:val="bottom"/>
            <w:hideMark/>
          </w:tcPr>
          <w:p w:rsidRDefault="009A4DDD" w:rsidP="00EA56B5" w:rsidR="009A4DD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49.681,68</w:t>
            </w:r>
          </w:p>
        </w:tc>
        <w:tc>
          <w:tcPr>
            <w:tcW w:type="pct" w:w="482"/>
            <w:tcBorders>
              <w:top w:space="0" w:sz="4" w:color="auto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  <w:hideMark/>
          </w:tcPr>
          <w:p w:rsidRDefault="009A4DDD" w:rsidP="00EA56B5" w:rsidR="009A4D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Obračuni plaća (Obrazac IP1)</w:t>
            </w:r>
          </w:p>
        </w:tc>
        <w:tc>
          <w:tcPr>
            <w:tcW w:type="pct" w:w="339"/>
            <w:tcBorders>
              <w:top w:space="0" w:sz="4" w:color="auto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</w:tcPr>
          <w:p w:rsidRDefault="009A4DDD" w:rsidP="00EA56B5" w:rsidR="009A4DDD">
            <w:pPr>
              <w:jc w:val="center"/>
              <w:rPr>
                <w:sz w:val="20"/>
                <w:szCs w:val="20"/>
              </w:rPr>
            </w:pPr>
          </w:p>
          <w:p w:rsidRDefault="009A4DDD" w:rsidP="00EA56B5" w:rsidR="009A4D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type="pct" w:w="310"/>
            <w:tcBorders>
              <w:top w:space="0" w:sz="4" w:color="auto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</w:tcPr>
          <w:p w:rsidRDefault="009A4DDD" w:rsidP="00EA56B5" w:rsidR="009A4DDD">
            <w:pPr>
              <w:jc w:val="center"/>
              <w:rPr>
                <w:sz w:val="20"/>
                <w:szCs w:val="20"/>
              </w:rPr>
            </w:pPr>
          </w:p>
          <w:p w:rsidRDefault="009A4DDD" w:rsidP="00EA56B5" w:rsidR="009A4D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type="pct" w:w="597"/>
            <w:tcBorders>
              <w:top w:space="0" w:sz="4" w:color="auto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  <w:hideMark/>
          </w:tcPr>
          <w:p w:rsidRDefault="009A4DDD" w:rsidP="00EA56B5" w:rsidR="009A4D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Obračuni plaća (Obrazac IP1)</w:t>
            </w:r>
          </w:p>
        </w:tc>
      </w:tr>
      <w:tr w:rsidTr="00EA56B5" w:rsidR="009A4DDD">
        <w:trPr>
          <w:trHeight w:val="660"/>
        </w:trPr>
        <w:tc>
          <w:tcPr>
            <w:tcW w:type="pct" w:w="204"/>
            <w:tcBorders>
              <w:top w:space="0" w:sz="4" w:color="auto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</w:tcPr>
          <w:p w:rsidRDefault="009A4DDD" w:rsidP="00EA56B5" w:rsidR="009A4DDD">
            <w:pPr>
              <w:rPr>
                <w:sz w:val="20"/>
                <w:szCs w:val="20"/>
              </w:rPr>
            </w:pPr>
          </w:p>
          <w:p w:rsidRDefault="009A4DDD" w:rsidP="00EA56B5" w:rsidR="009A4D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</w:t>
            </w:r>
          </w:p>
        </w:tc>
        <w:tc>
          <w:tcPr>
            <w:tcW w:type="pct" w:w="780"/>
            <w:tcBorders>
              <w:top w:space="0" w:sz="4" w:color="auto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</w:tcPr>
          <w:p w:rsidRDefault="009A4DDD" w:rsidP="00EA56B5" w:rsidR="009A4DDD">
            <w:pPr>
              <w:rPr>
                <w:sz w:val="20"/>
                <w:szCs w:val="20"/>
              </w:rPr>
            </w:pPr>
          </w:p>
          <w:p w:rsidRDefault="009A4DDD" w:rsidP="00EA56B5" w:rsidR="009A4D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Josip Papić</w:t>
            </w:r>
          </w:p>
        </w:tc>
        <w:tc>
          <w:tcPr>
            <w:tcW w:type="pct" w:w="466"/>
            <w:tcBorders>
              <w:top w:space="0" w:sz="4" w:color="auto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</w:tcPr>
          <w:p w:rsidRDefault="009A4DDD" w:rsidP="00EA56B5" w:rsidR="009A4DDD">
            <w:pPr>
              <w:jc w:val="right"/>
              <w:rPr>
                <w:sz w:val="20"/>
                <w:szCs w:val="20"/>
              </w:rPr>
            </w:pPr>
          </w:p>
          <w:p w:rsidRDefault="009A4DDD" w:rsidP="00EA56B5" w:rsidR="009A4DD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00350317980</w:t>
            </w:r>
          </w:p>
        </w:tc>
        <w:tc>
          <w:tcPr>
            <w:tcW w:type="pct" w:w="489"/>
            <w:tcBorders>
              <w:top w:space="0" w:sz="4" w:color="auto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  <w:hideMark/>
          </w:tcPr>
          <w:p w:rsidRDefault="009A4DDD" w:rsidP="00EA56B5" w:rsidR="009A4D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Kolodvorska 112, Stari Mikanovci</w:t>
            </w:r>
          </w:p>
        </w:tc>
        <w:tc>
          <w:tcPr>
            <w:tcW w:type="pct" w:w="434"/>
            <w:tcBorders>
              <w:top w:space="0" w:sz="4" w:color="auto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  <w:vAlign w:val="bottom"/>
            <w:hideMark/>
          </w:tcPr>
          <w:p w:rsidRDefault="009A4DDD" w:rsidP="00EA56B5" w:rsidR="009A4DD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12.031,00</w:t>
            </w:r>
          </w:p>
        </w:tc>
        <w:tc>
          <w:tcPr>
            <w:tcW w:type="pct" w:w="491"/>
            <w:tcBorders>
              <w:top w:space="0" w:sz="4" w:color="auto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  <w:hideMark/>
          </w:tcPr>
          <w:p w:rsidRDefault="009A4DDD" w:rsidP="00EA56B5" w:rsidR="009A4D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Obračuni plaća (Obrazac IP1)</w:t>
            </w:r>
          </w:p>
        </w:tc>
        <w:tc>
          <w:tcPr>
            <w:tcW w:type="pct" w:w="409"/>
            <w:tcBorders>
              <w:top w:space="0" w:sz="4" w:color="auto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  <w:vAlign w:val="bottom"/>
            <w:hideMark/>
          </w:tcPr>
          <w:p w:rsidRDefault="009A4DDD" w:rsidP="00EA56B5" w:rsidR="009A4DD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12.031,00</w:t>
            </w:r>
          </w:p>
        </w:tc>
        <w:tc>
          <w:tcPr>
            <w:tcW w:type="pct" w:w="482"/>
            <w:tcBorders>
              <w:top w:space="0" w:sz="4" w:color="auto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  <w:hideMark/>
          </w:tcPr>
          <w:p w:rsidRDefault="009A4DDD" w:rsidP="00EA56B5" w:rsidR="009A4D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Obračuni plaća (Obrazac IP1)</w:t>
            </w:r>
          </w:p>
        </w:tc>
        <w:tc>
          <w:tcPr>
            <w:tcW w:type="pct" w:w="339"/>
            <w:tcBorders>
              <w:top w:space="0" w:sz="4" w:color="auto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</w:tcPr>
          <w:p w:rsidRDefault="009A4DDD" w:rsidP="00EA56B5" w:rsidR="009A4DDD">
            <w:pPr>
              <w:jc w:val="center"/>
              <w:rPr>
                <w:sz w:val="20"/>
                <w:szCs w:val="20"/>
              </w:rPr>
            </w:pPr>
          </w:p>
          <w:p w:rsidRDefault="009A4DDD" w:rsidP="00EA56B5" w:rsidR="009A4D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type="pct" w:w="310"/>
            <w:tcBorders>
              <w:top w:space="0" w:sz="4" w:color="auto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</w:tcPr>
          <w:p w:rsidRDefault="009A4DDD" w:rsidP="00EA56B5" w:rsidR="009A4DDD">
            <w:pPr>
              <w:jc w:val="center"/>
              <w:rPr>
                <w:sz w:val="20"/>
                <w:szCs w:val="20"/>
              </w:rPr>
            </w:pPr>
          </w:p>
          <w:p w:rsidRDefault="009A4DDD" w:rsidP="00EA56B5" w:rsidR="009A4D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type="pct" w:w="597"/>
            <w:tcBorders>
              <w:top w:space="0" w:sz="4" w:color="auto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  <w:hideMark/>
          </w:tcPr>
          <w:p w:rsidRDefault="009A4DDD" w:rsidP="00EA56B5" w:rsidR="009A4D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Obračuni plaća (Obrazac IP1)</w:t>
            </w:r>
          </w:p>
        </w:tc>
      </w:tr>
      <w:tr w:rsidTr="00EA56B5" w:rsidR="009A4DDD">
        <w:trPr>
          <w:trHeight w:val="600"/>
        </w:trPr>
        <w:tc>
          <w:tcPr>
            <w:tcW w:type="pct" w:w="204"/>
            <w:tcBorders>
              <w:top w:space="0" w:sz="4" w:color="auto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</w:tcPr>
          <w:p w:rsidRDefault="009A4DDD" w:rsidP="00EA56B5" w:rsidR="009A4DDD">
            <w:pPr>
              <w:rPr>
                <w:sz w:val="20"/>
                <w:szCs w:val="20"/>
              </w:rPr>
            </w:pPr>
          </w:p>
          <w:p w:rsidRDefault="009A4DDD" w:rsidP="00EA56B5" w:rsidR="009A4D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</w:t>
            </w:r>
          </w:p>
        </w:tc>
        <w:tc>
          <w:tcPr>
            <w:tcW w:type="pct" w:w="780"/>
            <w:tcBorders>
              <w:top w:space="0" w:sz="4" w:color="auto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</w:tcPr>
          <w:p w:rsidRDefault="009A4DDD" w:rsidP="00EA56B5" w:rsidR="009A4DDD">
            <w:pPr>
              <w:rPr>
                <w:sz w:val="20"/>
                <w:szCs w:val="20"/>
              </w:rPr>
            </w:pPr>
          </w:p>
          <w:p w:rsidRDefault="009A4DDD" w:rsidP="00EA56B5" w:rsidR="009A4D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Luka Paradžik</w:t>
            </w:r>
          </w:p>
        </w:tc>
        <w:tc>
          <w:tcPr>
            <w:tcW w:type="pct" w:w="466"/>
            <w:tcBorders>
              <w:top w:space="0" w:sz="4" w:color="auto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</w:tcPr>
          <w:p w:rsidRDefault="009A4DDD" w:rsidP="00EA56B5" w:rsidR="009A4DDD">
            <w:pPr>
              <w:jc w:val="right"/>
              <w:rPr>
                <w:sz w:val="20"/>
                <w:szCs w:val="20"/>
              </w:rPr>
            </w:pPr>
          </w:p>
          <w:p w:rsidRDefault="009A4DDD" w:rsidP="00EA56B5" w:rsidR="009A4DD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01946179746</w:t>
            </w:r>
          </w:p>
        </w:tc>
        <w:tc>
          <w:tcPr>
            <w:tcW w:type="pct" w:w="489"/>
            <w:tcBorders>
              <w:top w:space="0" w:sz="4" w:color="auto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  <w:hideMark/>
          </w:tcPr>
          <w:p w:rsidRDefault="009A4DDD" w:rsidP="00EA56B5" w:rsidR="009A4D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V. Nazora 18, Semeljci</w:t>
            </w:r>
          </w:p>
        </w:tc>
        <w:tc>
          <w:tcPr>
            <w:tcW w:type="pct" w:w="434"/>
            <w:tcBorders>
              <w:top w:space="0" w:sz="4" w:color="auto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  <w:vAlign w:val="bottom"/>
            <w:hideMark/>
          </w:tcPr>
          <w:p w:rsidRDefault="009A4DDD" w:rsidP="00EA56B5" w:rsidR="009A4DD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11.411,17</w:t>
            </w:r>
          </w:p>
        </w:tc>
        <w:tc>
          <w:tcPr>
            <w:tcW w:type="pct" w:w="491"/>
            <w:tcBorders>
              <w:top w:space="0" w:sz="4" w:color="auto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  <w:hideMark/>
          </w:tcPr>
          <w:p w:rsidRDefault="009A4DDD" w:rsidP="00EA56B5" w:rsidR="009A4D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Obračuni plaća (Obrazac IP1)</w:t>
            </w:r>
          </w:p>
        </w:tc>
        <w:tc>
          <w:tcPr>
            <w:tcW w:type="pct" w:w="409"/>
            <w:tcBorders>
              <w:top w:space="0" w:sz="4" w:color="auto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  <w:vAlign w:val="bottom"/>
            <w:hideMark/>
          </w:tcPr>
          <w:p w:rsidRDefault="009A4DDD" w:rsidP="00EA56B5" w:rsidR="009A4DD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11.411,17</w:t>
            </w:r>
          </w:p>
        </w:tc>
        <w:tc>
          <w:tcPr>
            <w:tcW w:type="pct" w:w="482"/>
            <w:tcBorders>
              <w:top w:space="0" w:sz="4" w:color="auto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  <w:hideMark/>
          </w:tcPr>
          <w:p w:rsidRDefault="009A4DDD" w:rsidP="00EA56B5" w:rsidR="009A4D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Obračuni plaća (Obrazac IP1)</w:t>
            </w:r>
          </w:p>
        </w:tc>
        <w:tc>
          <w:tcPr>
            <w:tcW w:type="pct" w:w="339"/>
            <w:tcBorders>
              <w:top w:space="0" w:sz="4" w:color="auto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</w:tcPr>
          <w:p w:rsidRDefault="009A4DDD" w:rsidP="00EA56B5" w:rsidR="009A4DDD">
            <w:pPr>
              <w:jc w:val="center"/>
              <w:rPr>
                <w:sz w:val="20"/>
                <w:szCs w:val="20"/>
              </w:rPr>
            </w:pPr>
          </w:p>
          <w:p w:rsidRDefault="009A4DDD" w:rsidP="00EA56B5" w:rsidR="009A4D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type="pct" w:w="310"/>
            <w:tcBorders>
              <w:top w:space="0" w:sz="4" w:color="auto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</w:tcPr>
          <w:p w:rsidRDefault="009A4DDD" w:rsidP="00EA56B5" w:rsidR="009A4DDD">
            <w:pPr>
              <w:jc w:val="center"/>
              <w:rPr>
                <w:sz w:val="20"/>
                <w:szCs w:val="20"/>
              </w:rPr>
            </w:pPr>
          </w:p>
          <w:p w:rsidRDefault="009A4DDD" w:rsidP="00EA56B5" w:rsidR="009A4D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type="pct" w:w="597"/>
            <w:tcBorders>
              <w:top w:space="0" w:sz="4" w:color="auto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  <w:hideMark/>
          </w:tcPr>
          <w:p w:rsidRDefault="009A4DDD" w:rsidP="00EA56B5" w:rsidR="009A4D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Obračuni plaća (Obrazac IP1)</w:t>
            </w:r>
          </w:p>
        </w:tc>
      </w:tr>
      <w:tr w:rsidTr="00EA56B5" w:rsidR="009A4DDD">
        <w:trPr>
          <w:trHeight w:val="705"/>
        </w:trPr>
        <w:tc>
          <w:tcPr>
            <w:tcW w:type="pct" w:w="204"/>
            <w:tcBorders>
              <w:top w:space="0" w:sz="4" w:color="auto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</w:tcPr>
          <w:p w:rsidRDefault="009A4DDD" w:rsidP="00EA56B5" w:rsidR="009A4DDD">
            <w:pPr>
              <w:rPr>
                <w:sz w:val="20"/>
                <w:szCs w:val="20"/>
              </w:rPr>
            </w:pPr>
          </w:p>
          <w:p w:rsidRDefault="009A4DDD" w:rsidP="00EA56B5" w:rsidR="009A4D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</w:t>
            </w:r>
          </w:p>
        </w:tc>
        <w:tc>
          <w:tcPr>
            <w:tcW w:type="pct" w:w="780"/>
            <w:tcBorders>
              <w:top w:space="0" w:sz="4" w:color="auto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</w:tcPr>
          <w:p w:rsidRDefault="009A4DDD" w:rsidP="00EA56B5" w:rsidR="009A4DDD">
            <w:pPr>
              <w:rPr>
                <w:sz w:val="20"/>
                <w:szCs w:val="20"/>
              </w:rPr>
            </w:pPr>
          </w:p>
          <w:p w:rsidRDefault="009A4DDD" w:rsidP="00EA56B5" w:rsidR="009A4D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Josip Požega</w:t>
            </w:r>
          </w:p>
        </w:tc>
        <w:tc>
          <w:tcPr>
            <w:tcW w:type="pct" w:w="466"/>
            <w:tcBorders>
              <w:top w:space="0" w:sz="4" w:color="auto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</w:tcPr>
          <w:p w:rsidRDefault="009A4DDD" w:rsidP="00EA56B5" w:rsidR="009A4DDD">
            <w:pPr>
              <w:jc w:val="right"/>
              <w:rPr>
                <w:sz w:val="20"/>
                <w:szCs w:val="20"/>
              </w:rPr>
            </w:pPr>
          </w:p>
          <w:p w:rsidRDefault="009A4DDD" w:rsidP="00EA56B5" w:rsidR="009A4DD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57054577410</w:t>
            </w:r>
          </w:p>
        </w:tc>
        <w:tc>
          <w:tcPr>
            <w:tcW w:type="pct" w:w="489"/>
            <w:tcBorders>
              <w:top w:space="0" w:sz="4" w:color="auto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  <w:hideMark/>
          </w:tcPr>
          <w:p w:rsidRDefault="009A4DDD" w:rsidP="00EA56B5" w:rsidR="009A4D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B.Radića 55, Novi Mikanovci</w:t>
            </w:r>
          </w:p>
        </w:tc>
        <w:tc>
          <w:tcPr>
            <w:tcW w:type="pct" w:w="434"/>
            <w:tcBorders>
              <w:top w:space="0" w:sz="4" w:color="auto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  <w:vAlign w:val="bottom"/>
            <w:hideMark/>
          </w:tcPr>
          <w:p w:rsidRDefault="009A4DDD" w:rsidP="00EA56B5" w:rsidR="009A4DD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19.051,48</w:t>
            </w:r>
          </w:p>
        </w:tc>
        <w:tc>
          <w:tcPr>
            <w:tcW w:type="pct" w:w="491"/>
            <w:tcBorders>
              <w:top w:space="0" w:sz="4" w:color="auto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  <w:hideMark/>
          </w:tcPr>
          <w:p w:rsidRDefault="009A4DDD" w:rsidP="00EA56B5" w:rsidR="009A4D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Obračuni plaća (Obrazac IP1)</w:t>
            </w:r>
          </w:p>
        </w:tc>
        <w:tc>
          <w:tcPr>
            <w:tcW w:type="pct" w:w="409"/>
            <w:tcBorders>
              <w:top w:space="0" w:sz="4" w:color="auto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  <w:vAlign w:val="bottom"/>
            <w:hideMark/>
          </w:tcPr>
          <w:p w:rsidRDefault="009A4DDD" w:rsidP="00EA56B5" w:rsidR="009A4DD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19.051,48</w:t>
            </w:r>
          </w:p>
        </w:tc>
        <w:tc>
          <w:tcPr>
            <w:tcW w:type="pct" w:w="482"/>
            <w:tcBorders>
              <w:top w:space="0" w:sz="4" w:color="auto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  <w:hideMark/>
          </w:tcPr>
          <w:p w:rsidRDefault="009A4DDD" w:rsidP="00EA56B5" w:rsidR="009A4D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Obračuni plaća (Obrazac IP1)</w:t>
            </w:r>
          </w:p>
        </w:tc>
        <w:tc>
          <w:tcPr>
            <w:tcW w:type="pct" w:w="339"/>
            <w:tcBorders>
              <w:top w:space="0" w:sz="4" w:color="auto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</w:tcPr>
          <w:p w:rsidRDefault="009A4DDD" w:rsidP="00EA56B5" w:rsidR="009A4DDD">
            <w:pPr>
              <w:jc w:val="center"/>
              <w:rPr>
                <w:sz w:val="20"/>
                <w:szCs w:val="20"/>
              </w:rPr>
            </w:pPr>
          </w:p>
          <w:p w:rsidRDefault="009A4DDD" w:rsidP="00EA56B5" w:rsidR="009A4D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type="pct" w:w="310"/>
            <w:tcBorders>
              <w:top w:space="0" w:sz="4" w:color="auto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</w:tcPr>
          <w:p w:rsidRDefault="009A4DDD" w:rsidP="00EA56B5" w:rsidR="009A4DDD">
            <w:pPr>
              <w:jc w:val="center"/>
              <w:rPr>
                <w:sz w:val="20"/>
                <w:szCs w:val="20"/>
              </w:rPr>
            </w:pPr>
          </w:p>
          <w:p w:rsidRDefault="009A4DDD" w:rsidP="00EA56B5" w:rsidR="009A4D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type="pct" w:w="597"/>
            <w:tcBorders>
              <w:top w:space="0" w:sz="4" w:color="auto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  <w:hideMark/>
          </w:tcPr>
          <w:p w:rsidRDefault="009A4DDD" w:rsidP="00EA56B5" w:rsidR="009A4D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Obračuni plaća (Obrazac IP1)</w:t>
            </w:r>
          </w:p>
        </w:tc>
      </w:tr>
      <w:tr w:rsidTr="00EA56B5" w:rsidR="009A4DDD">
        <w:trPr>
          <w:trHeight w:val="525"/>
        </w:trPr>
        <w:tc>
          <w:tcPr>
            <w:tcW w:type="pct" w:w="204"/>
            <w:tcBorders>
              <w:top w:space="0" w:sz="4" w:color="auto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</w:tcPr>
          <w:p w:rsidRDefault="009A4DDD" w:rsidP="00EA56B5" w:rsidR="009A4DDD">
            <w:pPr>
              <w:rPr>
                <w:sz w:val="20"/>
                <w:szCs w:val="20"/>
              </w:rPr>
            </w:pPr>
          </w:p>
          <w:p w:rsidRDefault="009A4DDD" w:rsidP="00EA56B5" w:rsidR="009A4D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</w:t>
            </w:r>
          </w:p>
        </w:tc>
        <w:tc>
          <w:tcPr>
            <w:tcW w:type="pct" w:w="780"/>
            <w:tcBorders>
              <w:top w:space="0" w:sz="4" w:color="auto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</w:tcPr>
          <w:p w:rsidRDefault="009A4DDD" w:rsidP="00EA56B5" w:rsidR="009A4DDD">
            <w:pPr>
              <w:rPr>
                <w:sz w:val="20"/>
                <w:szCs w:val="20"/>
              </w:rPr>
            </w:pPr>
          </w:p>
          <w:p w:rsidRDefault="009A4DDD" w:rsidP="00EA56B5" w:rsidR="009A4D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Anto Radat </w:t>
            </w:r>
          </w:p>
        </w:tc>
        <w:tc>
          <w:tcPr>
            <w:tcW w:type="pct" w:w="466"/>
            <w:tcBorders>
              <w:top w:space="0" w:sz="4" w:color="auto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</w:tcPr>
          <w:p w:rsidRDefault="009A4DDD" w:rsidP="00EA56B5" w:rsidR="009A4DDD">
            <w:pPr>
              <w:jc w:val="right"/>
              <w:rPr>
                <w:sz w:val="20"/>
                <w:szCs w:val="20"/>
              </w:rPr>
            </w:pPr>
          </w:p>
          <w:p w:rsidRDefault="009A4DDD" w:rsidP="00EA56B5" w:rsidR="009A4DD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03382575425</w:t>
            </w:r>
          </w:p>
        </w:tc>
        <w:tc>
          <w:tcPr>
            <w:tcW w:type="pct" w:w="489"/>
            <w:tcBorders>
              <w:top w:space="0" w:sz="4" w:color="auto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  <w:hideMark/>
          </w:tcPr>
          <w:p w:rsidRDefault="009A4DDD" w:rsidP="00EA56B5" w:rsidR="009A4D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Đurđanačka 10, Vrbica, Semeljci</w:t>
            </w:r>
          </w:p>
        </w:tc>
        <w:tc>
          <w:tcPr>
            <w:tcW w:type="pct" w:w="434"/>
            <w:tcBorders>
              <w:top w:space="0" w:sz="4" w:color="auto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  <w:vAlign w:val="bottom"/>
            <w:hideMark/>
          </w:tcPr>
          <w:p w:rsidRDefault="009A4DDD" w:rsidP="00EA56B5" w:rsidR="009A4DD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31.051,75</w:t>
            </w:r>
          </w:p>
        </w:tc>
        <w:tc>
          <w:tcPr>
            <w:tcW w:type="pct" w:w="491"/>
            <w:tcBorders>
              <w:top w:space="0" w:sz="4" w:color="auto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  <w:hideMark/>
          </w:tcPr>
          <w:p w:rsidRDefault="009A4DDD" w:rsidP="00EA56B5" w:rsidR="009A4D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Obračuni plaća (Obrazac IP1)</w:t>
            </w:r>
          </w:p>
        </w:tc>
        <w:tc>
          <w:tcPr>
            <w:tcW w:type="pct" w:w="409"/>
            <w:tcBorders>
              <w:top w:space="0" w:sz="4" w:color="auto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  <w:vAlign w:val="bottom"/>
            <w:hideMark/>
          </w:tcPr>
          <w:p w:rsidRDefault="009A4DDD" w:rsidP="00EA56B5" w:rsidR="009A4DD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31.051,75</w:t>
            </w:r>
          </w:p>
        </w:tc>
        <w:tc>
          <w:tcPr>
            <w:tcW w:type="pct" w:w="482"/>
            <w:tcBorders>
              <w:top w:space="0" w:sz="4" w:color="auto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  <w:hideMark/>
          </w:tcPr>
          <w:p w:rsidRDefault="009A4DDD" w:rsidP="00EA56B5" w:rsidR="009A4D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Obračuni plaća (Obrazac IP1)</w:t>
            </w:r>
          </w:p>
        </w:tc>
        <w:tc>
          <w:tcPr>
            <w:tcW w:type="pct" w:w="339"/>
            <w:tcBorders>
              <w:top w:space="0" w:sz="4" w:color="auto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</w:tcPr>
          <w:p w:rsidRDefault="009A4DDD" w:rsidP="00EA56B5" w:rsidR="009A4DDD">
            <w:pPr>
              <w:jc w:val="center"/>
              <w:rPr>
                <w:sz w:val="20"/>
                <w:szCs w:val="20"/>
              </w:rPr>
            </w:pPr>
          </w:p>
          <w:p w:rsidRDefault="009A4DDD" w:rsidP="00EA56B5" w:rsidR="009A4D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type="pct" w:w="310"/>
            <w:tcBorders>
              <w:top w:space="0" w:sz="4" w:color="auto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</w:tcPr>
          <w:p w:rsidRDefault="009A4DDD" w:rsidP="00EA56B5" w:rsidR="009A4DDD">
            <w:pPr>
              <w:jc w:val="center"/>
              <w:rPr>
                <w:sz w:val="20"/>
                <w:szCs w:val="20"/>
              </w:rPr>
            </w:pPr>
          </w:p>
          <w:p w:rsidRDefault="009A4DDD" w:rsidP="00EA56B5" w:rsidR="009A4D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type="pct" w:w="597"/>
            <w:tcBorders>
              <w:top w:space="0" w:sz="4" w:color="auto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  <w:hideMark/>
          </w:tcPr>
          <w:p w:rsidRDefault="009A4DDD" w:rsidP="00EA56B5" w:rsidR="009A4D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Obračuni plaća (Obrazac IP1)</w:t>
            </w:r>
          </w:p>
        </w:tc>
      </w:tr>
      <w:tr w:rsidTr="00EA56B5" w:rsidR="009A4DDD">
        <w:trPr>
          <w:trHeight w:val="720"/>
        </w:trPr>
        <w:tc>
          <w:tcPr>
            <w:tcW w:type="pct" w:w="204"/>
            <w:tcBorders>
              <w:top w:space="0" w:sz="4" w:color="auto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</w:tcPr>
          <w:p w:rsidRDefault="009A4DDD" w:rsidP="00EA56B5" w:rsidR="009A4DDD">
            <w:pPr>
              <w:rPr>
                <w:sz w:val="20"/>
                <w:szCs w:val="20"/>
              </w:rPr>
            </w:pPr>
          </w:p>
          <w:p w:rsidRDefault="009A4DDD" w:rsidP="00EA56B5" w:rsidR="009A4D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</w:t>
            </w:r>
          </w:p>
        </w:tc>
        <w:tc>
          <w:tcPr>
            <w:tcW w:type="pct" w:w="780"/>
            <w:tcBorders>
              <w:top w:space="0" w:sz="4" w:color="auto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</w:tcPr>
          <w:p w:rsidRDefault="009A4DDD" w:rsidP="00EA56B5" w:rsidR="009A4DDD">
            <w:pPr>
              <w:rPr>
                <w:sz w:val="20"/>
                <w:szCs w:val="20"/>
              </w:rPr>
            </w:pPr>
          </w:p>
          <w:p w:rsidRDefault="009A4DDD" w:rsidP="00EA56B5" w:rsidR="009A4D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Stjepan Rosandić </w:t>
            </w:r>
          </w:p>
        </w:tc>
        <w:tc>
          <w:tcPr>
            <w:tcW w:type="pct" w:w="466"/>
            <w:tcBorders>
              <w:top w:space="0" w:sz="4" w:color="auto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  <w:vAlign w:val="bottom"/>
            <w:hideMark/>
          </w:tcPr>
          <w:p w:rsidRDefault="009A4DDD" w:rsidP="00EA56B5" w:rsidR="009A4DD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41260028937</w:t>
            </w:r>
          </w:p>
        </w:tc>
        <w:tc>
          <w:tcPr>
            <w:tcW w:type="pct" w:w="489"/>
            <w:tcBorders>
              <w:top w:space="0" w:sz="4" w:color="auto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  <w:hideMark/>
          </w:tcPr>
          <w:p w:rsidRDefault="009A4DDD" w:rsidP="00EA56B5" w:rsidR="009A4D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Lipovac Hrastinski 15F Lipov,Vuka</w:t>
            </w:r>
          </w:p>
        </w:tc>
        <w:tc>
          <w:tcPr>
            <w:tcW w:type="pct" w:w="434"/>
            <w:tcBorders>
              <w:top w:space="0" w:sz="4" w:color="auto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  <w:vAlign w:val="bottom"/>
            <w:hideMark/>
          </w:tcPr>
          <w:p w:rsidRDefault="009A4DDD" w:rsidP="00EA56B5" w:rsidR="009A4DD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15.218,48</w:t>
            </w:r>
          </w:p>
        </w:tc>
        <w:tc>
          <w:tcPr>
            <w:tcW w:type="pct" w:w="491"/>
            <w:tcBorders>
              <w:top w:space="0" w:sz="4" w:color="auto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  <w:hideMark/>
          </w:tcPr>
          <w:p w:rsidRDefault="009A4DDD" w:rsidP="00EA56B5" w:rsidR="009A4D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Obračuni plaća (Obrazac IP1)</w:t>
            </w:r>
          </w:p>
        </w:tc>
        <w:tc>
          <w:tcPr>
            <w:tcW w:type="pct" w:w="409"/>
            <w:tcBorders>
              <w:top w:space="0" w:sz="4" w:color="auto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  <w:vAlign w:val="bottom"/>
            <w:hideMark/>
          </w:tcPr>
          <w:p w:rsidRDefault="009A4DDD" w:rsidP="00EA56B5" w:rsidR="009A4DD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15.218,48</w:t>
            </w:r>
          </w:p>
        </w:tc>
        <w:tc>
          <w:tcPr>
            <w:tcW w:type="pct" w:w="482"/>
            <w:tcBorders>
              <w:top w:space="0" w:sz="4" w:color="auto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  <w:hideMark/>
          </w:tcPr>
          <w:p w:rsidRDefault="009A4DDD" w:rsidP="00EA56B5" w:rsidR="009A4D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Obračuni plaća (Obrazac IP1)</w:t>
            </w:r>
          </w:p>
        </w:tc>
        <w:tc>
          <w:tcPr>
            <w:tcW w:type="pct" w:w="339"/>
            <w:tcBorders>
              <w:top w:space="0" w:sz="4" w:color="auto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</w:tcPr>
          <w:p w:rsidRDefault="009A4DDD" w:rsidP="00EA56B5" w:rsidR="009A4DDD">
            <w:pPr>
              <w:jc w:val="center"/>
              <w:rPr>
                <w:sz w:val="20"/>
                <w:szCs w:val="20"/>
              </w:rPr>
            </w:pPr>
          </w:p>
          <w:p w:rsidRDefault="009A4DDD" w:rsidP="00EA56B5" w:rsidR="009A4D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type="pct" w:w="310"/>
            <w:tcBorders>
              <w:top w:space="0" w:sz="4" w:color="auto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</w:tcPr>
          <w:p w:rsidRDefault="009A4DDD" w:rsidP="00EA56B5" w:rsidR="009A4DDD">
            <w:pPr>
              <w:jc w:val="center"/>
              <w:rPr>
                <w:sz w:val="20"/>
                <w:szCs w:val="20"/>
              </w:rPr>
            </w:pPr>
          </w:p>
          <w:p w:rsidRDefault="009A4DDD" w:rsidP="00EA56B5" w:rsidR="009A4D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type="pct" w:w="597"/>
            <w:tcBorders>
              <w:top w:space="0" w:sz="4" w:color="auto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  <w:hideMark/>
          </w:tcPr>
          <w:p w:rsidRDefault="009A4DDD" w:rsidP="00EA56B5" w:rsidR="009A4D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Obračuni plaća (Obrazac IP1)</w:t>
            </w:r>
          </w:p>
        </w:tc>
      </w:tr>
      <w:tr w:rsidTr="00EA56B5" w:rsidR="009A4DDD">
        <w:trPr>
          <w:trHeight w:val="750"/>
        </w:trPr>
        <w:tc>
          <w:tcPr>
            <w:tcW w:type="pct" w:w="204"/>
            <w:tcBorders>
              <w:top w:space="0" w:sz="4" w:color="auto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</w:tcPr>
          <w:p w:rsidRDefault="009A4DDD" w:rsidP="00EA56B5" w:rsidR="009A4DDD">
            <w:pPr>
              <w:rPr>
                <w:sz w:val="20"/>
                <w:szCs w:val="20"/>
              </w:rPr>
            </w:pPr>
          </w:p>
          <w:p w:rsidRDefault="009A4DDD" w:rsidP="00EA56B5" w:rsidR="009A4D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</w:t>
            </w:r>
          </w:p>
        </w:tc>
        <w:tc>
          <w:tcPr>
            <w:tcW w:type="pct" w:w="780"/>
            <w:tcBorders>
              <w:top w:space="0" w:sz="4" w:color="auto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</w:tcPr>
          <w:p w:rsidRDefault="009A4DDD" w:rsidP="00EA56B5" w:rsidR="009A4DDD">
            <w:pPr>
              <w:rPr>
                <w:sz w:val="20"/>
                <w:szCs w:val="20"/>
              </w:rPr>
            </w:pPr>
          </w:p>
          <w:p w:rsidRDefault="009A4DDD" w:rsidP="00EA56B5" w:rsidR="009A4D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Zvonko Rosandić</w:t>
            </w:r>
          </w:p>
        </w:tc>
        <w:tc>
          <w:tcPr>
            <w:tcW w:type="pct" w:w="466"/>
            <w:tcBorders>
              <w:top w:space="0" w:sz="4" w:color="auto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</w:tcPr>
          <w:p w:rsidRDefault="009A4DDD" w:rsidP="00EA56B5" w:rsidR="009A4DDD">
            <w:pPr>
              <w:jc w:val="right"/>
              <w:rPr>
                <w:sz w:val="20"/>
                <w:szCs w:val="20"/>
              </w:rPr>
            </w:pPr>
          </w:p>
          <w:p w:rsidRDefault="009A4DDD" w:rsidP="00EA56B5" w:rsidR="009A4DD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18599887484</w:t>
            </w:r>
          </w:p>
        </w:tc>
        <w:tc>
          <w:tcPr>
            <w:tcW w:type="pct" w:w="489"/>
            <w:tcBorders>
              <w:top w:space="0" w:sz="4" w:color="auto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  <w:hideMark/>
          </w:tcPr>
          <w:p w:rsidRDefault="009A4DDD" w:rsidP="00EA56B5" w:rsidR="009A4D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Lipovac Hrastinski 15F Lipov,Vuka</w:t>
            </w:r>
          </w:p>
        </w:tc>
        <w:tc>
          <w:tcPr>
            <w:tcW w:type="pct" w:w="434"/>
            <w:tcBorders>
              <w:top w:space="0" w:sz="4" w:color="auto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  <w:vAlign w:val="bottom"/>
            <w:hideMark/>
          </w:tcPr>
          <w:p w:rsidRDefault="009A4DDD" w:rsidP="00EA56B5" w:rsidR="009A4DD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15.218,48</w:t>
            </w:r>
          </w:p>
        </w:tc>
        <w:tc>
          <w:tcPr>
            <w:tcW w:type="pct" w:w="491"/>
            <w:tcBorders>
              <w:top w:space="0" w:sz="4" w:color="auto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  <w:hideMark/>
          </w:tcPr>
          <w:p w:rsidRDefault="009A4DDD" w:rsidP="00EA56B5" w:rsidR="009A4D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Obračuni plaća (Obrazac IP1)</w:t>
            </w:r>
          </w:p>
        </w:tc>
        <w:tc>
          <w:tcPr>
            <w:tcW w:type="pct" w:w="409"/>
            <w:tcBorders>
              <w:top w:space="0" w:sz="4" w:color="auto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  <w:vAlign w:val="bottom"/>
            <w:hideMark/>
          </w:tcPr>
          <w:p w:rsidRDefault="009A4DDD" w:rsidP="00EA56B5" w:rsidR="009A4DD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15.218,48</w:t>
            </w:r>
          </w:p>
        </w:tc>
        <w:tc>
          <w:tcPr>
            <w:tcW w:type="pct" w:w="482"/>
            <w:tcBorders>
              <w:top w:space="0" w:sz="4" w:color="auto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  <w:hideMark/>
          </w:tcPr>
          <w:p w:rsidRDefault="009A4DDD" w:rsidP="00EA56B5" w:rsidR="009A4D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Obračuni plaća (Obrazac IP1)</w:t>
            </w:r>
          </w:p>
        </w:tc>
        <w:tc>
          <w:tcPr>
            <w:tcW w:type="pct" w:w="339"/>
            <w:tcBorders>
              <w:top w:space="0" w:sz="4" w:color="auto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</w:tcPr>
          <w:p w:rsidRDefault="009A4DDD" w:rsidP="00EA56B5" w:rsidR="009A4DDD">
            <w:pPr>
              <w:jc w:val="center"/>
              <w:rPr>
                <w:sz w:val="20"/>
                <w:szCs w:val="20"/>
              </w:rPr>
            </w:pPr>
          </w:p>
          <w:p w:rsidRDefault="009A4DDD" w:rsidP="00EA56B5" w:rsidR="009A4D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type="pct" w:w="310"/>
            <w:tcBorders>
              <w:top w:space="0" w:sz="4" w:color="auto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</w:tcPr>
          <w:p w:rsidRDefault="009A4DDD" w:rsidP="00EA56B5" w:rsidR="009A4DDD">
            <w:pPr>
              <w:jc w:val="center"/>
              <w:rPr>
                <w:sz w:val="20"/>
                <w:szCs w:val="20"/>
              </w:rPr>
            </w:pPr>
          </w:p>
          <w:p w:rsidRDefault="009A4DDD" w:rsidP="00EA56B5" w:rsidR="009A4D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type="pct" w:w="597"/>
            <w:tcBorders>
              <w:top w:space="0" w:sz="4" w:color="auto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  <w:hideMark/>
          </w:tcPr>
          <w:p w:rsidRDefault="009A4DDD" w:rsidP="00EA56B5" w:rsidR="009A4D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Obračuni plaća (Obrazac IP1)</w:t>
            </w:r>
          </w:p>
        </w:tc>
      </w:tr>
      <w:tr w:rsidTr="00EA56B5" w:rsidR="009A4DDD">
        <w:trPr>
          <w:trHeight w:val="525"/>
        </w:trPr>
        <w:tc>
          <w:tcPr>
            <w:tcW w:type="pct" w:w="204"/>
            <w:tcBorders>
              <w:top w:space="0" w:sz="4" w:color="auto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</w:tcPr>
          <w:p w:rsidRDefault="009A4DDD" w:rsidP="00EA56B5" w:rsidR="009A4D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</w:t>
            </w:r>
          </w:p>
          <w:p w:rsidRDefault="009A4DDD" w:rsidP="00EA56B5" w:rsidR="009A4DDD">
            <w:pPr>
              <w:rPr>
                <w:sz w:val="20"/>
                <w:szCs w:val="20"/>
              </w:rPr>
            </w:pPr>
          </w:p>
        </w:tc>
        <w:tc>
          <w:tcPr>
            <w:tcW w:type="pct" w:w="780"/>
            <w:tcBorders>
              <w:top w:space="0" w:sz="4" w:color="auto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  <w:hideMark/>
          </w:tcPr>
          <w:p w:rsidRDefault="009A4DDD" w:rsidP="00EA56B5" w:rsidR="009A4D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Vedrana Trkulja Silov </w:t>
            </w:r>
          </w:p>
        </w:tc>
        <w:tc>
          <w:tcPr>
            <w:tcW w:type="pct" w:w="466"/>
            <w:tcBorders>
              <w:top w:space="0" w:sz="4" w:color="auto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  <w:vAlign w:val="bottom"/>
            <w:hideMark/>
          </w:tcPr>
          <w:p w:rsidRDefault="009A4DDD" w:rsidP="00EA56B5" w:rsidR="009A4DD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26363350004</w:t>
            </w:r>
          </w:p>
        </w:tc>
        <w:tc>
          <w:tcPr>
            <w:tcW w:type="pct" w:w="489"/>
            <w:tcBorders>
              <w:top w:space="0" w:sz="4" w:color="auto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  <w:hideMark/>
          </w:tcPr>
          <w:p w:rsidRDefault="009A4DDD" w:rsidP="00EA56B5" w:rsidR="009A4D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Đakovo, Hed-vige Deker 42</w:t>
            </w:r>
          </w:p>
        </w:tc>
        <w:tc>
          <w:tcPr>
            <w:tcW w:type="pct" w:w="434"/>
            <w:tcBorders>
              <w:top w:space="0" w:sz="4" w:color="auto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  <w:vAlign w:val="bottom"/>
            <w:hideMark/>
          </w:tcPr>
          <w:p w:rsidRDefault="009A4DDD" w:rsidP="00EA56B5" w:rsidR="009A4DD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24.127,33</w:t>
            </w:r>
          </w:p>
        </w:tc>
        <w:tc>
          <w:tcPr>
            <w:tcW w:type="pct" w:w="491"/>
            <w:tcBorders>
              <w:top w:space="0" w:sz="4" w:color="auto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  <w:hideMark/>
          </w:tcPr>
          <w:p w:rsidRDefault="009A4DDD" w:rsidP="00EA56B5" w:rsidR="009A4D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Obračuni plaća (Obrazac IP1)</w:t>
            </w:r>
          </w:p>
        </w:tc>
        <w:tc>
          <w:tcPr>
            <w:tcW w:type="pct" w:w="409"/>
            <w:tcBorders>
              <w:top w:space="0" w:sz="4" w:color="auto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  <w:vAlign w:val="bottom"/>
            <w:hideMark/>
          </w:tcPr>
          <w:p w:rsidRDefault="009A4DDD" w:rsidP="00EA56B5" w:rsidR="009A4DD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24.127,33</w:t>
            </w:r>
          </w:p>
        </w:tc>
        <w:tc>
          <w:tcPr>
            <w:tcW w:type="pct" w:w="482"/>
            <w:tcBorders>
              <w:top w:space="0" w:sz="4" w:color="auto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  <w:hideMark/>
          </w:tcPr>
          <w:p w:rsidRDefault="009A4DDD" w:rsidP="00EA56B5" w:rsidR="009A4D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Obračuni plaća (Obrazac IP1)</w:t>
            </w:r>
          </w:p>
        </w:tc>
        <w:tc>
          <w:tcPr>
            <w:tcW w:type="pct" w:w="339"/>
            <w:tcBorders>
              <w:top w:space="0" w:sz="4" w:color="auto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</w:tcPr>
          <w:p w:rsidRDefault="009A4DDD" w:rsidP="00EA56B5" w:rsidR="009A4DDD">
            <w:pPr>
              <w:jc w:val="center"/>
              <w:rPr>
                <w:sz w:val="20"/>
                <w:szCs w:val="20"/>
              </w:rPr>
            </w:pPr>
          </w:p>
          <w:p w:rsidRDefault="009A4DDD" w:rsidP="00EA56B5" w:rsidR="009A4D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type="pct" w:w="310"/>
            <w:tcBorders>
              <w:top w:space="0" w:sz="4" w:color="auto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</w:tcPr>
          <w:p w:rsidRDefault="009A4DDD" w:rsidP="00EA56B5" w:rsidR="009A4DDD">
            <w:pPr>
              <w:jc w:val="center"/>
              <w:rPr>
                <w:sz w:val="20"/>
                <w:szCs w:val="20"/>
              </w:rPr>
            </w:pPr>
          </w:p>
          <w:p w:rsidRDefault="009A4DDD" w:rsidP="00EA56B5" w:rsidR="009A4D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type="pct" w:w="597"/>
            <w:tcBorders>
              <w:top w:space="0" w:sz="4" w:color="auto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  <w:hideMark/>
          </w:tcPr>
          <w:p w:rsidRDefault="009A4DDD" w:rsidP="00EA56B5" w:rsidR="009A4D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Obračuni plaća (Obrazac IP1)</w:t>
            </w:r>
          </w:p>
        </w:tc>
      </w:tr>
      <w:tr w:rsidTr="00EA56B5" w:rsidR="009A4DDD">
        <w:trPr>
          <w:trHeight w:val="1800"/>
        </w:trPr>
        <w:tc>
          <w:tcPr>
            <w:tcW w:type="pct" w:w="204"/>
            <w:tcBorders>
              <w:top w:space="0" w:sz="4" w:color="auto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</w:tcPr>
          <w:p w:rsidRDefault="009A4DDD" w:rsidP="00EA56B5" w:rsidR="009A4DDD">
            <w:pPr>
              <w:rPr>
                <w:sz w:val="20"/>
                <w:szCs w:val="20"/>
              </w:rPr>
            </w:pPr>
          </w:p>
          <w:p w:rsidRDefault="009A4DDD" w:rsidP="00EA56B5" w:rsidR="009A4DDD">
            <w:pPr>
              <w:rPr>
                <w:sz w:val="20"/>
                <w:szCs w:val="20"/>
              </w:rPr>
            </w:pPr>
          </w:p>
          <w:p w:rsidRDefault="009A4DDD" w:rsidP="00EA56B5" w:rsidR="009A4D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</w:t>
            </w:r>
          </w:p>
          <w:p w:rsidRDefault="009A4DDD" w:rsidP="00EA56B5" w:rsidR="009A4DDD">
            <w:pPr>
              <w:rPr>
                <w:sz w:val="20"/>
                <w:szCs w:val="20"/>
              </w:rPr>
            </w:pPr>
          </w:p>
          <w:p w:rsidRDefault="009A4DDD" w:rsidP="00EA56B5" w:rsidR="009A4DDD">
            <w:pPr>
              <w:rPr>
                <w:sz w:val="20"/>
                <w:szCs w:val="20"/>
              </w:rPr>
            </w:pPr>
          </w:p>
          <w:p w:rsidRDefault="009A4DDD" w:rsidP="00EA56B5" w:rsidR="009A4DDD">
            <w:pPr>
              <w:rPr>
                <w:sz w:val="20"/>
                <w:szCs w:val="20"/>
              </w:rPr>
            </w:pPr>
          </w:p>
          <w:p w:rsidRDefault="009A4DDD" w:rsidP="00EA56B5" w:rsidR="009A4DDD">
            <w:pPr>
              <w:rPr>
                <w:sz w:val="20"/>
                <w:szCs w:val="20"/>
              </w:rPr>
            </w:pPr>
          </w:p>
        </w:tc>
        <w:tc>
          <w:tcPr>
            <w:tcW w:type="pct" w:w="780"/>
            <w:tcBorders>
              <w:top w:space="0" w:sz="4" w:color="auto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  <w:hideMark/>
          </w:tcPr>
          <w:p w:rsidRDefault="009A4DDD" w:rsidP="00EA56B5" w:rsidR="009A4D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REPUBLIKA HRVATSKA, Ministarstvo financija, Porezna uprava, Područni ured Slavonija i Baranja,</w:t>
            </w:r>
          </w:p>
          <w:p w:rsidRDefault="009A4DDD" w:rsidP="00EA56B5" w:rsidR="009A4D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zastupana po ŽDO-u  u Osijeku </w:t>
            </w:r>
          </w:p>
        </w:tc>
        <w:tc>
          <w:tcPr>
            <w:tcW w:type="pct" w:w="466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9A4DDD" w:rsidP="00EA56B5" w:rsidR="009A4DDD">
            <w:pPr>
              <w:rPr>
                <w:sz w:val="20"/>
                <w:szCs w:val="20"/>
              </w:rPr>
            </w:pPr>
          </w:p>
          <w:p w:rsidRDefault="009A4DDD" w:rsidP="00EA56B5" w:rsidR="009A4DDD">
            <w:pPr>
              <w:rPr>
                <w:sz w:val="20"/>
                <w:szCs w:val="20"/>
              </w:rPr>
            </w:pPr>
          </w:p>
          <w:p w:rsidRDefault="009A4DDD" w:rsidP="00EA56B5" w:rsidR="009A4DDD">
            <w:pPr>
              <w:rPr>
                <w:sz w:val="20"/>
                <w:szCs w:val="20"/>
              </w:rPr>
            </w:pPr>
          </w:p>
          <w:p w:rsidRDefault="009A4DDD" w:rsidP="00EA56B5" w:rsidR="009A4DDD">
            <w:pPr>
              <w:rPr>
                <w:sz w:val="20"/>
                <w:szCs w:val="20"/>
              </w:rPr>
            </w:pPr>
          </w:p>
          <w:p w:rsidRDefault="009A4DDD" w:rsidP="00EA56B5" w:rsidR="009A4D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18683136487</w:t>
            </w:r>
          </w:p>
        </w:tc>
        <w:tc>
          <w:tcPr>
            <w:tcW w:type="pct" w:w="489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9A4DDD" w:rsidP="00EA56B5" w:rsidR="009A4DDD">
            <w:pPr>
              <w:rPr>
                <w:sz w:val="20"/>
                <w:szCs w:val="20"/>
              </w:rPr>
            </w:pPr>
          </w:p>
          <w:p w:rsidRDefault="009A4DDD" w:rsidP="00EA56B5" w:rsidR="009A4DDD">
            <w:pPr>
              <w:rPr>
                <w:sz w:val="20"/>
                <w:szCs w:val="20"/>
              </w:rPr>
            </w:pPr>
          </w:p>
          <w:p w:rsidRDefault="009A4DDD" w:rsidP="00EA56B5" w:rsidR="009A4DDD">
            <w:pPr>
              <w:rPr>
                <w:sz w:val="20"/>
                <w:szCs w:val="20"/>
              </w:rPr>
            </w:pPr>
          </w:p>
          <w:p w:rsidRDefault="009A4DDD" w:rsidP="00EA56B5" w:rsidR="009A4D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Zagreb, Katančićeva 5/A</w:t>
            </w:r>
          </w:p>
        </w:tc>
        <w:tc>
          <w:tcPr>
            <w:tcW w:type="pct" w:w="434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9A4DDD" w:rsidP="00EA56B5" w:rsidR="009A4DDD">
            <w:pPr>
              <w:jc w:val="right"/>
              <w:rPr>
                <w:sz w:val="20"/>
                <w:szCs w:val="20"/>
              </w:rPr>
            </w:pPr>
          </w:p>
          <w:p w:rsidRDefault="009A4DDD" w:rsidP="00EA56B5" w:rsidR="009A4DDD">
            <w:pPr>
              <w:jc w:val="right"/>
              <w:rPr>
                <w:sz w:val="20"/>
                <w:szCs w:val="20"/>
              </w:rPr>
            </w:pPr>
          </w:p>
          <w:p w:rsidRDefault="009A4DDD" w:rsidP="00EA56B5" w:rsidR="009A4DDD">
            <w:pPr>
              <w:jc w:val="right"/>
              <w:rPr>
                <w:sz w:val="20"/>
                <w:szCs w:val="20"/>
              </w:rPr>
            </w:pPr>
          </w:p>
          <w:p w:rsidRDefault="009A4DDD" w:rsidP="00EA56B5" w:rsidR="009A4DDD">
            <w:pPr>
              <w:jc w:val="right"/>
              <w:rPr>
                <w:sz w:val="20"/>
                <w:szCs w:val="20"/>
              </w:rPr>
            </w:pPr>
          </w:p>
          <w:p w:rsidRDefault="009A4DDD" w:rsidP="00EA56B5" w:rsidR="009A4DD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140.558,11</w:t>
            </w:r>
          </w:p>
        </w:tc>
        <w:tc>
          <w:tcPr>
            <w:tcW w:type="pct" w:w="491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9A4DDD" w:rsidP="00EA56B5" w:rsidR="009A4D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dopr.za MO  </w:t>
            </w:r>
          </w:p>
          <w:p w:rsidRDefault="009A4DDD" w:rsidP="00EA56B5" w:rsidR="009A4D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II po.pr.os.</w:t>
            </w:r>
          </w:p>
          <w:p w:rsidRDefault="009A4DDD" w:rsidP="00EA56B5" w:rsidR="009A4D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-doprinos za </w:t>
            </w:r>
          </w:p>
          <w:p w:rsidRDefault="009A4DDD" w:rsidP="00EA56B5" w:rsidR="009A4D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MO II rad.od. – MO – gen.   </w:t>
            </w:r>
          </w:p>
          <w:p w:rsidRDefault="009A4DDD" w:rsidP="00EA56B5" w:rsidR="009A4D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solid.rad.odn.</w:t>
            </w:r>
          </w:p>
        </w:tc>
        <w:tc>
          <w:tcPr>
            <w:tcW w:type="pct" w:w="409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9A4DDD" w:rsidP="00EA56B5" w:rsidR="009A4DDD">
            <w:pPr>
              <w:jc w:val="right"/>
              <w:rPr>
                <w:sz w:val="20"/>
                <w:szCs w:val="20"/>
              </w:rPr>
            </w:pPr>
          </w:p>
          <w:p w:rsidRDefault="009A4DDD" w:rsidP="00EA56B5" w:rsidR="009A4DDD">
            <w:pPr>
              <w:jc w:val="right"/>
              <w:rPr>
                <w:sz w:val="20"/>
                <w:szCs w:val="20"/>
              </w:rPr>
            </w:pPr>
          </w:p>
          <w:p w:rsidRDefault="009A4DDD" w:rsidP="00EA56B5" w:rsidR="009A4DDD">
            <w:pPr>
              <w:jc w:val="right"/>
              <w:rPr>
                <w:sz w:val="20"/>
                <w:szCs w:val="20"/>
              </w:rPr>
            </w:pPr>
          </w:p>
          <w:p w:rsidRDefault="009A4DDD" w:rsidP="00EA56B5" w:rsidR="009A4DDD">
            <w:pPr>
              <w:jc w:val="right"/>
              <w:rPr>
                <w:sz w:val="20"/>
                <w:szCs w:val="20"/>
              </w:rPr>
            </w:pPr>
          </w:p>
          <w:p w:rsidRDefault="009A4DDD" w:rsidP="00EA56B5" w:rsidR="009A4DD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140.558,11</w:t>
            </w:r>
          </w:p>
        </w:tc>
        <w:tc>
          <w:tcPr>
            <w:tcW w:type="pct" w:w="482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9A4DDD" w:rsidP="00EA56B5" w:rsidR="009A4D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-JOPPD obrasci od 9.mj.2014.do 12 mj.2015.</w:t>
            </w:r>
          </w:p>
          <w:p w:rsidRDefault="009A4DDD" w:rsidP="00EA56B5" w:rsidR="009A4D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-rješenje Sl.za nadzor od 07.10.2014.</w:t>
            </w:r>
          </w:p>
          <w:p w:rsidRDefault="009A4DDD" w:rsidP="00EA56B5" w:rsidR="009A4DDD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-ovj.ispis stanja duga iz inf.sust.PU</w:t>
            </w:r>
          </w:p>
        </w:tc>
        <w:tc>
          <w:tcPr>
            <w:tcW w:type="pct" w:w="339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9A4DDD" w:rsidP="00EA56B5" w:rsidR="009A4DDD">
            <w:pPr>
              <w:jc w:val="right"/>
              <w:rPr>
                <w:sz w:val="20"/>
                <w:szCs w:val="20"/>
              </w:rPr>
            </w:pPr>
          </w:p>
          <w:p w:rsidRDefault="009A4DDD" w:rsidP="00EA56B5" w:rsidR="009A4DDD">
            <w:pPr>
              <w:jc w:val="right"/>
              <w:rPr>
                <w:sz w:val="20"/>
                <w:szCs w:val="20"/>
              </w:rPr>
            </w:pPr>
          </w:p>
          <w:p w:rsidRDefault="009A4DDD" w:rsidP="00EA56B5" w:rsidR="009A4DDD">
            <w:pPr>
              <w:jc w:val="right"/>
              <w:rPr>
                <w:sz w:val="20"/>
                <w:szCs w:val="20"/>
              </w:rPr>
            </w:pPr>
          </w:p>
          <w:p w:rsidRDefault="009A4DDD" w:rsidP="00EA56B5" w:rsidR="009A4DDD">
            <w:pPr>
              <w:jc w:val="right"/>
              <w:rPr>
                <w:sz w:val="20"/>
                <w:szCs w:val="20"/>
              </w:rPr>
            </w:pPr>
          </w:p>
          <w:p w:rsidRDefault="009A4DDD" w:rsidP="00EA56B5" w:rsidR="009A4D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type="pct" w:w="310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9A4DDD" w:rsidP="00EA56B5" w:rsidR="009A4DDD">
            <w:pPr>
              <w:jc w:val="center"/>
              <w:rPr>
                <w:sz w:val="20"/>
                <w:szCs w:val="20"/>
              </w:rPr>
            </w:pPr>
          </w:p>
          <w:p w:rsidRDefault="009A4DDD" w:rsidP="00EA56B5" w:rsidR="009A4DDD">
            <w:pPr>
              <w:jc w:val="center"/>
              <w:rPr>
                <w:sz w:val="20"/>
                <w:szCs w:val="20"/>
              </w:rPr>
            </w:pPr>
          </w:p>
          <w:p w:rsidRDefault="009A4DDD" w:rsidP="00EA56B5" w:rsidR="009A4DDD">
            <w:pPr>
              <w:jc w:val="center"/>
              <w:rPr>
                <w:sz w:val="20"/>
                <w:szCs w:val="20"/>
              </w:rPr>
            </w:pPr>
          </w:p>
          <w:p w:rsidRDefault="009A4DDD" w:rsidP="00EA56B5" w:rsidR="009A4DDD">
            <w:pPr>
              <w:jc w:val="center"/>
              <w:rPr>
                <w:sz w:val="20"/>
                <w:szCs w:val="20"/>
              </w:rPr>
            </w:pPr>
          </w:p>
          <w:p w:rsidRDefault="009A4DDD" w:rsidP="00EA56B5" w:rsidR="009A4D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type="pct" w:w="597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9A4DDD" w:rsidP="00EA56B5" w:rsidR="009A4D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-JOPPD obrasci od 9.mj.2014.do 12.mj. 2015., potvrde ovršnosti</w:t>
            </w:r>
          </w:p>
          <w:p w:rsidRDefault="009A4DDD" w:rsidP="00EA56B5" w:rsidR="009A4D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-rješenje Službe za nadzor Klasa: UP/I</w:t>
            </w:r>
          </w:p>
          <w:p w:rsidRDefault="009A4DDD" w:rsidP="00EA56B5" w:rsidR="009A4D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-471-02/14-01/128</w:t>
            </w:r>
          </w:p>
          <w:p w:rsidRDefault="009A4DDD" w:rsidP="00EA56B5" w:rsidR="009A4DDD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Ur.broj:513.07.14-03 -02/12-13-1 od 07. 10.2014.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Tr="00EA56B5" w:rsidR="009A4DDD">
        <w:tc>
          <w:tcPr>
            <w:tcW w:type="pct" w:w="204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</w:tcPr>
          <w:p w:rsidRDefault="009A4DDD" w:rsidP="00EA56B5" w:rsidR="009A4DDD">
            <w:pPr>
              <w:rPr>
                <w:b/>
              </w:rPr>
            </w:pPr>
          </w:p>
        </w:tc>
        <w:tc>
          <w:tcPr>
            <w:tcW w:type="pct" w:w="780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9A4DDD" w:rsidP="00EA56B5" w:rsidR="009A4DDD">
            <w:pPr>
              <w:rPr>
                <w:b/>
              </w:rPr>
            </w:pPr>
            <w:r>
              <w:rPr>
                <w:b/>
              </w:rPr>
              <w:t>UKUPNO:</w:t>
            </w:r>
          </w:p>
        </w:tc>
        <w:tc>
          <w:tcPr>
            <w:tcW w:type="pct" w:w="46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9A4DDD" w:rsidP="00EA56B5" w:rsidR="009A4DDD">
            <w:pPr>
              <w:rPr>
                <w:b/>
              </w:rPr>
            </w:pPr>
          </w:p>
        </w:tc>
        <w:tc>
          <w:tcPr>
            <w:tcW w:type="pct" w:w="48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9A4DDD" w:rsidP="00EA56B5" w:rsidR="009A4DDD">
            <w:pPr>
              <w:rPr>
                <w:b/>
              </w:rPr>
            </w:pPr>
          </w:p>
        </w:tc>
        <w:tc>
          <w:tcPr>
            <w:tcW w:type="pct" w:w="4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9A4DDD" w:rsidP="00EA56B5" w:rsidR="009A4DDD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502.391,39</w:t>
            </w:r>
          </w:p>
        </w:tc>
        <w:tc>
          <w:tcPr>
            <w:tcW w:type="pct" w:w="49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9A4DDD" w:rsidP="00EA56B5" w:rsidR="009A4DDD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type="pct" w:w="4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9A4DDD" w:rsidP="00EA56B5" w:rsidR="009A4DDD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502.391,39</w:t>
            </w:r>
          </w:p>
        </w:tc>
        <w:tc>
          <w:tcPr>
            <w:tcW w:type="pct" w:w="48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9A4DDD" w:rsidP="00EA56B5" w:rsidR="009A4DDD">
            <w:pPr>
              <w:rPr>
                <w:b/>
              </w:rPr>
            </w:pPr>
          </w:p>
        </w:tc>
        <w:tc>
          <w:tcPr>
            <w:tcW w:type="pct" w:w="33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9A4DDD" w:rsidP="00EA56B5" w:rsidR="009A4DD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type="pct" w:w="3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9A4DDD" w:rsidP="00EA56B5" w:rsidR="009A4DDD">
            <w:pPr>
              <w:jc w:val="right"/>
              <w:rPr>
                <w:b/>
              </w:rPr>
            </w:pPr>
          </w:p>
        </w:tc>
        <w:tc>
          <w:tcPr>
            <w:tcW w:type="pct" w:w="59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9A4DDD" w:rsidP="00EA56B5" w:rsidR="009A4DDD">
            <w:pPr>
              <w:rPr>
                <w:b/>
              </w:rPr>
            </w:pPr>
          </w:p>
        </w:tc>
      </w:tr>
    </w:tbl>
    <w:p w:rsidRDefault="009A4DDD" w:rsidP="009A4DDD" w:rsidR="009A4DDD">
      <w:pPr>
        <w:rPr>
          <w:b/>
          <w:sz w:val="28"/>
          <w:szCs w:val="28"/>
        </w:rPr>
      </w:pPr>
    </w:p>
    <w:p w:rsidRDefault="009A4DDD" w:rsidP="009A4DDD" w:rsidR="009A4DDD">
      <w:pPr>
        <w:rPr>
          <w:b/>
          <w:sz w:val="28"/>
          <w:szCs w:val="28"/>
        </w:rPr>
      </w:pPr>
    </w:p>
    <w:p w:rsidRDefault="009A4DDD" w:rsidP="009A4DDD" w:rsidR="009A4DDD">
      <w:pPr>
        <w:rPr>
          <w:b/>
          <w:sz w:val="28"/>
          <w:szCs w:val="28"/>
        </w:rPr>
      </w:pPr>
      <w:r>
        <w:rPr>
          <w:b/>
          <w:sz w:val="28"/>
          <w:szCs w:val="28"/>
        </w:rPr>
        <w:t>Drugi viši isplatni red</w:t>
      </w:r>
    </w:p>
    <w:p w:rsidRDefault="009A4DDD" w:rsidP="009A4DDD" w:rsidR="009A4DDD">
      <w:pPr>
        <w:rPr>
          <w:b/>
          <w:color w:val="FF0000"/>
        </w:rPr>
      </w:pPr>
    </w:p>
    <w:tbl>
      <w:tblPr>
        <w:tblW w:type="pct" w:w="5000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ook w:val="04A0" w:noVBand="1" w:noHBand="0" w:lastColumn="0" w:firstColumn="1" w:lastRow="0" w:firstRow="1"/>
      </w:tblPr>
      <w:tblGrid>
        <w:gridCol w:w="421"/>
        <w:gridCol w:w="1066"/>
        <w:gridCol w:w="941"/>
        <w:gridCol w:w="901"/>
        <w:gridCol w:w="809"/>
        <w:gridCol w:w="846"/>
        <w:gridCol w:w="809"/>
        <w:gridCol w:w="842"/>
        <w:gridCol w:w="671"/>
        <w:gridCol w:w="773"/>
        <w:gridCol w:w="1209"/>
      </w:tblGrid>
      <w:tr w:rsidTr="00EA56B5" w:rsidR="009A4DDD">
        <w:tc>
          <w:tcPr>
            <w:tcW w:type="pct" w:w="1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9A4DDD" w:rsidP="00EA56B5" w:rsidR="009A4DDD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Red</w:t>
            </w:r>
          </w:p>
          <w:p w:rsidRDefault="009A4DDD" w:rsidP="00EA56B5" w:rsidR="009A4DDD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br.</w:t>
            </w:r>
          </w:p>
        </w:tc>
        <w:tc>
          <w:tcPr>
            <w:tcW w:type="pct" w:w="60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9A4DDD" w:rsidP="00EA56B5" w:rsidR="009A4DDD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Tvrtka ili naziv vjerovnika</w:t>
            </w:r>
          </w:p>
        </w:tc>
        <w:tc>
          <w:tcPr>
            <w:tcW w:type="pct" w:w="48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9A4DDD" w:rsidP="00EA56B5" w:rsidR="009A4DDD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OIB vjerovnika</w:t>
            </w:r>
          </w:p>
        </w:tc>
        <w:tc>
          <w:tcPr>
            <w:tcW w:type="pct" w:w="48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9A4DDD" w:rsidP="00EA56B5" w:rsidR="009A4DDD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Adresa/</w:t>
            </w:r>
          </w:p>
          <w:p w:rsidRDefault="009A4DDD" w:rsidP="00EA56B5" w:rsidR="009A4DDD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sjedište vjerovnika</w:t>
            </w:r>
          </w:p>
        </w:tc>
        <w:tc>
          <w:tcPr>
            <w:tcW w:type="pct" w:w="45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9A4DDD" w:rsidP="00EA56B5" w:rsidR="009A4DDD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Iznos prijavljene tražbine (kn)</w:t>
            </w:r>
          </w:p>
        </w:tc>
        <w:tc>
          <w:tcPr>
            <w:tcW w:type="pct" w:w="41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9A4DDD" w:rsidP="00EA56B5" w:rsidR="009A4DDD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Pravna osnova prijavljene tražbine</w:t>
            </w:r>
          </w:p>
        </w:tc>
        <w:tc>
          <w:tcPr>
            <w:tcW w:type="pct" w:w="4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9A4DDD" w:rsidP="00EA56B5" w:rsidR="009A4DDD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Iznos priznate tražbine (kn)</w:t>
            </w:r>
          </w:p>
        </w:tc>
        <w:tc>
          <w:tcPr>
            <w:tcW w:type="pct" w:w="4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9A4DDD" w:rsidP="00EA56B5" w:rsidR="009A4DDD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Pravna osnova priznate tražbine</w:t>
            </w:r>
          </w:p>
        </w:tc>
        <w:tc>
          <w:tcPr>
            <w:tcW w:type="pct" w:w="38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9A4DDD" w:rsidP="00EA56B5" w:rsidR="009A4DDD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Iznos osporene tražbine (kn)</w:t>
            </w:r>
          </w:p>
        </w:tc>
        <w:tc>
          <w:tcPr>
            <w:tcW w:type="pct" w:w="4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9A4DDD" w:rsidP="00EA56B5" w:rsidR="009A4DDD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Razlog </w:t>
            </w:r>
            <w:r>
              <w:rPr>
                <w:b/>
                <w:sz w:val="16"/>
                <w:szCs w:val="16"/>
              </w:rPr>
              <w:t>osporavanja</w:t>
            </w:r>
            <w:r>
              <w:rPr>
                <w:b/>
                <w:sz w:val="18"/>
                <w:szCs w:val="18"/>
              </w:rPr>
              <w:t xml:space="preserve"> tražbine</w:t>
            </w:r>
          </w:p>
        </w:tc>
        <w:tc>
          <w:tcPr>
            <w:tcW w:type="pct" w:w="71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9A4DDD" w:rsidP="00EA56B5" w:rsidR="009A4DDD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Oznaka ovršne isprave, ako se tražbina zasniva na ovršnoj ispravi</w:t>
            </w:r>
          </w:p>
        </w:tc>
      </w:tr>
      <w:tr w:rsidTr="00EA56B5" w:rsidR="009A4DDD">
        <w:tc>
          <w:tcPr>
            <w:tcW w:type="pct" w:w="1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9A4DDD" w:rsidP="00EA56B5" w:rsidR="009A4DD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type="pct" w:w="60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9A4DDD" w:rsidP="00EA56B5" w:rsidR="009A4D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ERGO OSIGURANJE d.d., po punomoćnici  odvj. Marijani Božić</w:t>
            </w:r>
          </w:p>
        </w:tc>
        <w:tc>
          <w:tcPr>
            <w:tcW w:type="pct" w:w="48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9A4DDD" w:rsidP="00EA56B5" w:rsidR="009A4D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90874864964</w:t>
            </w:r>
          </w:p>
        </w:tc>
        <w:tc>
          <w:tcPr>
            <w:tcW w:type="pct" w:w="48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9A4DDD" w:rsidP="00EA56B5" w:rsidR="009A4D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10000 Zagreb, Radnička cesta 80</w:t>
            </w:r>
          </w:p>
        </w:tc>
        <w:tc>
          <w:tcPr>
            <w:tcW w:type="pct" w:w="45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9A4DDD" w:rsidP="00EA56B5" w:rsidR="009A4DD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1.619,42</w:t>
            </w:r>
          </w:p>
        </w:tc>
        <w:tc>
          <w:tcPr>
            <w:tcW w:type="pct" w:w="41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9A4DDD" w:rsidP="00EA56B5" w:rsidR="009A4DDD">
            <w:pPr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- Ugovor o osiguranju od 01. 08. 2016.</w:t>
            </w:r>
          </w:p>
        </w:tc>
        <w:tc>
          <w:tcPr>
            <w:tcW w:type="pct" w:w="4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9A4DDD" w:rsidP="00EA56B5" w:rsidR="009A4DD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1.619,42</w:t>
            </w:r>
          </w:p>
        </w:tc>
        <w:tc>
          <w:tcPr>
            <w:tcW w:type="pct" w:w="4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9A4DDD" w:rsidP="00EA56B5" w:rsidR="009A4D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-Ugovor o </w:t>
            </w:r>
            <w:r>
              <w:rPr>
                <w:sz w:val="18"/>
                <w:szCs w:val="18"/>
              </w:rPr>
              <w:t xml:space="preserve">osiguranju </w:t>
            </w:r>
            <w:r>
              <w:rPr>
                <w:sz w:val="20"/>
                <w:szCs w:val="20"/>
              </w:rPr>
              <w:t xml:space="preserve">od 01.08.2016. </w:t>
            </w:r>
          </w:p>
          <w:p w:rsidRDefault="009A4DDD" w:rsidP="00EA56B5" w:rsidR="009A4D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-izvod iz posl. knjiga</w:t>
            </w:r>
          </w:p>
        </w:tc>
        <w:tc>
          <w:tcPr>
            <w:tcW w:type="pct" w:w="38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9A4DDD" w:rsidP="00EA56B5" w:rsidR="009A4DD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type="pct" w:w="4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9A4DDD" w:rsidP="00EA56B5" w:rsidR="009A4D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type="pct" w:w="71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9A4DDD" w:rsidP="00EA56B5" w:rsidR="009A4D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Tr="00EA56B5" w:rsidR="009A4DDD">
        <w:tc>
          <w:tcPr>
            <w:tcW w:type="pct" w:w="1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9A4DDD" w:rsidP="00EA56B5" w:rsidR="009A4DD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  <w:p w:rsidRDefault="009A4DDD" w:rsidP="00EA56B5" w:rsidR="009A4DDD">
            <w:pPr>
              <w:jc w:val="right"/>
              <w:rPr>
                <w:sz w:val="20"/>
                <w:szCs w:val="20"/>
              </w:rPr>
            </w:pPr>
          </w:p>
          <w:p w:rsidRDefault="009A4DDD" w:rsidP="00EA56B5" w:rsidR="009A4DDD">
            <w:pPr>
              <w:jc w:val="right"/>
              <w:rPr>
                <w:sz w:val="20"/>
                <w:szCs w:val="20"/>
              </w:rPr>
            </w:pPr>
          </w:p>
          <w:p w:rsidRDefault="009A4DDD" w:rsidP="00EA56B5" w:rsidR="009A4DDD">
            <w:pPr>
              <w:jc w:val="right"/>
              <w:rPr>
                <w:sz w:val="20"/>
                <w:szCs w:val="20"/>
              </w:rPr>
            </w:pPr>
          </w:p>
          <w:p w:rsidRDefault="009A4DDD" w:rsidP="00EA56B5" w:rsidR="009A4DDD">
            <w:pPr>
              <w:jc w:val="right"/>
              <w:rPr>
                <w:sz w:val="20"/>
                <w:szCs w:val="20"/>
              </w:rPr>
            </w:pPr>
          </w:p>
          <w:p w:rsidRDefault="009A4DDD" w:rsidP="00EA56B5" w:rsidR="009A4DD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type="pct" w:w="60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9A4DDD" w:rsidP="00EA56B5" w:rsidR="009A4D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HEP OPSKRBA  d.o.o.</w:t>
            </w:r>
          </w:p>
        </w:tc>
        <w:tc>
          <w:tcPr>
            <w:tcW w:type="pct" w:w="48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9A4DDD" w:rsidP="00EA56B5" w:rsidR="009A4D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63073332379</w:t>
            </w:r>
          </w:p>
        </w:tc>
        <w:tc>
          <w:tcPr>
            <w:tcW w:type="pct" w:w="48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9A4DDD" w:rsidP="00EA56B5" w:rsidR="009A4D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Zagreb, Ulica grada Vukovara 37</w:t>
            </w:r>
          </w:p>
        </w:tc>
        <w:tc>
          <w:tcPr>
            <w:tcW w:type="pct" w:w="45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9A4DDD" w:rsidP="00EA56B5" w:rsidR="009A4DD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10.882,83</w:t>
            </w:r>
          </w:p>
        </w:tc>
        <w:tc>
          <w:tcPr>
            <w:tcW w:type="pct" w:w="41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9A4DDD" w:rsidP="00EA56B5" w:rsidR="009A4DDD">
            <w:pPr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-Ugovor o opskrbi el. energijom</w:t>
            </w:r>
          </w:p>
          <w:p w:rsidRDefault="009A4DDD" w:rsidP="00EA56B5" w:rsidR="009A4DDD">
            <w:pPr>
              <w:rPr>
                <w:sz w:val="16"/>
                <w:szCs w:val="16"/>
              </w:rPr>
            </w:pPr>
            <w:r>
              <w:rPr>
                <w:sz w:val="18"/>
                <w:szCs w:val="18"/>
              </w:rPr>
              <w:t xml:space="preserve">od </w:t>
            </w:r>
            <w:r>
              <w:rPr>
                <w:sz w:val="16"/>
                <w:szCs w:val="16"/>
              </w:rPr>
              <w:t>16.06.2014</w:t>
            </w:r>
          </w:p>
          <w:p w:rsidRDefault="009A4DDD" w:rsidP="00EA56B5" w:rsidR="009A4D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-Računi</w:t>
            </w:r>
          </w:p>
        </w:tc>
        <w:tc>
          <w:tcPr>
            <w:tcW w:type="pct" w:w="4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9A4DDD" w:rsidP="00EA56B5" w:rsidR="009A4DD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10.882,83</w:t>
            </w:r>
          </w:p>
        </w:tc>
        <w:tc>
          <w:tcPr>
            <w:tcW w:type="pct" w:w="4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9A4DDD" w:rsidP="00EA56B5" w:rsidR="009A4DDD">
            <w:pPr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-Ugovor o opskrbi el. energijom</w:t>
            </w:r>
          </w:p>
          <w:p w:rsidRDefault="009A4DDD" w:rsidP="00EA56B5" w:rsidR="009A4DDD">
            <w:pPr>
              <w:rPr>
                <w:sz w:val="16"/>
                <w:szCs w:val="16"/>
              </w:rPr>
            </w:pPr>
            <w:r>
              <w:rPr>
                <w:sz w:val="18"/>
                <w:szCs w:val="18"/>
              </w:rPr>
              <w:t xml:space="preserve">od </w:t>
            </w:r>
            <w:r>
              <w:rPr>
                <w:sz w:val="16"/>
                <w:szCs w:val="16"/>
              </w:rPr>
              <w:t>16.06.2014</w:t>
            </w:r>
          </w:p>
          <w:p w:rsidRDefault="009A4DDD" w:rsidP="00EA56B5" w:rsidR="009A4D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-Računi</w:t>
            </w:r>
          </w:p>
          <w:p w:rsidRDefault="009A4DDD" w:rsidP="00EA56B5" w:rsidR="009A4D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-IOS</w:t>
            </w:r>
          </w:p>
        </w:tc>
        <w:tc>
          <w:tcPr>
            <w:tcW w:type="pct" w:w="38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9A4DDD" w:rsidP="00EA56B5" w:rsidR="009A4DD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type="pct" w:w="4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9A4DDD" w:rsidP="00EA56B5" w:rsidR="009A4D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type="pct" w:w="71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9A4DDD" w:rsidP="00EA56B5" w:rsidR="009A4D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-Rješenje o ovrsi Ovrv-295/15 od 27.05.2015. J.Bilj. Lidija Perić, Osijek, Kapucinska 25</w:t>
            </w:r>
          </w:p>
        </w:tc>
      </w:tr>
      <w:tr w:rsidTr="00EA56B5" w:rsidR="009A4DDD">
        <w:tc>
          <w:tcPr>
            <w:tcW w:type="pct" w:w="1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9A4DDD" w:rsidP="00EA56B5" w:rsidR="009A4DD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type="pct" w:w="60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9A4DDD" w:rsidP="00EA56B5" w:rsidR="009A4D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HRVATSKI TELEKOM d.d.</w:t>
            </w:r>
          </w:p>
        </w:tc>
        <w:tc>
          <w:tcPr>
            <w:tcW w:type="pct" w:w="48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9A4DDD" w:rsidP="00EA56B5" w:rsidR="009A4D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81793146560</w:t>
            </w:r>
          </w:p>
        </w:tc>
        <w:tc>
          <w:tcPr>
            <w:tcW w:type="pct" w:w="48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9A4DDD" w:rsidP="00EA56B5" w:rsidR="009A4D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Zagreb, Roberta Frangeša </w:t>
            </w:r>
            <w:r>
              <w:rPr>
                <w:sz w:val="20"/>
                <w:szCs w:val="20"/>
              </w:rPr>
              <w:lastRenderedPageBreak/>
              <w:t>Mihanovića 9</w:t>
            </w:r>
          </w:p>
        </w:tc>
        <w:tc>
          <w:tcPr>
            <w:tcW w:type="pct" w:w="45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9A4DDD" w:rsidP="00EA56B5" w:rsidR="009A4DD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9.804,91</w:t>
            </w:r>
          </w:p>
        </w:tc>
        <w:tc>
          <w:tcPr>
            <w:tcW w:type="pct" w:w="41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9A4DDD" w:rsidP="00EA56B5" w:rsidR="009A4D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-Rješenja o ovrsi </w:t>
            </w:r>
            <w:r>
              <w:rPr>
                <w:sz w:val="20"/>
                <w:szCs w:val="20"/>
              </w:rPr>
              <w:lastRenderedPageBreak/>
              <w:t xml:space="preserve">Ovrv-2190/16  od 01.06.2016.  Ovrv-10426  /15-1 od 25. 08.2015. </w:t>
            </w:r>
          </w:p>
          <w:p w:rsidRDefault="009A4DDD" w:rsidP="00EA56B5" w:rsidR="009A4DDD">
            <w:pPr>
              <w:rPr>
                <w:sz w:val="20"/>
                <w:szCs w:val="20"/>
              </w:rPr>
            </w:pPr>
          </w:p>
        </w:tc>
        <w:tc>
          <w:tcPr>
            <w:tcW w:type="pct" w:w="4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9A4DDD" w:rsidP="00EA56B5" w:rsidR="009A4DD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9.804,91</w:t>
            </w:r>
          </w:p>
        </w:tc>
        <w:tc>
          <w:tcPr>
            <w:tcW w:type="pct" w:w="4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9A4DDD" w:rsidP="00EA56B5" w:rsidR="009A4D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-Rješenja o ovrsi </w:t>
            </w:r>
            <w:r>
              <w:rPr>
                <w:sz w:val="20"/>
                <w:szCs w:val="20"/>
              </w:rPr>
              <w:lastRenderedPageBreak/>
              <w:t xml:space="preserve">Ovrv-2190/16  i  Ovrv-10426  /15-1 </w:t>
            </w:r>
          </w:p>
          <w:p w:rsidRDefault="009A4DDD" w:rsidP="00EA56B5" w:rsidR="009A4D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-IOS</w:t>
            </w:r>
          </w:p>
          <w:p w:rsidRDefault="009A4DDD" w:rsidP="00EA56B5" w:rsidR="009A4D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-Obračun kamata</w:t>
            </w:r>
          </w:p>
        </w:tc>
        <w:tc>
          <w:tcPr>
            <w:tcW w:type="pct" w:w="38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9A4DDD" w:rsidP="00EA56B5" w:rsidR="009A4DD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</w:t>
            </w:r>
          </w:p>
        </w:tc>
        <w:tc>
          <w:tcPr>
            <w:tcW w:type="pct" w:w="4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9A4DDD" w:rsidP="00EA56B5" w:rsidR="009A4D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type="pct" w:w="71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9A4DDD" w:rsidP="00EA56B5" w:rsidR="009A4D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-Rješenje o ovrsi Ovrv-2190/16  od 01.06.2016.  </w:t>
            </w:r>
            <w:r>
              <w:rPr>
                <w:sz w:val="20"/>
                <w:szCs w:val="20"/>
              </w:rPr>
              <w:lastRenderedPageBreak/>
              <w:t>J. bilj. T.Kovačev, Osijek</w:t>
            </w:r>
          </w:p>
          <w:p w:rsidRDefault="009A4DDD" w:rsidP="00EA56B5" w:rsidR="009A4D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-Rj. Ovrv-10426  /15-1 od 25. 08.2015. J.bilj. Mirjana Borić, Osijek</w:t>
            </w:r>
          </w:p>
          <w:p w:rsidRDefault="009A4DDD" w:rsidP="00EA56B5" w:rsidR="009A4DDD">
            <w:pPr>
              <w:rPr>
                <w:sz w:val="20"/>
                <w:szCs w:val="20"/>
              </w:rPr>
            </w:pPr>
          </w:p>
        </w:tc>
      </w:tr>
      <w:tr w:rsidTr="00EA56B5" w:rsidR="009A4DDD">
        <w:tc>
          <w:tcPr>
            <w:tcW w:type="pct" w:w="1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9A4DDD" w:rsidP="00EA56B5" w:rsidR="009A4DD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4.</w:t>
            </w:r>
          </w:p>
        </w:tc>
        <w:tc>
          <w:tcPr>
            <w:tcW w:type="pct" w:w="60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9A4DDD" w:rsidP="00EA56B5" w:rsidR="009A4D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INSPEKT-ING 1 d.o.o., po punomoćniku odvj. Marinu Novakoviću</w:t>
            </w:r>
          </w:p>
        </w:tc>
        <w:tc>
          <w:tcPr>
            <w:tcW w:type="pct" w:w="48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9A4DDD" w:rsidP="00EA56B5" w:rsidR="009A4D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68998842172</w:t>
            </w:r>
          </w:p>
        </w:tc>
        <w:tc>
          <w:tcPr>
            <w:tcW w:type="pct" w:w="48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9A4DDD" w:rsidP="00EA56B5" w:rsidR="009A4D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Osijek, I. Gundulića 5</w:t>
            </w:r>
          </w:p>
        </w:tc>
        <w:tc>
          <w:tcPr>
            <w:tcW w:type="pct" w:w="45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9A4DDD" w:rsidP="00EA56B5" w:rsidR="009A4DD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7.105,38</w:t>
            </w:r>
          </w:p>
        </w:tc>
        <w:tc>
          <w:tcPr>
            <w:tcW w:type="pct" w:w="41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9A4DDD" w:rsidP="00EA56B5" w:rsidR="009A4D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-Rješenje o ovrsi Javne </w:t>
            </w:r>
            <w:r>
              <w:rPr>
                <w:sz w:val="18"/>
                <w:szCs w:val="18"/>
              </w:rPr>
              <w:t>bilježnice B.</w:t>
            </w:r>
            <w:r>
              <w:rPr>
                <w:sz w:val="20"/>
                <w:szCs w:val="20"/>
              </w:rPr>
              <w:t xml:space="preserve"> Arambašić, Osijek, Ovrv-1169/ 16 od 31. 05. 2016. </w:t>
            </w:r>
          </w:p>
        </w:tc>
        <w:tc>
          <w:tcPr>
            <w:tcW w:type="pct" w:w="4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9A4DDD" w:rsidP="00EA56B5" w:rsidR="009A4DD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7.105,38</w:t>
            </w:r>
          </w:p>
        </w:tc>
        <w:tc>
          <w:tcPr>
            <w:tcW w:type="pct" w:w="4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9A4DDD" w:rsidP="00EA56B5" w:rsidR="009A4D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-Rješenje o ovrsi Javne </w:t>
            </w:r>
            <w:r>
              <w:rPr>
                <w:sz w:val="18"/>
                <w:szCs w:val="18"/>
              </w:rPr>
              <w:t>bilježnice B.</w:t>
            </w:r>
            <w:r>
              <w:rPr>
                <w:sz w:val="20"/>
                <w:szCs w:val="20"/>
              </w:rPr>
              <w:t xml:space="preserve"> Arambašić, Osijek, Ovrv-1169/ 16 od 31. 05. 2016.</w:t>
            </w:r>
          </w:p>
        </w:tc>
        <w:tc>
          <w:tcPr>
            <w:tcW w:type="pct" w:w="38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9A4DDD" w:rsidP="00EA56B5" w:rsidR="009A4DD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type="pct" w:w="4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9A4DDD" w:rsidP="00EA56B5" w:rsidR="009A4D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type="pct" w:w="71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9A4DDD" w:rsidP="00EA56B5" w:rsidR="009A4D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-Rješenje o ovrsi Javne </w:t>
            </w:r>
            <w:r>
              <w:rPr>
                <w:sz w:val="18"/>
                <w:szCs w:val="18"/>
              </w:rPr>
              <w:t>bilježnice B.</w:t>
            </w:r>
            <w:r>
              <w:rPr>
                <w:sz w:val="20"/>
                <w:szCs w:val="20"/>
              </w:rPr>
              <w:t xml:space="preserve"> Arambašić, Osijek, Ovrv-1169/ 16 od 31. 05. 2016.</w:t>
            </w:r>
          </w:p>
        </w:tc>
      </w:tr>
      <w:tr w:rsidTr="00EA56B5" w:rsidR="009A4DDD">
        <w:tc>
          <w:tcPr>
            <w:tcW w:type="pct" w:w="1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9A4DDD" w:rsidP="00EA56B5" w:rsidR="009A4DD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5. </w:t>
            </w:r>
          </w:p>
        </w:tc>
        <w:tc>
          <w:tcPr>
            <w:tcW w:type="pct" w:w="60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9A4DDD" w:rsidP="00EA56B5" w:rsidR="009A4D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LUK obrt za usluge, vl. JURO ČAPALIJA</w:t>
            </w:r>
          </w:p>
          <w:p w:rsidRDefault="009A4DDD" w:rsidP="00EA56B5" w:rsidR="009A4DDD">
            <w:pPr>
              <w:rPr>
                <w:sz w:val="20"/>
                <w:szCs w:val="20"/>
              </w:rPr>
            </w:pPr>
          </w:p>
        </w:tc>
        <w:tc>
          <w:tcPr>
            <w:tcW w:type="pct" w:w="48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9A4DDD" w:rsidP="00EA56B5" w:rsidR="009A4D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24070960191</w:t>
            </w:r>
          </w:p>
        </w:tc>
        <w:tc>
          <w:tcPr>
            <w:tcW w:type="pct" w:w="48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9A4DDD" w:rsidP="00EA56B5" w:rsidR="009A4D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32284 Stari Mikanovci, Mrzovička 15, Vrbica</w:t>
            </w:r>
          </w:p>
        </w:tc>
        <w:tc>
          <w:tcPr>
            <w:tcW w:type="pct" w:w="45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9A4DDD" w:rsidP="00EA56B5" w:rsidR="009A4DD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20.000,00</w:t>
            </w:r>
          </w:p>
        </w:tc>
        <w:tc>
          <w:tcPr>
            <w:tcW w:type="pct" w:w="41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9A4DDD" w:rsidP="00EA56B5" w:rsidR="009A4D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-Računi za zakup posl. prostora br. 257/1/1, 288/1/1, 314/1/1 i 330/1/1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20"/>
                <w:szCs w:val="20"/>
              </w:rPr>
              <w:t>za 09-12/2014</w:t>
            </w:r>
          </w:p>
        </w:tc>
        <w:tc>
          <w:tcPr>
            <w:tcW w:type="pct" w:w="4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9A4DDD" w:rsidP="00EA56B5" w:rsidR="009A4DD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20.000,00</w:t>
            </w:r>
          </w:p>
        </w:tc>
        <w:tc>
          <w:tcPr>
            <w:tcW w:type="pct" w:w="4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9A4DDD" w:rsidP="00EA56B5" w:rsidR="009A4D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Računi za zakup br. 257/1/1, 288/1/1, 314/1/1 i 330/1/1 za </w:t>
            </w:r>
          </w:p>
          <w:p w:rsidRDefault="009A4DDD" w:rsidP="00EA56B5" w:rsidR="009A4DDD">
            <w:pPr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09-12/2014</w:t>
            </w:r>
          </w:p>
          <w:p w:rsidRDefault="009A4DDD" w:rsidP="00EA56B5" w:rsidR="009A4D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-IOS </w:t>
            </w:r>
          </w:p>
        </w:tc>
        <w:tc>
          <w:tcPr>
            <w:tcW w:type="pct" w:w="38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9A4DDD" w:rsidP="00EA56B5" w:rsidR="009A4DD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type="pct" w:w="4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9A4DDD" w:rsidP="00EA56B5" w:rsidR="009A4D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type="pct" w:w="71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9A4DDD" w:rsidP="00EA56B5" w:rsidR="009A4D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Tr="00EA56B5" w:rsidR="009A4DDD">
        <w:trPr>
          <w:trHeight w:val="2258"/>
        </w:trPr>
        <w:tc>
          <w:tcPr>
            <w:tcW w:type="pct" w:w="167"/>
            <w:tcBorders>
              <w:top w:space="0" w:sz="4" w:color="auto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  <w:hideMark/>
          </w:tcPr>
          <w:p w:rsidRDefault="009A4DDD" w:rsidP="00EA56B5" w:rsidR="009A4DD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</w:p>
        </w:tc>
        <w:tc>
          <w:tcPr>
            <w:tcW w:type="pct" w:w="605"/>
            <w:tcBorders>
              <w:top w:space="0" w:sz="4" w:color="auto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  <w:hideMark/>
          </w:tcPr>
          <w:p w:rsidRDefault="009A4DDD" w:rsidP="00EA56B5" w:rsidR="009A4D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PALMA d.o.o., </w:t>
            </w:r>
          </w:p>
          <w:p w:rsidRDefault="009A4DDD" w:rsidP="00EA56B5" w:rsidR="009A4D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 punomoćnicima D.Budimir i M.Meter, odvj. iz Zagreba</w:t>
            </w:r>
          </w:p>
        </w:tc>
        <w:tc>
          <w:tcPr>
            <w:tcW w:type="pct" w:w="482"/>
            <w:tcBorders>
              <w:top w:space="0" w:sz="4" w:color="auto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  <w:hideMark/>
          </w:tcPr>
          <w:p w:rsidRDefault="009A4DDD" w:rsidP="00EA56B5" w:rsidR="009A4D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08034557803</w:t>
            </w:r>
          </w:p>
        </w:tc>
        <w:tc>
          <w:tcPr>
            <w:tcW w:type="pct" w:w="482"/>
            <w:tcBorders>
              <w:top w:space="0" w:sz="4" w:color="auto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  <w:hideMark/>
          </w:tcPr>
          <w:p w:rsidRDefault="009A4DDD" w:rsidP="00EA56B5" w:rsidR="009A4D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Jastrebarsko, Donja Reka 24</w:t>
            </w:r>
          </w:p>
        </w:tc>
        <w:tc>
          <w:tcPr>
            <w:tcW w:type="pct" w:w="455"/>
            <w:tcBorders>
              <w:top w:space="0" w:sz="4" w:color="000000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</w:tcPr>
          <w:p w:rsidRDefault="009A4DDD" w:rsidP="00EA56B5" w:rsidR="009A4DD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25.313,50</w:t>
            </w:r>
          </w:p>
          <w:p w:rsidRDefault="009A4DDD" w:rsidP="00EA56B5" w:rsidR="009A4DD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type="pct" w:w="412"/>
            <w:tcBorders>
              <w:top w:space="0" w:sz="4" w:color="000000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  <w:hideMark/>
          </w:tcPr>
          <w:p w:rsidRDefault="009A4DDD" w:rsidP="00EA56B5" w:rsidR="009A4D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-Pravomoćno </w:t>
            </w:r>
          </w:p>
          <w:p w:rsidRDefault="009A4DDD" w:rsidP="00EA56B5" w:rsidR="009A4D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 ovršno rješenje o ovrsi Ovrv-122/2015 od 13.10. 2015. Javni bilj. Nikola </w:t>
            </w:r>
            <w:r>
              <w:rPr>
                <w:sz w:val="18"/>
                <w:szCs w:val="18"/>
              </w:rPr>
              <w:t>Brač,Đakovo</w:t>
            </w:r>
          </w:p>
        </w:tc>
        <w:tc>
          <w:tcPr>
            <w:tcW w:type="pct" w:w="434"/>
            <w:tcBorders>
              <w:top w:space="0" w:sz="4" w:color="000000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</w:tcPr>
          <w:p w:rsidRDefault="009A4DDD" w:rsidP="00EA56B5" w:rsidR="009A4DD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25.313,50</w:t>
            </w:r>
          </w:p>
          <w:p w:rsidRDefault="009A4DDD" w:rsidP="00EA56B5" w:rsidR="009A4DDD">
            <w:pPr>
              <w:jc w:val="right"/>
              <w:rPr>
                <w:color w:val="FF0000"/>
                <w:sz w:val="20"/>
                <w:szCs w:val="20"/>
              </w:rPr>
            </w:pPr>
          </w:p>
        </w:tc>
        <w:tc>
          <w:tcPr>
            <w:tcW w:type="pct" w:w="434"/>
            <w:tcBorders>
              <w:top w:space="0" w:sz="4" w:color="000000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  <w:hideMark/>
          </w:tcPr>
          <w:p w:rsidRDefault="009A4DDD" w:rsidP="00EA56B5" w:rsidR="009A4D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-Pravomoćno </w:t>
            </w:r>
          </w:p>
          <w:p w:rsidRDefault="009A4DDD" w:rsidP="00EA56B5" w:rsidR="009A4DDD">
            <w:pPr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i ovršno rj. o ovrsi Ovrv-122/2015 od 13.10. 2015. J. bilj.N.</w:t>
            </w:r>
            <w:r>
              <w:rPr>
                <w:sz w:val="18"/>
                <w:szCs w:val="18"/>
              </w:rPr>
              <w:t>Brač</w:t>
            </w:r>
          </w:p>
          <w:p w:rsidRDefault="009A4DDD" w:rsidP="00EA56B5" w:rsidR="009A4D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-Izvod otvoreni</w:t>
            </w:r>
            <w:r>
              <w:rPr>
                <w:sz w:val="18"/>
                <w:szCs w:val="18"/>
              </w:rPr>
              <w:lastRenderedPageBreak/>
              <w:t>h stavaka od 15.</w:t>
            </w:r>
          </w:p>
          <w:p w:rsidRDefault="009A4DDD" w:rsidP="00EA56B5" w:rsidR="009A4DDD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07.2015.</w:t>
            </w:r>
          </w:p>
        </w:tc>
        <w:tc>
          <w:tcPr>
            <w:tcW w:type="pct" w:w="385"/>
            <w:tcBorders>
              <w:top w:space="0" w:sz="4" w:color="000000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  <w:hideMark/>
          </w:tcPr>
          <w:p w:rsidRDefault="009A4DDD" w:rsidP="00EA56B5" w:rsidR="009A4DD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</w:t>
            </w:r>
          </w:p>
        </w:tc>
        <w:tc>
          <w:tcPr>
            <w:tcW w:type="pct" w:w="434"/>
            <w:tcBorders>
              <w:top w:space="0" w:sz="4" w:color="000000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  <w:hideMark/>
          </w:tcPr>
          <w:p w:rsidRDefault="009A4DDD" w:rsidP="00EA56B5" w:rsidR="009A4D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type="pct" w:w="712"/>
            <w:tcBorders>
              <w:top w:space="0" w:sz="4" w:color="000000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  <w:hideMark/>
          </w:tcPr>
          <w:p w:rsidRDefault="009A4DDD" w:rsidP="00EA56B5" w:rsidR="009A4DDD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-</w:t>
            </w:r>
            <w:r>
              <w:rPr>
                <w:sz w:val="20"/>
                <w:szCs w:val="20"/>
              </w:rPr>
              <w:t xml:space="preserve">Pravomoćno </w:t>
            </w:r>
          </w:p>
          <w:p w:rsidRDefault="009A4DDD" w:rsidP="00EA56B5" w:rsidR="009A4D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 ovršno rješenje o ovrsi Ovrv-122/2015 od 13.10. 2015. Javni bilježnik  Nikola Brač, Đakovo </w:t>
            </w:r>
          </w:p>
        </w:tc>
      </w:tr>
      <w:tr w:rsidTr="00EA56B5" w:rsidR="009A4DDD">
        <w:trPr>
          <w:trHeight w:val="2258"/>
        </w:trPr>
        <w:tc>
          <w:tcPr>
            <w:tcW w:type="pct" w:w="167"/>
            <w:tcBorders>
              <w:top w:space="0" w:sz="4" w:color="auto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  <w:hideMark/>
          </w:tcPr>
          <w:p w:rsidRDefault="009A4DDD" w:rsidP="00EA56B5" w:rsidR="009A4DD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7.</w:t>
            </w:r>
          </w:p>
        </w:tc>
        <w:tc>
          <w:tcPr>
            <w:tcW w:type="pct" w:w="605"/>
            <w:tcBorders>
              <w:top w:space="0" w:sz="4" w:color="auto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  <w:hideMark/>
          </w:tcPr>
          <w:p w:rsidRDefault="009A4DDD" w:rsidP="00EA56B5" w:rsidR="009A4D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REPUBLIKA HRVATSKA, Ministarstvo financija, Porezna uprava, Područni ured Slavonija i Baranja,</w:t>
            </w:r>
          </w:p>
          <w:p w:rsidRDefault="009A4DDD" w:rsidP="00EA56B5" w:rsidR="009A4D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zastupana po ŽDO-u  u Osijeku </w:t>
            </w:r>
          </w:p>
        </w:tc>
        <w:tc>
          <w:tcPr>
            <w:tcW w:type="pct" w:w="482"/>
            <w:tcBorders>
              <w:top w:space="0" w:sz="4" w:color="auto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  <w:hideMark/>
          </w:tcPr>
          <w:p w:rsidRDefault="009A4DDD" w:rsidP="00EA56B5" w:rsidR="009A4D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18683136487</w:t>
            </w:r>
          </w:p>
        </w:tc>
        <w:tc>
          <w:tcPr>
            <w:tcW w:type="pct" w:w="482"/>
            <w:tcBorders>
              <w:top w:space="0" w:sz="4" w:color="auto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  <w:hideMark/>
          </w:tcPr>
          <w:p w:rsidRDefault="009A4DDD" w:rsidP="00EA56B5" w:rsidR="009A4D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Zagreb, Katančićeva 5/A</w:t>
            </w:r>
          </w:p>
        </w:tc>
        <w:tc>
          <w:tcPr>
            <w:tcW w:type="pct" w:w="455"/>
            <w:tcBorders>
              <w:top w:space="0" w:sz="4" w:color="000000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  <w:hideMark/>
          </w:tcPr>
          <w:p w:rsidRDefault="009A4DDD" w:rsidP="00EA56B5" w:rsidR="009A4DD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142.409,22</w:t>
            </w:r>
          </w:p>
        </w:tc>
        <w:tc>
          <w:tcPr>
            <w:tcW w:type="pct" w:w="412"/>
            <w:tcBorders>
              <w:top w:space="0" w:sz="4" w:color="000000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  <w:hideMark/>
          </w:tcPr>
          <w:p w:rsidRDefault="009A4DDD" w:rsidP="00EA56B5" w:rsidR="009A4D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-doh.nadzor</w:t>
            </w:r>
          </w:p>
          <w:p w:rsidRDefault="009A4DDD" w:rsidP="00EA56B5" w:rsidR="009A4D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-članarina HGK</w:t>
            </w:r>
          </w:p>
          <w:p w:rsidRDefault="009A4DDD" w:rsidP="00EA56B5" w:rsidR="009A4D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-ZO-nadzor</w:t>
            </w:r>
          </w:p>
          <w:p w:rsidRDefault="009A4DDD" w:rsidP="00EA56B5" w:rsidR="009A4D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-ZO-radni odnos</w:t>
            </w:r>
          </w:p>
          <w:p w:rsidRDefault="009A4DDD" w:rsidP="00EA56B5" w:rsidR="009A4D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-ZO-zašt. nadzor </w:t>
            </w:r>
          </w:p>
          <w:p w:rsidRDefault="009A4DDD" w:rsidP="00EA56B5" w:rsidR="009A4D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-ZO-zašt. rada</w:t>
            </w:r>
          </w:p>
          <w:p w:rsidRDefault="009A4DDD" w:rsidP="00EA56B5" w:rsidR="009A4D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-dopr.za za-pošljavanje</w:t>
            </w:r>
          </w:p>
          <w:p w:rsidRDefault="009A4DDD" w:rsidP="00EA56B5" w:rsidR="009A4D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-dopr.zapoš.</w:t>
            </w:r>
          </w:p>
        </w:tc>
        <w:tc>
          <w:tcPr>
            <w:tcW w:type="pct" w:w="434"/>
            <w:tcBorders>
              <w:top w:space="0" w:sz="4" w:color="000000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  <w:hideMark/>
          </w:tcPr>
          <w:p w:rsidRDefault="009A4DDD" w:rsidP="00EA56B5" w:rsidR="009A4DD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142.409,22</w:t>
            </w:r>
          </w:p>
        </w:tc>
        <w:tc>
          <w:tcPr>
            <w:tcW w:type="pct" w:w="434"/>
            <w:tcBorders>
              <w:top w:space="0" w:sz="4" w:color="000000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  <w:hideMark/>
          </w:tcPr>
          <w:p w:rsidRDefault="009A4DDD" w:rsidP="00EA56B5" w:rsidR="009A4D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-JOPPD obrasci od 9.mj.2014.</w:t>
            </w:r>
          </w:p>
          <w:p w:rsidRDefault="009A4DDD" w:rsidP="00EA56B5" w:rsidR="009A4D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 12 mj. 2015.</w:t>
            </w:r>
          </w:p>
          <w:p w:rsidRDefault="009A4DDD" w:rsidP="00EA56B5" w:rsidR="009A4D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-rješenje Službe  za nadzor od 07.10.2014.</w:t>
            </w:r>
          </w:p>
          <w:p w:rsidRDefault="009A4DDD" w:rsidP="00EA56B5" w:rsidR="009A4D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-ovj. ispis stanja duga iz inform. sustava  PU</w:t>
            </w:r>
          </w:p>
        </w:tc>
        <w:tc>
          <w:tcPr>
            <w:tcW w:type="pct" w:w="385"/>
            <w:tcBorders>
              <w:top w:space="0" w:sz="4" w:color="000000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  <w:hideMark/>
          </w:tcPr>
          <w:p w:rsidRDefault="009A4DDD" w:rsidP="00EA56B5" w:rsidR="009A4DD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type="pct" w:w="434"/>
            <w:tcBorders>
              <w:top w:space="0" w:sz="4" w:color="000000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  <w:hideMark/>
          </w:tcPr>
          <w:p w:rsidRDefault="009A4DDD" w:rsidP="00EA56B5" w:rsidR="009A4D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type="pct" w:w="712"/>
            <w:tcBorders>
              <w:top w:space="0" w:sz="4" w:color="000000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</w:tcPr>
          <w:p w:rsidRDefault="009A4DDD" w:rsidP="00EA56B5" w:rsidR="009A4D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-JOPPD obrasci od 9.mj.2014.do 12.mj.2015., potvrde ovršnosti</w:t>
            </w:r>
          </w:p>
          <w:p w:rsidRDefault="009A4DDD" w:rsidP="00EA56B5" w:rsidR="009A4D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-rješenje Službe za nadzor Klasa: UP/I</w:t>
            </w:r>
          </w:p>
          <w:p w:rsidRDefault="009A4DDD" w:rsidP="00EA56B5" w:rsidR="009A4D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-471-02/14-01/128</w:t>
            </w:r>
          </w:p>
          <w:p w:rsidRDefault="009A4DDD" w:rsidP="00EA56B5" w:rsidR="009A4D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Ur.broj:513.07.14-03-02/12-13-1 od 07.10.2014.</w:t>
            </w:r>
          </w:p>
          <w:p w:rsidRDefault="009A4DDD" w:rsidP="00EA56B5" w:rsidR="009A4DDD">
            <w:pPr>
              <w:rPr>
                <w:sz w:val="20"/>
                <w:szCs w:val="20"/>
              </w:rPr>
            </w:pPr>
          </w:p>
        </w:tc>
      </w:tr>
      <w:tr w:rsidTr="00EA56B5" w:rsidR="009A4DDD">
        <w:tc>
          <w:tcPr>
            <w:tcW w:type="pct" w:w="1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9A4DDD" w:rsidP="00EA56B5" w:rsidR="009A4DD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type="pct" w:w="60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9A4DDD" w:rsidP="00EA56B5" w:rsidR="009A4DD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UKUPNO:</w:t>
            </w:r>
          </w:p>
        </w:tc>
        <w:tc>
          <w:tcPr>
            <w:tcW w:type="pct" w:w="48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9A4DDD" w:rsidP="00EA56B5" w:rsidR="009A4DDD">
            <w:pPr>
              <w:rPr>
                <w:b/>
                <w:sz w:val="20"/>
                <w:szCs w:val="20"/>
              </w:rPr>
            </w:pPr>
          </w:p>
        </w:tc>
        <w:tc>
          <w:tcPr>
            <w:tcW w:type="pct" w:w="48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9A4DDD" w:rsidP="00EA56B5" w:rsidR="009A4DDD">
            <w:pPr>
              <w:rPr>
                <w:b/>
                <w:sz w:val="20"/>
                <w:szCs w:val="20"/>
              </w:rPr>
            </w:pPr>
          </w:p>
        </w:tc>
        <w:tc>
          <w:tcPr>
            <w:tcW w:type="pct" w:w="45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9A4DDD" w:rsidP="00EA56B5" w:rsidR="009A4DDD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217.135,26</w:t>
            </w:r>
          </w:p>
        </w:tc>
        <w:tc>
          <w:tcPr>
            <w:tcW w:type="pct" w:w="41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9A4DDD" w:rsidP="00EA56B5" w:rsidR="009A4DDD">
            <w:pPr>
              <w:rPr>
                <w:b/>
                <w:sz w:val="20"/>
                <w:szCs w:val="20"/>
              </w:rPr>
            </w:pPr>
          </w:p>
        </w:tc>
        <w:tc>
          <w:tcPr>
            <w:tcW w:type="pct" w:w="4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9A4DDD" w:rsidP="00EA56B5" w:rsidR="009A4DDD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217.135,26</w:t>
            </w:r>
          </w:p>
        </w:tc>
        <w:tc>
          <w:tcPr>
            <w:tcW w:type="pct" w:w="4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9A4DDD" w:rsidP="00EA56B5" w:rsidR="009A4DDD">
            <w:pPr>
              <w:rPr>
                <w:b/>
                <w:sz w:val="20"/>
                <w:szCs w:val="20"/>
              </w:rPr>
            </w:pPr>
          </w:p>
        </w:tc>
        <w:tc>
          <w:tcPr>
            <w:tcW w:type="pct" w:w="38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9A4DDD" w:rsidP="00EA56B5" w:rsidR="009A4DDD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type="pct" w:w="4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9A4DDD" w:rsidP="00EA56B5" w:rsidR="009A4DDD">
            <w:pPr>
              <w:rPr>
                <w:b/>
                <w:sz w:val="18"/>
                <w:szCs w:val="18"/>
              </w:rPr>
            </w:pPr>
          </w:p>
        </w:tc>
        <w:tc>
          <w:tcPr>
            <w:tcW w:type="pct" w:w="71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9A4DDD" w:rsidP="00EA56B5" w:rsidR="009A4DDD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:rsidRDefault="009A4DDD" w:rsidP="009A4DDD" w:rsidR="009A4DDD">
      <w:pPr>
        <w:ind w:firstLine="708"/>
        <w:jc w:val="both"/>
      </w:pPr>
    </w:p>
    <w:p w:rsidRDefault="00F23095" w:rsidP="009A4DDD" w:rsidR="00F23095" w:rsidRPr="00E14943">
      <w:pPr>
        <w:ind w:firstLine="708"/>
        <w:jc w:val="both"/>
      </w:pPr>
    </w:p>
    <w:p w:rsidRDefault="006B7107" w:rsidP="006B7107" w:rsidR="006B7107">
      <w:pPr>
        <w:jc w:val="center"/>
      </w:pPr>
      <w:r w:rsidRPr="00B07079">
        <w:t>Obrazloženje</w:t>
      </w:r>
    </w:p>
    <w:p w:rsidRDefault="006B7107" w:rsidP="00A24167" w:rsidR="006B7107"/>
    <w:p w:rsidRDefault="00F23095" w:rsidP="00A24167" w:rsidR="00F23095"/>
    <w:p w:rsidRDefault="006B7107" w:rsidP="000F2082" w:rsidR="00DE3981">
      <w:pPr>
        <w:ind w:firstLine="708"/>
        <w:jc w:val="both"/>
      </w:pPr>
      <w:r w:rsidRPr="00D83A21">
        <w:t xml:space="preserve">Na ispitnom ročištu održanog dana </w:t>
      </w:r>
      <w:r w:rsidR="009A4DDD">
        <w:t>26. veljače 2018. g.</w:t>
      </w:r>
      <w:r w:rsidRPr="00D83A21">
        <w:t xml:space="preserve"> u stečajnom predmetu </w:t>
      </w:r>
      <w:r w:rsidR="009A4DDD">
        <w:rPr>
          <w:b/>
        </w:rPr>
        <w:t>MATIN-PRODUKT j.d.o.o. „u stečaju“, Kuševac, Ante Starčevića 88, MBS: 030129314, OIB: 71127108853</w:t>
      </w:r>
      <w:r w:rsidRPr="00D83A21">
        <w:t>, stečajn</w:t>
      </w:r>
      <w:r w:rsidR="00A24167">
        <w:t>i</w:t>
      </w:r>
      <w:r w:rsidRPr="00D83A21">
        <w:t xml:space="preserve"> upravitelj je ispita</w:t>
      </w:r>
      <w:r w:rsidR="00A24167">
        <w:t>o</w:t>
      </w:r>
      <w:r w:rsidRPr="00D83A21">
        <w:t xml:space="preserve"> </w:t>
      </w:r>
      <w:r w:rsidR="00F23095">
        <w:t>17</w:t>
      </w:r>
      <w:r>
        <w:t xml:space="preserve"> tražbin</w:t>
      </w:r>
      <w:r w:rsidR="00F23095">
        <w:t>a</w:t>
      </w:r>
      <w:r>
        <w:t xml:space="preserve"> </w:t>
      </w:r>
      <w:r w:rsidR="00A24167">
        <w:t xml:space="preserve">vjerovnika </w:t>
      </w:r>
      <w:r w:rsidR="00DE3981">
        <w:t>I</w:t>
      </w:r>
      <w:r w:rsidR="00A24167">
        <w:t xml:space="preserve"> višeg isplatnog reda koje </w:t>
      </w:r>
      <w:r w:rsidR="00F23095">
        <w:t>su prijavljene i priznate</w:t>
      </w:r>
      <w:r w:rsidR="00A24167">
        <w:t xml:space="preserve"> u ukupnom iznosu od</w:t>
      </w:r>
      <w:r w:rsidR="00DD464D">
        <w:t xml:space="preserve"> </w:t>
      </w:r>
      <w:r w:rsidR="00F23095">
        <w:t xml:space="preserve">502.391,39 kn </w:t>
      </w:r>
      <w:r w:rsidR="00DD464D">
        <w:t xml:space="preserve"> i </w:t>
      </w:r>
      <w:r w:rsidR="00F23095">
        <w:t>7</w:t>
      </w:r>
      <w:r w:rsidR="00DD464D">
        <w:t xml:space="preserve"> tražbin</w:t>
      </w:r>
      <w:r w:rsidR="00F23095">
        <w:t>a</w:t>
      </w:r>
      <w:r w:rsidR="00DD464D">
        <w:t xml:space="preserve"> vjerovnika II višeg isplatnog reda koje su prijavljene </w:t>
      </w:r>
      <w:r w:rsidR="00F23095">
        <w:t xml:space="preserve">i priznate u </w:t>
      </w:r>
      <w:r w:rsidR="00DD464D">
        <w:t xml:space="preserve">ukupnom iznosu od </w:t>
      </w:r>
      <w:r w:rsidR="00F23095">
        <w:t>217.135,26</w:t>
      </w:r>
      <w:r w:rsidR="00DD464D">
        <w:t xml:space="preserve"> kn</w:t>
      </w:r>
      <w:r w:rsidR="00DE3981">
        <w:t>.</w:t>
      </w:r>
    </w:p>
    <w:p w:rsidRDefault="00DB5E3F" w:rsidP="00E82646" w:rsidR="00DB5E3F">
      <w:pPr>
        <w:jc w:val="both"/>
      </w:pPr>
    </w:p>
    <w:p w:rsidRDefault="00DE3981" w:rsidP="000F0342" w:rsidR="006B7107">
      <w:pPr>
        <w:ind w:firstLine="708"/>
        <w:jc w:val="both"/>
      </w:pPr>
      <w:r w:rsidRPr="00463855">
        <w:t xml:space="preserve"> </w:t>
      </w:r>
      <w:r w:rsidR="006B7107" w:rsidRPr="00463855">
        <w:t xml:space="preserve">Imajući u vidu odredbe čl. </w:t>
      </w:r>
      <w:r w:rsidR="00A24167">
        <w:t xml:space="preserve">138 st. </w:t>
      </w:r>
      <w:r w:rsidR="00DD464D">
        <w:t xml:space="preserve">1 i </w:t>
      </w:r>
      <w:r w:rsidR="00A24167">
        <w:t xml:space="preserve">2 </w:t>
      </w:r>
      <w:r w:rsidR="006B7107" w:rsidRPr="00463855">
        <w:t xml:space="preserve"> u vezi </w:t>
      </w:r>
      <w:r w:rsidR="006B7107">
        <w:t xml:space="preserve">s </w:t>
      </w:r>
      <w:r w:rsidR="006B7107" w:rsidRPr="00463855">
        <w:t xml:space="preserve">čl. </w:t>
      </w:r>
      <w:r w:rsidR="00A24167">
        <w:t>263</w:t>
      </w:r>
      <w:r w:rsidR="006B7107" w:rsidRPr="00463855">
        <w:t xml:space="preserve"> </w:t>
      </w:r>
      <w:r w:rsidR="006B7107">
        <w:t xml:space="preserve">Stečajnog zakona („Narodne </w:t>
      </w:r>
      <w:r w:rsidR="006B7107" w:rsidRPr="009767FB">
        <w:t xml:space="preserve">novine“ broj </w:t>
      </w:r>
      <w:r w:rsidR="00A24167">
        <w:t>71/15</w:t>
      </w:r>
      <w:r w:rsidR="006B7107" w:rsidRPr="009767FB">
        <w:t xml:space="preserve">  u daljnjem tekstu SZ)</w:t>
      </w:r>
      <w:r w:rsidR="006B7107">
        <w:t xml:space="preserve"> </w:t>
      </w:r>
      <w:r w:rsidR="006B7107" w:rsidRPr="00463855">
        <w:t>sud je odlučio kao u izreci ovog rješenja</w:t>
      </w:r>
      <w:r w:rsidR="006B7107">
        <w:t xml:space="preserve"> pod točkom 1</w:t>
      </w:r>
      <w:r w:rsidR="006B7107" w:rsidRPr="00463855">
        <w:t>.</w:t>
      </w:r>
      <w:r w:rsidR="006B7107">
        <w:t xml:space="preserve"> </w:t>
      </w:r>
    </w:p>
    <w:p w:rsidRDefault="00F23095" w:rsidP="000F0342" w:rsidR="00F23095">
      <w:pPr>
        <w:ind w:firstLine="708"/>
        <w:jc w:val="both"/>
      </w:pPr>
    </w:p>
    <w:p w:rsidRDefault="00F23095" w:rsidP="000F0342" w:rsidR="00F23095">
      <w:pPr>
        <w:ind w:firstLine="708"/>
        <w:jc w:val="both"/>
      </w:pPr>
    </w:p>
    <w:p w:rsidRDefault="00F23095" w:rsidP="000F0342" w:rsidR="00F23095">
      <w:pPr>
        <w:ind w:firstLine="708"/>
        <w:jc w:val="both"/>
      </w:pPr>
    </w:p>
    <w:p w:rsidRDefault="00F23095" w:rsidP="000F0342" w:rsidR="00F23095">
      <w:pPr>
        <w:ind w:firstLine="708"/>
        <w:jc w:val="both"/>
      </w:pPr>
    </w:p>
    <w:p w:rsidRDefault="00F23095" w:rsidP="000F0342" w:rsidR="00F23095">
      <w:pPr>
        <w:ind w:firstLine="708"/>
        <w:jc w:val="both"/>
      </w:pPr>
    </w:p>
    <w:p w:rsidRDefault="00F23095" w:rsidP="000F0342" w:rsidR="00F23095">
      <w:pPr>
        <w:ind w:firstLine="708"/>
        <w:jc w:val="both"/>
      </w:pPr>
    </w:p>
    <w:p w:rsidRDefault="00F23095" w:rsidP="00F23095" w:rsidR="00F23095">
      <w:pPr>
        <w:jc w:val="right"/>
      </w:pPr>
      <w:r>
        <w:t>Broj: St-1800/16-28</w:t>
      </w:r>
    </w:p>
    <w:p w:rsidRDefault="00F23095" w:rsidP="000F0342" w:rsidR="00F23095">
      <w:pPr>
        <w:ind w:firstLine="708"/>
        <w:jc w:val="both"/>
      </w:pPr>
    </w:p>
    <w:p w:rsidRDefault="00F23095" w:rsidP="000F0342" w:rsidR="00F23095">
      <w:pPr>
        <w:ind w:firstLine="708"/>
        <w:jc w:val="both"/>
      </w:pPr>
    </w:p>
    <w:p w:rsidRDefault="00F23095" w:rsidP="000F0342" w:rsidR="00F23095">
      <w:pPr>
        <w:ind w:firstLine="708"/>
        <w:jc w:val="both"/>
      </w:pPr>
    </w:p>
    <w:p w:rsidRDefault="000F2082" w:rsidP="000F2082" w:rsidR="000F2082">
      <w:r>
        <w:tab/>
      </w:r>
      <w:r w:rsidR="009A4DDD">
        <w:t>Razlučnih i i</w:t>
      </w:r>
      <w:r>
        <w:t>zlučnih prava nema.</w:t>
      </w:r>
    </w:p>
    <w:p w:rsidRDefault="000F2082" w:rsidP="000F2082" w:rsidR="000F2082"/>
    <w:p w:rsidRDefault="00F23095" w:rsidP="000F2082" w:rsidR="00F23095"/>
    <w:p w:rsidRDefault="006B7107" w:rsidP="00F23095" w:rsidR="006B7107"/>
    <w:p w:rsidRDefault="000F2082" w:rsidP="000F2082" w:rsidR="006B7107">
      <w:pPr>
        <w:tabs>
          <w:tab w:pos="4536" w:val="center"/>
          <w:tab w:pos="6420" w:val="left"/>
        </w:tabs>
      </w:pPr>
      <w:r>
        <w:tab/>
      </w:r>
      <w:r w:rsidR="006B7107" w:rsidRPr="00BA07CE">
        <w:t xml:space="preserve">U Osijeku </w:t>
      </w:r>
      <w:r w:rsidR="009A4DDD">
        <w:t>28. veljače 2018. g.</w:t>
      </w:r>
    </w:p>
    <w:p w:rsidRDefault="006B7107" w:rsidP="00A24167" w:rsidR="006B7107">
      <w:pPr>
        <w:tabs>
          <w:tab w:pos="5280" w:val="left"/>
        </w:tabs>
      </w:pPr>
      <w:r>
        <w:tab/>
      </w:r>
    </w:p>
    <w:p w:rsidRDefault="006B7107" w:rsidP="006B7107" w:rsidR="006B7107"/>
    <w:p w:rsidRDefault="00F23095" w:rsidP="006B7107" w:rsidR="00F23095" w:rsidRPr="00BA07CE"/>
    <w:p w:rsidRDefault="006B7107" w:rsidP="006B7107" w:rsidR="006B7107" w:rsidRPr="00BA07CE">
      <w:r w:rsidRPr="00BA07CE">
        <w:t>Zapisničar:</w:t>
      </w:r>
      <w:r>
        <w:t xml:space="preserve">                                                                                  </w:t>
      </w:r>
      <w:r w:rsidRPr="00BA07CE">
        <w:t>STEČAJN</w:t>
      </w:r>
      <w:r>
        <w:t>A SUTKINJA</w:t>
      </w:r>
    </w:p>
    <w:p w:rsidRDefault="006B7107" w:rsidP="006B7107" w:rsidR="006B7107">
      <w:r w:rsidRPr="00BA07CE">
        <w:t xml:space="preserve">Danijela Sekulić     </w:t>
      </w:r>
      <w:r>
        <w:t xml:space="preserve">                                                                                 </w:t>
      </w:r>
      <w:r w:rsidRPr="00BA07CE">
        <w:t>Nada Roso</w:t>
      </w:r>
    </w:p>
    <w:p w:rsidRDefault="006B7107" w:rsidP="006B7107" w:rsidR="006B7107"/>
    <w:p w:rsidRDefault="006B7107" w:rsidP="006B7107" w:rsidR="006B7107" w:rsidRPr="00BA07CE"/>
    <w:p w:rsidRDefault="006B7107" w:rsidP="006B7107" w:rsidR="006B7107" w:rsidRPr="00E720E6">
      <w:r w:rsidRPr="00E720E6">
        <w:t>POUKA O PRAVNOM LIJEKU:</w:t>
      </w:r>
    </w:p>
    <w:p w:rsidRDefault="006B7107" w:rsidP="006B7107" w:rsidR="006B7107" w:rsidRPr="00E720E6">
      <w:pPr>
        <w:jc w:val="both"/>
      </w:pPr>
      <w:r w:rsidRPr="00E720E6">
        <w:t>Protiv ovog rješenja nezadovoljna stranka može izjaviti žalbu Visokom trgovačkom sudu Republike Hrvatske u Zagrebu u roku od 8 dana u 3 primjerka putem ovog suda.</w:t>
      </w:r>
    </w:p>
    <w:p w:rsidRDefault="006B7107" w:rsidP="006B7107" w:rsidR="006B7107" w:rsidRPr="00E720E6">
      <w:pPr>
        <w:jc w:val="both"/>
      </w:pPr>
    </w:p>
    <w:p w:rsidRDefault="006B7107" w:rsidP="006B7107" w:rsidR="006B7107" w:rsidRPr="00E720E6"/>
    <w:p w:rsidRDefault="006B7107" w:rsidP="006B7107" w:rsidR="006B7107">
      <w:r w:rsidRPr="00BA07CE">
        <w:t>DNA</w:t>
      </w:r>
      <w:r>
        <w:t>:</w:t>
      </w:r>
    </w:p>
    <w:p w:rsidRDefault="00E14E23" w:rsidP="00E14E23" w:rsidR="006B7107" w:rsidRPr="00BA07CE">
      <w:pPr>
        <w:tabs>
          <w:tab w:pos="5955" w:val="left"/>
        </w:tabs>
      </w:pPr>
      <w:r>
        <w:tab/>
      </w:r>
    </w:p>
    <w:p w:rsidRDefault="00F23095" w:rsidP="006B7107" w:rsidR="006B7107">
      <w:r>
        <w:t>1</w:t>
      </w:r>
      <w:r w:rsidR="006B7107" w:rsidRPr="00BA07CE">
        <w:t>.</w:t>
      </w:r>
      <w:r w:rsidR="006B7107">
        <w:t xml:space="preserve"> </w:t>
      </w:r>
      <w:r w:rsidR="00A24167">
        <w:t>e-</w:t>
      </w:r>
      <w:r w:rsidR="006B7107">
        <w:t>oglasna ploča</w:t>
      </w:r>
    </w:p>
    <w:p w:rsidRDefault="00F23095" w:rsidP="006B7107" w:rsidR="006B7107">
      <w:r>
        <w:t>2</w:t>
      </w:r>
      <w:r w:rsidR="00E82646">
        <w:t>. k-</w:t>
      </w:r>
      <w:r w:rsidR="009A4DDD">
        <w:t>28.3.</w:t>
      </w:r>
    </w:p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 w:rsidRPr="009771BE"/>
    <w:p w:rsidRDefault="006B7107" w:rsidP="006B7107" w:rsidR="006B7107" w:rsidRPr="009771BE">
      <w:bookmarkStart w:name="_GoBack" w:id="0"/>
      <w:bookmarkEnd w:id="0"/>
    </w:p>
    <w:p w:rsidRDefault="006B7107" w:rsidP="006B7107" w:rsidR="006B7107" w:rsidRPr="00EB0625"/>
    <w:p w:rsidRDefault="006B7107" w:rsidP="00B72803" w:rsidR="006B7107"/>
    <w:sectPr w:rsidR="006B7107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1DC1" w:rsidP="00F57AB4" w:rsidR="00611DC1">
      <w:r>
        <w:separator/>
      </w:r>
    </w:p>
  </w:endnote>
  <w:endnote w:id="0" w:type="continuationSeparator">
    <w:p w:rsidRDefault="00611DC1" w:rsidP="00F57AB4" w:rsidR="00611D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1DC1" w:rsidP="00F57AB4" w:rsidR="00611DC1">
      <w:r>
        <w:separator/>
      </w:r>
    </w:p>
  </w:footnote>
  <w:footnote w:id="0" w:type="continuationSeparator">
    <w:p w:rsidRDefault="00611DC1" w:rsidP="00F57AB4" w:rsidR="00611DC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8581071"/>
      <w:docPartObj>
        <w:docPartGallery w:val="Page Numbers (Top of Page)"/>
        <w:docPartUnique/>
      </w:docPartObj>
    </w:sdtPr>
    <w:sdtEndPr/>
    <w:sdtContent>
      <w:p w:rsidRDefault="000F0342" w:rsidR="000F034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4E3A">
          <w:rPr>
            <w:noProof/>
          </w:rPr>
          <w:t>5</w:t>
        </w:r>
        <w:r>
          <w:fldChar w:fldCharType="end"/>
        </w:r>
      </w:p>
    </w:sdtContent>
  </w:sdt>
  <w:p w:rsidRDefault="000F0342" w:rsidP="00A24167" w:rsidR="000F0342">
    <w:pPr>
      <w:pStyle w:val="Zaglavlje"/>
      <w:tabs>
        <w:tab w:pos="4536" w:val="clear"/>
        <w:tab w:pos="9072" w:val="clear"/>
        <w:tab w:pos="2250" w:val="left"/>
      </w:tabs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C1AA2"/>
    <w:multiLevelType w:val="hybridMultilevel"/>
    <w:tmpl w:val="CAA0ED6E"/>
    <w:lvl w:tplc="53BE066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  <w:sz w:val="22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7D6464F"/>
    <w:multiLevelType w:val="hybridMultilevel"/>
    <w:tmpl w:val="1C5AF9AE"/>
    <w:lvl w:tplc="53BE066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F4557B5"/>
    <w:multiLevelType w:val="hybridMultilevel"/>
    <w:tmpl w:val="61B2831C"/>
    <w:lvl w:tplc="53BE0666" w:ilvl="0">
      <w:numFmt w:val="bullet"/>
      <w:lvlText w:val="-"/>
      <w:lvlJc w:val="left"/>
      <w:pPr>
        <w:ind w:hanging="360" w:left="214"/>
      </w:pPr>
      <w:rPr>
        <w:rFonts w:cs="Times New Roman" w:eastAsia="Times New Roman" w:hAnsi="Times New Roman" w:ascii="Times New Roman" w:hint="default"/>
        <w:color w:val="000000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93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65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37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09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81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53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25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5974"/>
      </w:pPr>
      <w:rPr>
        <w:rFonts w:hAnsi="Wingdings" w:ascii="Wingdings" w:hint="default"/>
      </w:rPr>
    </w:lvl>
  </w:abstractNum>
  <w:abstractNum w:abstractNumId="3">
    <w:nsid w:val="2BDC5705"/>
    <w:multiLevelType w:val="hybridMultilevel"/>
    <w:tmpl w:val="61102FE6"/>
    <w:lvl w:tplc="53BE066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5EC77A1"/>
    <w:multiLevelType w:val="hybridMultilevel"/>
    <w:tmpl w:val="6B86573A"/>
    <w:lvl w:tplc="10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2803"/>
    <w:rsid w:val="00042ADB"/>
    <w:rsid w:val="00082B5D"/>
    <w:rsid w:val="000B127F"/>
    <w:rsid w:val="000B407C"/>
    <w:rsid w:val="000B6B10"/>
    <w:rsid w:val="000D16CF"/>
    <w:rsid w:val="000F0342"/>
    <w:rsid w:val="000F2082"/>
    <w:rsid w:val="0010684D"/>
    <w:rsid w:val="0014196A"/>
    <w:rsid w:val="00165E4E"/>
    <w:rsid w:val="00170F92"/>
    <w:rsid w:val="001916A1"/>
    <w:rsid w:val="00193CDF"/>
    <w:rsid w:val="001F615D"/>
    <w:rsid w:val="002129B7"/>
    <w:rsid w:val="00226F8B"/>
    <w:rsid w:val="00270E34"/>
    <w:rsid w:val="00273C7F"/>
    <w:rsid w:val="002D1625"/>
    <w:rsid w:val="002D7323"/>
    <w:rsid w:val="002E0AFA"/>
    <w:rsid w:val="002E0C1A"/>
    <w:rsid w:val="002E5F65"/>
    <w:rsid w:val="00313A3B"/>
    <w:rsid w:val="003153F9"/>
    <w:rsid w:val="00342CA8"/>
    <w:rsid w:val="003728D9"/>
    <w:rsid w:val="003B6E67"/>
    <w:rsid w:val="004013FF"/>
    <w:rsid w:val="00420321"/>
    <w:rsid w:val="00427318"/>
    <w:rsid w:val="004279C4"/>
    <w:rsid w:val="004571B5"/>
    <w:rsid w:val="0051068E"/>
    <w:rsid w:val="00533068"/>
    <w:rsid w:val="00564263"/>
    <w:rsid w:val="005D0C32"/>
    <w:rsid w:val="00611DC1"/>
    <w:rsid w:val="006503A5"/>
    <w:rsid w:val="006618B5"/>
    <w:rsid w:val="006A05D0"/>
    <w:rsid w:val="006B7107"/>
    <w:rsid w:val="006D5BAB"/>
    <w:rsid w:val="006F2277"/>
    <w:rsid w:val="00756F2C"/>
    <w:rsid w:val="00781205"/>
    <w:rsid w:val="00793B3B"/>
    <w:rsid w:val="007F60F2"/>
    <w:rsid w:val="007F6F52"/>
    <w:rsid w:val="00814E3A"/>
    <w:rsid w:val="008214D8"/>
    <w:rsid w:val="0084173F"/>
    <w:rsid w:val="00892557"/>
    <w:rsid w:val="008A371A"/>
    <w:rsid w:val="008C436D"/>
    <w:rsid w:val="008C452F"/>
    <w:rsid w:val="008F2264"/>
    <w:rsid w:val="0091103C"/>
    <w:rsid w:val="00924F04"/>
    <w:rsid w:val="0094474F"/>
    <w:rsid w:val="00973B7D"/>
    <w:rsid w:val="009A4DDD"/>
    <w:rsid w:val="00A12E21"/>
    <w:rsid w:val="00A235CF"/>
    <w:rsid w:val="00A24167"/>
    <w:rsid w:val="00A64E88"/>
    <w:rsid w:val="00AB5069"/>
    <w:rsid w:val="00AE7380"/>
    <w:rsid w:val="00AF72ED"/>
    <w:rsid w:val="00B31AF0"/>
    <w:rsid w:val="00B44EB9"/>
    <w:rsid w:val="00B72803"/>
    <w:rsid w:val="00C01508"/>
    <w:rsid w:val="00C04736"/>
    <w:rsid w:val="00C06C57"/>
    <w:rsid w:val="00C468BB"/>
    <w:rsid w:val="00C46C90"/>
    <w:rsid w:val="00CA38CE"/>
    <w:rsid w:val="00D04E03"/>
    <w:rsid w:val="00D16061"/>
    <w:rsid w:val="00D72E97"/>
    <w:rsid w:val="00DB052E"/>
    <w:rsid w:val="00DB5E3F"/>
    <w:rsid w:val="00DC1E42"/>
    <w:rsid w:val="00DC2184"/>
    <w:rsid w:val="00DD464D"/>
    <w:rsid w:val="00DE3981"/>
    <w:rsid w:val="00DE3C0B"/>
    <w:rsid w:val="00DF6734"/>
    <w:rsid w:val="00E07376"/>
    <w:rsid w:val="00E10FCA"/>
    <w:rsid w:val="00E14E23"/>
    <w:rsid w:val="00E45EB0"/>
    <w:rsid w:val="00E5143C"/>
    <w:rsid w:val="00E6057C"/>
    <w:rsid w:val="00E82646"/>
    <w:rsid w:val="00E97308"/>
    <w:rsid w:val="00EB667E"/>
    <w:rsid w:val="00EE2858"/>
    <w:rsid w:val="00F168F0"/>
    <w:rsid w:val="00F23095"/>
    <w:rsid w:val="00F57AB4"/>
    <w:rsid w:val="00FE1335"/>
    <w:rsid w:val="00FE7968"/>
    <w:rsid w:val="00FF1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2CA8"/>
    <w:rPr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Zaglavlje" w:type="paragraph">
    <w:name w:val="header"/>
    <w:basedOn w:val="Normal"/>
    <w:link w:val="ZaglavljeChar"/>
    <w:uiPriority w:val="99"/>
    <w:unhideWhenUsed/>
    <w:rsid w:val="00F57AB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57AB4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7AB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57AB4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F615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F615D"/>
    <w:rPr>
      <w:rFonts w:cs="Tahoma" w:hAnsi="Tahoma" w:ascii="Tahoma"/>
      <w:sz w:val="16"/>
      <w:szCs w:val="16"/>
      <w:lang w:eastAsia="hr-HR"/>
    </w:rPr>
  </w:style>
  <w:style w:styleId="Bezproreda" w:type="paragraph">
    <w:name w:val="No Spacing"/>
    <w:uiPriority w:val="99"/>
    <w:qFormat/>
    <w:rsid w:val="007F6F52"/>
    <w:pPr>
      <w:spacing w:after="80"/>
    </w:pPr>
    <w:rPr>
      <w:rFonts w:hAnsi="Calibri" w:ascii="Calibri"/>
      <w:sz w:val="22"/>
      <w:szCs w:val="22"/>
    </w:rPr>
  </w:style>
  <w:style w:styleId="Reetkatablice" w:type="table">
    <w:name w:val="Table Grid"/>
    <w:basedOn w:val="Obinatablica"/>
    <w:uiPriority w:val="59"/>
    <w:rsid w:val="007F6F52"/>
    <w:rPr>
      <w:rFonts w:eastAsia="Calibri" w:hAnsi="Calibri" w:ascii="Calibri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7F6F52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14E3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14E3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4E3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4E3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4E3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2CA8"/>
    <w:rPr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Zaglavlje" w:type="paragraph">
    <w:name w:val="header"/>
    <w:basedOn w:val="Normal"/>
    <w:link w:val="ZaglavljeChar"/>
    <w:uiPriority w:val="99"/>
    <w:unhideWhenUsed/>
    <w:rsid w:val="00F57AB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57AB4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7AB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57AB4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F615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F615D"/>
    <w:rPr>
      <w:rFonts w:ascii="Tahoma" w:cs="Tahoma" w:hAnsi="Tahoma"/>
      <w:sz w:val="16"/>
      <w:szCs w:val="16"/>
      <w:lang w:eastAsia="hr-HR"/>
    </w:rPr>
  </w:style>
  <w:style w:styleId="Bezproreda" w:type="paragraph">
    <w:name w:val="No Spacing"/>
    <w:uiPriority w:val="99"/>
    <w:qFormat/>
    <w:rsid w:val="007F6F52"/>
    <w:pPr>
      <w:spacing w:after="80"/>
    </w:pPr>
    <w:rPr>
      <w:rFonts w:ascii="Calibri" w:hAnsi="Calibri"/>
      <w:sz w:val="22"/>
      <w:szCs w:val="22"/>
    </w:rPr>
  </w:style>
  <w:style w:styleId="Reetkatablice" w:type="table">
    <w:name w:val="Table Grid"/>
    <w:basedOn w:val="Obinatablica"/>
    <w:uiPriority w:val="59"/>
    <w:rsid w:val="007F6F52"/>
    <w:rPr>
      <w:rFonts w:ascii="Calibri" w:eastAsia="Calibri" w:hAnsi="Calibri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6F5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14E3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14E3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4E3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4E3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4E3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843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3798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1272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7394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2576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veljače 2018.</izvorni_sadrzaj>
    <derivirana_varijabla naziv="DomainObject.DatumDonosenjaOdluke_1">28.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1800</izvorni_sadrzaj>
    <derivirana_varijabla naziv="DomainObject.Predmet.Broj_1">1800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St-1800/2016</izvorni_sadrzaj>
    <derivirana_varijabla naziv="DomainObject.Predmet.OznakaBroj_1">St-1800/2016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MATIN-PRODUKT j.d.o.o. za proizvodnju i trgovinu</izvorni_sadrzaj>
    <derivirana_varijabla naziv="DomainObject.Predmet.ProtustrankaFormated_1">  MATIN-PRODUKT j.d.o.o. za proizvodnju i trgovinu</derivirana_varijabla>
  </DomainObject.Predmet.ProtustrankaFormated>
  <DomainObject.Predmet.ProtustrankaFormatedOIB>
    <izvorni_sadrzaj>  MATIN-PRODUKT j.d.o.o. za proizvodnju i trgovinu, OIB 71127108853</izvorni_sadrzaj>
    <derivirana_varijabla naziv="DomainObject.Predmet.ProtustrankaFormatedOIB_1">  MATIN-PRODUKT j.d.o.o. za proizvodnju i trgovinu, OIB 71127108853</derivirana_varijabla>
  </DomainObject.Predmet.ProtustrankaFormatedOIB>
  <DomainObject.Predmet.ProtustrankaFormatedWithAdress>
    <izvorni_sadrzaj> MATIN-PRODUKT j.d.o.o. za proizvodnju i trgovinu, Ante Starčevića 88, 31400 Kuševac</izvorni_sadrzaj>
    <derivirana_varijabla naziv="DomainObject.Predmet.ProtustrankaFormatedWithAdress_1"> MATIN-PRODUKT j.d.o.o. za proizvodnju i trgovinu, Ante Starčevića 88, 31400 Kuševac</derivirana_varijabla>
  </DomainObject.Predmet.ProtustrankaFormatedWithAdress>
  <DomainObject.Predmet.ProtustrankaFormatedWithAdressOIB>
    <izvorni_sadrzaj> MATIN-PRODUKT j.d.o.o. za proizvodnju i trgovinu, OIB 71127108853, Ante Starčevića 88, 31400 Kuševac</izvorni_sadrzaj>
    <derivirana_varijabla naziv="DomainObject.Predmet.ProtustrankaFormatedWithAdressOIB_1"> MATIN-PRODUKT j.d.o.o. za proizvodnju i trgovinu, OIB 71127108853, Ante Starčevića 88, 31400 Kuševac</derivirana_varijabla>
  </DomainObject.Predmet.ProtustrankaFormatedWithAdressOIB>
  <DomainObject.Predmet.ProtustrankaWithAdress>
    <izvorni_sadrzaj>MATIN-PRODUKT j.d.o.o. za proizvodnju i trgovinu Ante Starčevića 88, 31400 Kuševac</izvorni_sadrzaj>
    <derivirana_varijabla naziv="DomainObject.Predmet.ProtustrankaWithAdress_1">MATIN-PRODUKT j.d.o.o. za proizvodnju i trgovinu Ante Starčevića 88, 31400 Kuševac</derivirana_varijabla>
  </DomainObject.Predmet.ProtustrankaWithAdress>
  <DomainObject.Predmet.ProtustrankaWithAdressOIB>
    <izvorni_sadrzaj>MATIN-PRODUKT j.d.o.o. za proizvodnju i trgovinu, OIB 71127108853, Ante Starčevića 88, 31400 Kuševac</izvorni_sadrzaj>
    <derivirana_varijabla naziv="DomainObject.Predmet.ProtustrankaWithAdressOIB_1">MATIN-PRODUKT j.d.o.o. za proizvodnju i trgovinu, OIB 71127108853, Ante Starčevića 88, 31400 Kuševac</derivirana_varijabla>
  </DomainObject.Predmet.ProtustrankaWithAdressOIB>
  <DomainObject.Predmet.ProtustrankaNazivFormated>
    <izvorni_sadrzaj>MATIN-PRODUKT j.d.o.o. za proizvodnju i trgovinu</izvorni_sadrzaj>
    <derivirana_varijabla naziv="DomainObject.Predmet.ProtustrankaNazivFormated_1">MATIN-PRODUKT j.d.o.o. za proizvodnju i trgovinu</derivirana_varijabla>
  </DomainObject.Predmet.ProtustrankaNazivFormated>
  <DomainObject.Predmet.ProtustrankaNazivFormatedOIB>
    <izvorni_sadrzaj>MATIN-PRODUKT j.d.o.o. za proizvodnju i trgovinu, OIB 71127108853</izvorni_sadrzaj>
    <derivirana_varijabla naziv="DomainObject.Predmet.ProtustrankaNazivFormatedOIB_1">MATIN-PRODUKT j.d.o.o. za proizvodnju i trgovinu, OIB 71127108853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MATIN-PRODUKT j.d.o.o. za proizvodnju i trgovinu</item>
    </izvorni_sadrzaj>
    <derivirana_varijabla naziv="DomainObject.Predmet.ProtuStrankaListFormated_1">
      <item>MATIN-PRODUKT j.d.o.o. za proizvodnju i trgovinu</item>
    </derivirana_varijabla>
  </DomainObject.Predmet.ProtuStrankaListFormated>
  <DomainObject.Predmet.ProtuStrankaListFormatedOIB>
    <izvorni_sadrzaj>
      <item>MATIN-PRODUKT j.d.o.o. za proizvodnju i trgovinu, OIB 71127108853</item>
    </izvorni_sadrzaj>
    <derivirana_varijabla naziv="DomainObject.Predmet.ProtuStrankaListFormatedOIB_1">
      <item>MATIN-PRODUKT j.d.o.o. za proizvodnju i trgovinu, OIB 71127108853</item>
    </derivirana_varijabla>
  </DomainObject.Predmet.ProtuStrankaListFormatedOIB>
  <DomainObject.Predmet.ProtuStrankaListFormatedWithAdress>
    <izvorni_sadrzaj>
      <item>MATIN-PRODUKT j.d.o.o. za proizvodnju i trgovinu, Ante Starčevića 88, 31400 Kuševac</item>
    </izvorni_sadrzaj>
    <derivirana_varijabla naziv="DomainObject.Predmet.ProtuStrankaListFormatedWithAdress_1">
      <item>MATIN-PRODUKT j.d.o.o. za proizvodnju i trgovinu, Ante Starčevića 88, 31400 Kuševac</item>
    </derivirana_varijabla>
  </DomainObject.Predmet.ProtuStrankaListFormatedWithAdress>
  <DomainObject.Predmet.ProtuStrankaListFormatedWithAdressOIB>
    <izvorni_sadrzaj>
      <item>MATIN-PRODUKT j.d.o.o. za proizvodnju i trgovinu, OIB 71127108853, Ante Starčevića 88, 31400 Kuševac</item>
    </izvorni_sadrzaj>
    <derivirana_varijabla naziv="DomainObject.Predmet.ProtuStrankaListFormatedWithAdressOIB_1">
      <item>MATIN-PRODUKT j.d.o.o. za proizvodnju i trgovinu, OIB 71127108853, Ante Starčevića 88, 31400 Kuševac</item>
    </derivirana_varijabla>
  </DomainObject.Predmet.ProtuStrankaListFormatedWithAdressOIB>
  <DomainObject.Predmet.ProtuStrankaListNazivFormated>
    <izvorni_sadrzaj>
      <item>MATIN-PRODUKT j.d.o.o. za proizvodnju i trgovinu</item>
    </izvorni_sadrzaj>
    <derivirana_varijabla naziv="DomainObject.Predmet.ProtuStrankaListNazivFormated_1">
      <item>MATIN-PRODUKT j.d.o.o. za proizvodnju i trgovinu</item>
    </derivirana_varijabla>
  </DomainObject.Predmet.ProtuStrankaListNazivFormated>
  <DomainObject.Predmet.ProtuStrankaListNazivFormatedOIB>
    <izvorni_sadrzaj>
      <item>MATIN-PRODUKT j.d.o.o. za proizvodnju i trgovinu, OIB 71127108853</item>
    </izvorni_sadrzaj>
    <derivirana_varijabla naziv="DomainObject.Predmet.ProtuStrankaListNazivFormatedOIB_1">
      <item>MATIN-PRODUKT j.d.o.o. za proizvodnju i trgovinu, OIB 71127108853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2018.</izvorni_sadrzaj>
    <derivirana_varijabla naziv="DomainObject.Datum_1">28.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MATIN-PRODUKT j.d.o.o. za proizvodnju i trgovinu</izvorni_sadrzaj>
    <derivirana_varijabla naziv="DomainObject.Predmet.ProtustrankaIDrugi_1">MATIN-PRODUKT j.d.o.o. za proizvodnju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MATIN-PRODUKT j.d.o.o. za proizvodnju i trgovinu, OIB 71127108853, Ante Starčevića 88, 31400 Kuševac</izvorni_sadrzaj>
    <derivirana_varijabla naziv="DomainObject.Predmet.ProtustrankaIDrugiAdressOIB_1">MATIN-PRODUKT j.d.o.o. za proizvodnju i trgovinu, OIB 71127108853, Ante Starčevića 88, 31400 Kuševac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MATIN-PRODUKT j.d.o.o. za proizvodnju i trgovinu</item>
    </izvorni_sadrzaj>
    <derivirana_varijabla naziv="DomainObject.Predmet.SudioniciListNaziv_1">
      <item>FINA RC OSIJEK</item>
      <item>MATIN-PRODUKT j.d.o.o. za proizvodnju i trgovinu</item>
    </derivirana_varijabla>
  </DomainObject.Predmet.SudioniciListNaziv>
  <DomainObject.Predmet.SudioniciListAdressOIB>
    <izvorni_sadrzaj>
      <item>FINA RC OSIJEK, OIB 85821130368</item>
      <item>MATIN-PRODUKT j.d.o.o. za proizvodnju i trgovinu, OIB 71127108853, Ante Starčevića 88,31400 Kuševac</item>
    </izvorni_sadrzaj>
    <derivirana_varijabla naziv="DomainObject.Predmet.SudioniciListAdressOIB_1">
      <item>FINA RC OSIJEK, OIB 85821130368</item>
      <item>MATIN-PRODUKT j.d.o.o. za proizvodnju i trgovinu, OIB 71127108853, Ante Starčevića 88,31400 Kuševac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71127108853</item>
    </izvorni_sadrzaj>
    <derivirana_varijabla naziv="DomainObject.Predmet.SudioniciListNazivOIB_1">
      <item>, OIB 85821130368</item>
      <item>, OIB 71127108853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Mikić, OIB 72220905423, Gundulićeva bb, 35400 Nova Gradiška</item>
    </izvorni_sadrzaj>
    <derivirana_varijabla naziv="DomainObject.Predmet.StecajniUpraviteljiListAddressOIB_1">
      <item>Ivan Mikić, OIB 72220905423, Gundulićeva bb, 35400 Nova Gradiška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7</properties:Pages>
  <properties:Words>1192</properties:Words>
  <properties:Characters>6966</properties:Characters>
  <properties:Lines>1355</properties:Lines>
  <properties:Paragraphs>362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8071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2018-02-28T12:05:00Z</dcterms:created>
  <dc:creator>wsadmin</dc:creator>
  <cp:lastModifiedBy>Danijela Sekulić</cp:lastModifiedBy>
  <cp:lastPrinted>2018-02-28T12:16:00Z</cp:lastPrinted>
  <dcterms:modified xmlns:xsi="http://www.w3.org/2001/XMLSchema-instance" xsi:type="dcterms:W3CDTF">2018-02-28T12:17:00Z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(MATIN PRODUKT.docx)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7</vt:i4>
  </prop:property>
</prop:Properties>
</file>