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f53f" w14:paraId="c5cf53f" w:rsidRDefault="00DF0EDE" w:rsidP="00DF0EDE" w:rsidR="00DF0EDE" w:rsidRPr="005C444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84A1B" w:rsidP="00B84A1B" w:rsidR="00B84A1B" w:rsidRPr="005C444C">
      <w:pPr>
        <w:rPr>
          <w:sz w:val="24"/>
          <w:szCs w:val="24"/>
        </w:rPr>
      </w:pPr>
    </w:p>
    <w:p w:rsidRDefault="009B7BE4" w:rsidR="009B7BE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A1B" w:rsidP="00B84A1B" w:rsidR="00B84A1B" w:rsidRPr="005C444C">
      <w:pPr>
        <w:rPr>
          <w:sz w:val="24"/>
          <w:szCs w:val="24"/>
        </w:rPr>
      </w:pP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B84A1B" w:rsidP="0077300C" w:rsidR="00B84A1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FA305C">
        <w:rPr>
          <w:sz w:val="24"/>
          <w:szCs w:val="24"/>
        </w:rPr>
        <w:t>5</w:t>
      </w:r>
      <w:r w:rsidR="00CE3F4F">
        <w:rPr>
          <w:sz w:val="24"/>
          <w:szCs w:val="24"/>
        </w:rPr>
        <w:t>06</w:t>
      </w:r>
      <w:r w:rsidR="00FA305C">
        <w:rPr>
          <w:sz w:val="24"/>
          <w:szCs w:val="24"/>
        </w:rPr>
        <w:t>/201</w:t>
      </w:r>
      <w:r w:rsidR="00CE3F4F">
        <w:rPr>
          <w:sz w:val="24"/>
          <w:szCs w:val="24"/>
        </w:rPr>
        <w:t>5</w:t>
      </w:r>
      <w:r w:rsidR="009B7BE4">
        <w:rPr>
          <w:sz w:val="24"/>
          <w:szCs w:val="24"/>
        </w:rPr>
        <w:t>-11</w:t>
      </w:r>
    </w:p>
    <w:p w:rsidRDefault="00CE3F4F" w:rsidP="00CE3F4F" w:rsidR="00CE3F4F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E25D8F" w:rsidP="00914556" w:rsidR="00914556" w:rsidRPr="005C444C">
      <w:pPr>
        <w:jc w:val="center"/>
        <w:rPr>
          <w:b/>
          <w:sz w:val="24"/>
          <w:szCs w:val="24"/>
        </w:rPr>
      </w:pPr>
      <w:r w:rsidRPr="005C444C">
        <w:rPr>
          <w:b/>
          <w:sz w:val="24"/>
          <w:szCs w:val="24"/>
        </w:rPr>
        <w:t>R J E Š E NJ E</w:t>
      </w:r>
    </w:p>
    <w:p w:rsidRDefault="0077300C" w:rsidP="0077300C" w:rsidR="0077300C" w:rsidRPr="00CE3F4F">
      <w:pPr>
        <w:jc w:val="center"/>
        <w:rPr>
          <w:b/>
          <w:sz w:val="24"/>
          <w:szCs w:val="24"/>
        </w:rPr>
      </w:pPr>
    </w:p>
    <w:p w:rsidRDefault="00CE3F4F" w:rsidP="00CE3F4F" w:rsidR="00CE3F4F" w:rsidRPr="00CE3F4F">
      <w:pPr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                Trgovački sud u Zagrebu po sucu Nikoli Ribariću, kao stečajnom sucu u stečajnom predmetu, povodom prijedloga predlagatelja Marangoni d.o.o. u likvidaciji, Sesvete, Sesvetski Kraljevec, Ive Politea 64, za otvaranjem stečajnog postupka nad trgovačkim društvom  Marangoni d.o.o. u likvidaciji, Sesvete, Sesvetski Kraljevec, Ive Politea 64, MBS: 080433018, OIB: 94214566742</w:t>
      </w:r>
      <w:r>
        <w:rPr>
          <w:sz w:val="24"/>
          <w:szCs w:val="24"/>
        </w:rPr>
        <w:t>, dana 1</w:t>
      </w:r>
      <w:r w:rsidRPr="00CE3F4F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CE3F4F">
        <w:rPr>
          <w:sz w:val="24"/>
          <w:szCs w:val="24"/>
        </w:rPr>
        <w:t xml:space="preserve"> 2015.,</w:t>
      </w:r>
    </w:p>
    <w:p w:rsidRDefault="00E3015A" w:rsidP="004D2266" w:rsidR="00E3015A" w:rsidRPr="00FA305C">
      <w:pPr>
        <w:jc w:val="both"/>
        <w:rPr>
          <w:sz w:val="24"/>
          <w:szCs w:val="24"/>
        </w:rPr>
      </w:pPr>
    </w:p>
    <w:p w:rsidRDefault="00DB238F" w:rsidP="00DF0EDE" w:rsidR="00DF0EDE" w:rsidRPr="005C444C">
      <w:pPr>
        <w:jc w:val="center"/>
        <w:rPr>
          <w:b/>
          <w:sz w:val="24"/>
          <w:szCs w:val="24"/>
        </w:rPr>
      </w:pPr>
      <w:r w:rsidRPr="005C444C">
        <w:rPr>
          <w:b/>
          <w:sz w:val="24"/>
          <w:szCs w:val="24"/>
        </w:rPr>
        <w:t xml:space="preserve">r </w:t>
      </w:r>
      <w:r w:rsidR="00DF0EDE" w:rsidRPr="005C444C">
        <w:rPr>
          <w:b/>
          <w:sz w:val="24"/>
          <w:szCs w:val="24"/>
        </w:rPr>
        <w:t>i j e š i o   j e</w:t>
      </w:r>
    </w:p>
    <w:p w:rsidRDefault="00DF0EDE" w:rsidP="00DF0EDE" w:rsidR="00DF0EDE" w:rsidRPr="005C444C">
      <w:pPr>
        <w:jc w:val="center"/>
        <w:rPr>
          <w:b/>
          <w:sz w:val="24"/>
          <w:szCs w:val="24"/>
        </w:rPr>
      </w:pPr>
    </w:p>
    <w:p w:rsidRDefault="00312648" w:rsidP="00E3015A" w:rsidR="00FA305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 </w:t>
      </w:r>
      <w:r w:rsidRPr="005C444C">
        <w:rPr>
          <w:sz w:val="24"/>
          <w:szCs w:val="24"/>
        </w:rPr>
        <w:tab/>
      </w:r>
      <w:r w:rsidR="00DF0EDE" w:rsidRPr="005C444C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CE3F4F" w:rsidRPr="00CE3F4F">
        <w:rPr>
          <w:sz w:val="24"/>
          <w:szCs w:val="24"/>
        </w:rPr>
        <w:t>Marangoni d.o.o. u likvidaciji, Sesvete, Sesvetski Kraljevec, Ive Politea 64, MBS: 080433018, OIB: 94214566742</w:t>
      </w:r>
    </w:p>
    <w:p w:rsidRDefault="00CE3F4F" w:rsidP="00E3015A" w:rsidR="00CE3F4F">
      <w:pPr>
        <w:jc w:val="both"/>
        <w:rPr>
          <w:sz w:val="24"/>
          <w:szCs w:val="24"/>
        </w:rPr>
      </w:pPr>
    </w:p>
    <w:p w:rsidRDefault="00E3015A" w:rsidP="00E3015A" w:rsidR="00E3015A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II </w:t>
      </w:r>
      <w:r w:rsidRPr="005C444C">
        <w:rPr>
          <w:sz w:val="24"/>
          <w:szCs w:val="24"/>
        </w:rPr>
        <w:tab/>
        <w:t xml:space="preserve">Za privremenog stečajnog upravitelja imenuje se Davor Petera, dipl. pravnik, iz Zagreba, Srebrnjak 84, OIB: 90695323330.        </w:t>
      </w:r>
    </w:p>
    <w:p w:rsidRDefault="00312648" w:rsidP="00DF0EDE" w:rsidR="00312648" w:rsidRPr="005C444C">
      <w:pPr>
        <w:jc w:val="both"/>
        <w:rPr>
          <w:sz w:val="24"/>
          <w:szCs w:val="24"/>
        </w:rPr>
      </w:pPr>
    </w:p>
    <w:p w:rsidRDefault="00312648" w:rsidP="00312648" w:rsidR="00312648" w:rsidRPr="005C444C">
      <w:pPr>
        <w:jc w:val="both"/>
        <w:rPr>
          <w:b/>
          <w:sz w:val="24"/>
          <w:szCs w:val="24"/>
        </w:rPr>
      </w:pPr>
      <w:r w:rsidRPr="005C444C">
        <w:rPr>
          <w:sz w:val="24"/>
          <w:szCs w:val="24"/>
        </w:rPr>
        <w:t xml:space="preserve">III </w:t>
      </w:r>
      <w:r w:rsidRPr="005C444C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5C444C">
        <w:rPr>
          <w:b/>
          <w:sz w:val="24"/>
          <w:szCs w:val="24"/>
        </w:rPr>
        <w:t xml:space="preserve"> </w:t>
      </w:r>
    </w:p>
    <w:p w:rsidRDefault="00DF0EDE" w:rsidP="00312648" w:rsidR="00DF0EDE" w:rsidRPr="005C444C">
      <w:pPr>
        <w:ind w:left="1260"/>
        <w:jc w:val="both"/>
        <w:rPr>
          <w:sz w:val="24"/>
          <w:szCs w:val="24"/>
        </w:rPr>
      </w:pPr>
    </w:p>
    <w:p w:rsidRDefault="00312648" w:rsidP="00312648" w:rsidR="00DF0EDE" w:rsidRPr="005C444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5C444C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5C444C">
        <w:rPr>
          <w:rFonts w:hAnsi="Times New Roman" w:ascii="Times New Roman"/>
          <w:i w:val="false"/>
          <w:color w:val="auto"/>
          <w:szCs w:val="24"/>
        </w:rPr>
        <w:tab/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 w:rsidR="00CE3F4F">
        <w:rPr>
          <w:rFonts w:hAnsi="Times New Roman" w:ascii="Times New Roman"/>
          <w:b/>
          <w:i w:val="false"/>
          <w:color w:val="auto"/>
          <w:szCs w:val="24"/>
        </w:rPr>
        <w:t>2</w:t>
      </w:r>
      <w:r w:rsidR="00F76B0E">
        <w:rPr>
          <w:rFonts w:hAnsi="Times New Roman" w:ascii="Times New Roman"/>
          <w:b/>
          <w:i w:val="false"/>
          <w:color w:val="auto"/>
          <w:szCs w:val="24"/>
        </w:rPr>
        <w:t>7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.</w:t>
      </w:r>
      <w:r w:rsidR="00CE3F4F">
        <w:rPr>
          <w:rFonts w:hAnsi="Times New Roman" w:ascii="Times New Roman"/>
          <w:b/>
          <w:i w:val="false"/>
          <w:color w:val="auto"/>
          <w:szCs w:val="24"/>
        </w:rPr>
        <w:t xml:space="preserve"> listopada</w:t>
      </w:r>
      <w:r w:rsidR="00EB7066" w:rsidRPr="005C444C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FA305C">
        <w:rPr>
          <w:rFonts w:hAnsi="Times New Roman" w:ascii="Times New Roman"/>
          <w:b/>
          <w:i w:val="false"/>
          <w:color w:val="auto"/>
          <w:szCs w:val="24"/>
        </w:rPr>
        <w:t>5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914556" w:rsidRPr="005C444C">
        <w:rPr>
          <w:rFonts w:hAnsi="Times New Roman" w:ascii="Times New Roman"/>
          <w:b/>
          <w:i w:val="false"/>
          <w:color w:val="auto"/>
          <w:szCs w:val="24"/>
        </w:rPr>
        <w:t>1</w:t>
      </w:r>
      <w:r w:rsidR="00FA305C">
        <w:rPr>
          <w:rFonts w:hAnsi="Times New Roman" w:ascii="Times New Roman"/>
          <w:b/>
          <w:i w:val="false"/>
          <w:color w:val="auto"/>
          <w:szCs w:val="24"/>
        </w:rPr>
        <w:t>0,00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 sati,</w:t>
      </w:r>
      <w:r w:rsidR="00DF0EDE" w:rsidRPr="005C444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6873B5" w:rsidP="006873B5" w:rsidR="006873B5" w:rsidRPr="005C444C">
      <w:pPr>
        <w:rPr>
          <w:sz w:val="24"/>
          <w:szCs w:val="24"/>
        </w:rPr>
      </w:pPr>
    </w:p>
    <w:p w:rsidRDefault="0077300C" w:rsidP="0077300C" w:rsidR="0077300C" w:rsidRPr="00FA305C">
      <w:pPr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387A3A" w:rsidRPr="00FA305C">
        <w:rPr>
          <w:sz w:val="24"/>
          <w:szCs w:val="24"/>
        </w:rPr>
        <w:t>p</w:t>
      </w:r>
      <w:r w:rsidR="00DF0EDE" w:rsidRPr="00FA305C">
        <w:rPr>
          <w:sz w:val="24"/>
          <w:szCs w:val="24"/>
        </w:rPr>
        <w:t>redlagatelj</w:t>
      </w:r>
      <w:r w:rsidR="00513BE1" w:rsidRPr="00FA305C">
        <w:rPr>
          <w:sz w:val="24"/>
          <w:szCs w:val="24"/>
        </w:rPr>
        <w:t xml:space="preserve"> </w:t>
      </w:r>
    </w:p>
    <w:p w:rsidRDefault="0077300C" w:rsidP="00FA305C" w:rsidR="0077300C">
      <w:pPr>
        <w:autoSpaceDE w:val="false"/>
        <w:autoSpaceDN w:val="false"/>
        <w:adjustRightInd w:val="false"/>
        <w:rPr>
          <w:sz w:val="24"/>
          <w:szCs w:val="24"/>
        </w:rPr>
      </w:pPr>
      <w:r w:rsidRPr="00FA305C">
        <w:rPr>
          <w:sz w:val="24"/>
          <w:szCs w:val="24"/>
        </w:rPr>
        <w:t xml:space="preserve">- </w:t>
      </w:r>
      <w:r w:rsidR="00CE3F4F">
        <w:rPr>
          <w:sz w:val="24"/>
          <w:szCs w:val="24"/>
        </w:rPr>
        <w:t xml:space="preserve"> </w:t>
      </w:r>
      <w:r w:rsidR="00DF0EDE" w:rsidRPr="00FA305C">
        <w:rPr>
          <w:sz w:val="24"/>
          <w:szCs w:val="24"/>
        </w:rPr>
        <w:t>zakonski zastupni</w:t>
      </w:r>
      <w:r w:rsidR="00B242B4" w:rsidRPr="00FA305C">
        <w:rPr>
          <w:sz w:val="24"/>
          <w:szCs w:val="24"/>
        </w:rPr>
        <w:t>k</w:t>
      </w:r>
      <w:r w:rsidR="00DF0EDE" w:rsidRPr="00FA305C">
        <w:rPr>
          <w:sz w:val="24"/>
          <w:szCs w:val="24"/>
        </w:rPr>
        <w:t xml:space="preserve"> dužnika</w:t>
      </w:r>
    </w:p>
    <w:p w:rsidRDefault="00CE3F4F" w:rsidP="00FA305C" w:rsidR="00CE3F4F" w:rsidRPr="00FA305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- predstavnik FINA-e</w:t>
      </w:r>
    </w:p>
    <w:p w:rsidRDefault="0077300C" w:rsidP="0077300C" w:rsidR="00F323A4" w:rsidRPr="00FA305C">
      <w:pPr>
        <w:tabs>
          <w:tab w:pos="1440" w:val="num"/>
        </w:tabs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513BE1" w:rsidRPr="00FA305C">
        <w:rPr>
          <w:sz w:val="24"/>
          <w:szCs w:val="24"/>
        </w:rPr>
        <w:t xml:space="preserve">privremeni stečajni upravitelj </w:t>
      </w:r>
      <w:r w:rsidR="00E3015A" w:rsidRPr="00FA305C">
        <w:rPr>
          <w:sz w:val="24"/>
          <w:szCs w:val="24"/>
        </w:rPr>
        <w:t>Davor Petera, dipl. pravnik, iz Zagreba, Srebrnjak 84</w:t>
      </w:r>
      <w:r w:rsidR="00F323A4" w:rsidRPr="00FA305C">
        <w:rPr>
          <w:sz w:val="24"/>
          <w:szCs w:val="24"/>
        </w:rPr>
        <w:t xml:space="preserve">        </w:t>
      </w:r>
    </w:p>
    <w:p w:rsidRDefault="00DF0EDE" w:rsidP="000B5C81" w:rsidR="00DF0EDE" w:rsidRPr="0077300C">
      <w:pPr>
        <w:ind w:left="1080"/>
        <w:jc w:val="both"/>
        <w:rPr>
          <w:sz w:val="24"/>
          <w:szCs w:val="24"/>
        </w:rPr>
      </w:pPr>
    </w:p>
    <w:p w:rsidRDefault="00312648" w:rsidP="009E2A02" w:rsidR="00312648" w:rsidRPr="005C444C">
      <w:pPr>
        <w:jc w:val="both"/>
        <w:rPr>
          <w:b/>
          <w:szCs w:val="24"/>
        </w:rPr>
      </w:pPr>
      <w:r w:rsidRPr="005C444C">
        <w:rPr>
          <w:sz w:val="24"/>
          <w:szCs w:val="24"/>
        </w:rPr>
        <w:t xml:space="preserve">V </w:t>
      </w:r>
      <w:r w:rsidRPr="005C444C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5C444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5C444C">
      <w:pPr>
        <w:rPr>
          <w:sz w:val="24"/>
          <w:szCs w:val="24"/>
        </w:rPr>
      </w:pPr>
    </w:p>
    <w:p w:rsidRDefault="00CE3F4F" w:rsidP="00CE3F4F" w:rsidR="00CE3F4F" w:rsidRPr="00CE3F4F">
      <w:pPr>
        <w:pStyle w:val="Tijeloteksta"/>
      </w:pPr>
      <w:r w:rsidRPr="00CE3F4F">
        <w:t xml:space="preserve">             Predlagatelj Marangoni d.o.o. u likvidaciji, Sesvete, Sesvetski Kraljevec, Ive Politea 64, za otvaranjem stečajnog postupka nad trgovačkim društvom  Marangoni d.o.o. u likvidaciji, Sesvete, Sesvetski Kraljevec, Ive Politea 64, MBS: 080433018, OIB: 94214566742 navodeći da je predloženi stečajni dužnik u blokadi duljoj od 60 dana, da nema pokretne niti nepokretne imovine slijedom čega predlaže otvaranje stečajnog postupka.</w:t>
      </w:r>
    </w:p>
    <w:p w:rsidRDefault="00CE3F4F" w:rsidP="00CE3F4F" w:rsidR="00CE3F4F" w:rsidRPr="00CE3F4F">
      <w:pPr>
        <w:pStyle w:val="Tijeloteksta"/>
        <w:ind w:firstLine="720"/>
      </w:pPr>
      <w:r w:rsidRPr="00CE3F4F">
        <w:t>Uz prijedlog predlagatelj dostavlja Očevidnik o redoslijedu plaćanja.</w:t>
      </w:r>
    </w:p>
    <w:p w:rsidRDefault="00CE3F4F" w:rsidP="00CE3F4F" w:rsidR="00CE3F4F" w:rsidRPr="00CE3F4F">
      <w:pPr>
        <w:pStyle w:val="Tijeloteksta"/>
      </w:pPr>
      <w:r w:rsidRPr="00CE3F4F">
        <w:tab/>
        <w:t>Temeljem odredbi članka 39. Stečajnog zakona (NN 44/96, 29/99, 129/00, 123/03, 197/03, 187/04 i 82/06; dalje SZ) stečajni postupak pokreće se prijedlogom vjerovnika ili dužnika. Vjerovnik je ovlašten podnijeti prijedlog ako učini vjerojatnim postojanje svoje tražbine i kojega od stečajnih razloga.</w:t>
      </w:r>
    </w:p>
    <w:p w:rsidRDefault="00CE3F4F" w:rsidP="00CE3F4F" w:rsidR="00CE3F4F" w:rsidRPr="00CE3F4F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>Sud je utvrdio da je predlagatelj ovlašten podnijeti prijedlog za otvaranje stečajnog postupka nad dužnikom sukladno čl. 39.st.2. Stečajnog zakona.</w:t>
      </w:r>
    </w:p>
    <w:p w:rsidRDefault="00DB238F" w:rsidP="00DB238F" w:rsidR="00DB238F" w:rsidRPr="005C444C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CE3F4F">
          <w:rPr>
            <w:sz w:val="24"/>
            <w:szCs w:val="24"/>
          </w:rPr>
          <w:t>42. st</w:t>
        </w:r>
      </w:smartTag>
      <w:r w:rsidRPr="00CE3F4F">
        <w:rPr>
          <w:sz w:val="24"/>
          <w:szCs w:val="24"/>
        </w:rPr>
        <w:t>. 1. SZ-a sud donio rješenje o pokretanju prethodnog postupka radi utvrđivanja uvjeta</w:t>
      </w:r>
      <w:r w:rsidRPr="005C444C">
        <w:rPr>
          <w:sz w:val="24"/>
          <w:szCs w:val="24"/>
        </w:rPr>
        <w:t xml:space="preserve"> za otvaranje stečajnog postupka nad dužnikom.</w:t>
      </w:r>
    </w:p>
    <w:p w:rsidRDefault="00DB238F" w:rsidP="00DB238F" w:rsidR="00DB238F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2. SZ-a i pisanim podneskom. </w:t>
      </w:r>
    </w:p>
    <w:p w:rsidRDefault="009B7BE4" w:rsidP="001C3D33" w:rsidR="009B7BE4">
      <w:pPr>
        <w:jc w:val="center"/>
        <w:rPr>
          <w:sz w:val="24"/>
          <w:szCs w:val="24"/>
        </w:rPr>
      </w:pPr>
    </w:p>
    <w:p w:rsidRDefault="00DF0EDE" w:rsidP="001C3D33" w:rsidR="00DF0EDE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 xml:space="preserve">U Zagrebu, </w:t>
      </w:r>
      <w:r w:rsidR="0077300C">
        <w:rPr>
          <w:sz w:val="24"/>
          <w:szCs w:val="24"/>
        </w:rPr>
        <w:t>1</w:t>
      </w:r>
      <w:r w:rsidRPr="005C444C">
        <w:rPr>
          <w:sz w:val="24"/>
          <w:szCs w:val="24"/>
        </w:rPr>
        <w:t>.</w:t>
      </w:r>
      <w:r w:rsidR="00CE3F4F">
        <w:rPr>
          <w:sz w:val="24"/>
          <w:szCs w:val="24"/>
        </w:rPr>
        <w:t xml:space="preserve"> listopada</w:t>
      </w:r>
      <w:r w:rsidRPr="005C444C">
        <w:rPr>
          <w:sz w:val="24"/>
          <w:szCs w:val="24"/>
        </w:rPr>
        <w:t xml:space="preserve"> 201</w:t>
      </w:r>
      <w:r w:rsidR="00CE3F4F">
        <w:rPr>
          <w:sz w:val="24"/>
          <w:szCs w:val="24"/>
        </w:rPr>
        <w:t>5</w:t>
      </w:r>
      <w:r w:rsidRPr="005C444C">
        <w:rPr>
          <w:sz w:val="24"/>
          <w:szCs w:val="24"/>
        </w:rPr>
        <w:t>.</w:t>
      </w:r>
      <w:r w:rsidR="00704B12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DF0EDE" w:rsidP="00E91121" w:rsidR="009B7B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9B7BE4" w:rsidP="00E91121" w:rsidR="009B7B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7BE4" w:rsidP="00E91121" w:rsidR="009B7B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7BE4" w:rsidP="00E91121" w:rsidR="009B7B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7BE4" w:rsidP="00E91121" w:rsidR="009B7BE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B7BE4" w:rsidP="00E91121" w:rsidR="009B7B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A0109" w:rsidP="009B7BE4" w:rsidR="00CA0109" w:rsidRPr="005C44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4B76" w:rsidP="0058278E" w:rsidR="00784B76" w:rsidRPr="005C444C">
      <w:pPr>
        <w:jc w:val="both"/>
        <w:rPr>
          <w:sz w:val="24"/>
          <w:szCs w:val="24"/>
        </w:rPr>
      </w:pPr>
    </w:p>
    <w:p w:rsidRDefault="009B7BE4" w:rsidP="0058278E" w:rsidR="009B7BE4">
      <w:pPr>
        <w:jc w:val="both"/>
        <w:rPr>
          <w:sz w:val="24"/>
          <w:szCs w:val="24"/>
        </w:rPr>
      </w:pPr>
    </w:p>
    <w:p w:rsidRDefault="009B7BE4" w:rsidP="0058278E" w:rsidR="009B7BE4">
      <w:pPr>
        <w:jc w:val="both"/>
        <w:rPr>
          <w:sz w:val="24"/>
          <w:szCs w:val="24"/>
        </w:rPr>
      </w:pP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POUKA O PRAVNOM LIJEKU:</w:t>
      </w: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BE7A13" w:rsidP="0058278E" w:rsidR="00BE7A13">
      <w:pPr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9B7BE4" w:rsidP="00D43DF2" w:rsidR="009B7BE4">
      <w:pPr>
        <w:ind w:left="1080"/>
        <w:jc w:val="both"/>
        <w:rPr>
          <w:sz w:val="24"/>
          <w:szCs w:val="24"/>
        </w:rPr>
      </w:pPr>
    </w:p>
    <w:p w:rsidRDefault="009B7BE4" w:rsidP="00D43DF2" w:rsidR="009B7BE4">
      <w:pPr>
        <w:ind w:left="1080"/>
        <w:jc w:val="both"/>
        <w:rPr>
          <w:sz w:val="24"/>
          <w:szCs w:val="24"/>
        </w:rPr>
      </w:pPr>
    </w:p>
    <w:p w:rsidRDefault="009B7BE4" w:rsidP="00D43DF2" w:rsidR="009B7BE4">
      <w:pPr>
        <w:ind w:left="1080"/>
        <w:jc w:val="both"/>
        <w:rPr>
          <w:sz w:val="24"/>
          <w:szCs w:val="24"/>
        </w:rPr>
      </w:pPr>
    </w:p>
    <w:p w:rsidRDefault="009B7BE4" w:rsidP="00D43DF2" w:rsidR="009B7BE4">
      <w:pPr>
        <w:ind w:left="1080"/>
        <w:jc w:val="both"/>
        <w:rPr>
          <w:sz w:val="24"/>
          <w:szCs w:val="24"/>
        </w:rPr>
      </w:pPr>
    </w:p>
    <w:p w:rsidRDefault="009B7BE4" w:rsidP="00D43DF2" w:rsidR="009B7BE4">
      <w:pPr>
        <w:ind w:left="1080"/>
        <w:jc w:val="both"/>
        <w:rPr>
          <w:sz w:val="24"/>
          <w:szCs w:val="24"/>
        </w:rPr>
      </w:pPr>
    </w:p>
    <w:p w:rsidRDefault="009B7BE4" w:rsidP="00D43DF2" w:rsidR="009B7BE4">
      <w:pPr>
        <w:ind w:left="1080"/>
        <w:jc w:val="both"/>
        <w:rPr>
          <w:sz w:val="24"/>
          <w:szCs w:val="24"/>
        </w:rPr>
      </w:pPr>
    </w:p>
    <w:p w:rsidRDefault="00DF0EDE" w:rsidP="00D43DF2" w:rsidR="00D43DF2" w:rsidRPr="00CE3F4F">
      <w:pPr>
        <w:ind w:left="108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>DNA:</w:t>
      </w:r>
      <w:r w:rsidR="00D43DF2" w:rsidRPr="00CE3F4F">
        <w:rPr>
          <w:sz w:val="24"/>
          <w:szCs w:val="24"/>
        </w:rPr>
        <w:t xml:space="preserve"> </w:t>
      </w:r>
    </w:p>
    <w:p w:rsidRDefault="00D43DF2" w:rsidP="00D43DF2" w:rsidR="00D43DF2" w:rsidRPr="00CE3F4F">
      <w:pPr>
        <w:ind w:left="1080"/>
        <w:jc w:val="both"/>
        <w:rPr>
          <w:sz w:val="24"/>
          <w:szCs w:val="24"/>
        </w:rPr>
      </w:pPr>
    </w:p>
    <w:p w:rsidRDefault="00CE3F4F" w:rsidP="0077300C" w:rsidR="00CE3F4F" w:rsidRPr="003661BC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3661BC">
        <w:rPr>
          <w:sz w:val="24"/>
          <w:szCs w:val="24"/>
        </w:rPr>
        <w:t>Marangoni d.o.o. u likvidaciji, Sesvete, Sesvetski Kraljevec, Ive Politea 64</w:t>
      </w:r>
    </w:p>
    <w:p w:rsidRDefault="00FA305C" w:rsidP="0077300C" w:rsidR="0077300C" w:rsidRPr="003661BC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3661BC">
        <w:rPr>
          <w:sz w:val="24"/>
          <w:szCs w:val="24"/>
        </w:rPr>
        <w:t xml:space="preserve"> </w:t>
      </w:r>
      <w:r w:rsidR="0077300C" w:rsidRPr="003661BC">
        <w:rPr>
          <w:sz w:val="24"/>
          <w:szCs w:val="24"/>
        </w:rPr>
        <w:t xml:space="preserve">zakonski zastupnik dužnika: </w:t>
      </w:r>
      <w:r w:rsidR="00CE3F4F" w:rsidRPr="003661BC">
        <w:rPr>
          <w:sz w:val="24"/>
          <w:szCs w:val="24"/>
        </w:rPr>
        <w:t>ROBERTA VALAI, Zagreb, Gajnice 5</w:t>
      </w:r>
    </w:p>
    <w:p w:rsidRDefault="003661BC" w:rsidP="0077300C" w:rsidR="003661BC" w:rsidRPr="003661BC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3661BC">
        <w:rPr>
          <w:sz w:val="24"/>
          <w:szCs w:val="24"/>
        </w:rPr>
        <w:t>Ricardo Marangoni Brandao Bueno, Sesvete, Sesvetski Kraljevec, Ive Politea 64</w:t>
      </w:r>
    </w:p>
    <w:p w:rsidRDefault="0077300C" w:rsidP="0077300C" w:rsidR="0077300C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>predstavnik FINA-e</w:t>
      </w:r>
    </w:p>
    <w:p w:rsidRDefault="0077300C" w:rsidP="0077300C" w:rsidR="0077300C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 xml:space="preserve">privremeni stečajni upravitelj Davor Petera, dipl. pravnik, </w:t>
      </w:r>
      <w:r w:rsidR="0003631C" w:rsidRPr="003661BC">
        <w:rPr>
          <w:sz w:val="24"/>
          <w:szCs w:val="24"/>
        </w:rPr>
        <w:t xml:space="preserve">iz Zagreba, Srebrnjak 84 uz prijedlog </w:t>
      </w:r>
    </w:p>
    <w:p w:rsidRDefault="00CE3F4F" w:rsidP="00CE3F4F" w:rsidR="00CE3F4F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>sudski registar radi provedbe</w:t>
      </w:r>
    </w:p>
    <w:p w:rsidRDefault="00CE3F4F" w:rsidP="00CE3F4F" w:rsidR="00CE3F4F" w:rsidRPr="003661BC">
      <w:pPr>
        <w:numPr>
          <w:ilvl w:val="0"/>
          <w:numId w:val="3"/>
        </w:numPr>
        <w:jc w:val="both"/>
        <w:rPr>
          <w:sz w:val="24"/>
          <w:szCs w:val="24"/>
        </w:rPr>
      </w:pPr>
      <w:r w:rsidRPr="003661BC">
        <w:rPr>
          <w:sz w:val="24"/>
          <w:szCs w:val="24"/>
        </w:rPr>
        <w:t>spis</w:t>
      </w:r>
    </w:p>
    <w:sectPr w:rsidSect="00021828" w:rsidR="00CE3F4F" w:rsidRPr="003661B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8EA" w:rsidR="006A38EA">
      <w:r>
        <w:separator/>
      </w:r>
    </w:p>
  </w:endnote>
  <w:endnote w:id="0" w:type="continuationSeparator">
    <w:p w:rsidRDefault="006A38EA" w:rsidR="006A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8EA" w:rsidR="006A38EA">
      <w:r>
        <w:separator/>
      </w:r>
    </w:p>
  </w:footnote>
  <w:footnote w:id="0" w:type="continuationSeparator">
    <w:p w:rsidRDefault="006A38EA" w:rsidR="006A3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7C" w:rsidR="00652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2B7C" w:rsidP="00FB4088" w:rsidR="00652B7C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</w:t>
    </w:r>
    <w:r w:rsidR="00FA305C">
      <w:t>5</w:t>
    </w:r>
    <w:r w:rsidR="00CE3F4F">
      <w:t>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3631C"/>
    <w:rsid w:val="000B5C81"/>
    <w:rsid w:val="000B5EFB"/>
    <w:rsid w:val="00111C32"/>
    <w:rsid w:val="001548C0"/>
    <w:rsid w:val="00182622"/>
    <w:rsid w:val="001C3D33"/>
    <w:rsid w:val="001E1DB0"/>
    <w:rsid w:val="002668AA"/>
    <w:rsid w:val="00301209"/>
    <w:rsid w:val="00312648"/>
    <w:rsid w:val="00350B82"/>
    <w:rsid w:val="003661BC"/>
    <w:rsid w:val="00371FDB"/>
    <w:rsid w:val="00387A3A"/>
    <w:rsid w:val="00434CE9"/>
    <w:rsid w:val="004B1290"/>
    <w:rsid w:val="004B1BAC"/>
    <w:rsid w:val="004C3D99"/>
    <w:rsid w:val="004D2266"/>
    <w:rsid w:val="00513BE1"/>
    <w:rsid w:val="0058278E"/>
    <w:rsid w:val="005859C9"/>
    <w:rsid w:val="00586FAC"/>
    <w:rsid w:val="005903F1"/>
    <w:rsid w:val="00591DEB"/>
    <w:rsid w:val="005A3E37"/>
    <w:rsid w:val="005C444C"/>
    <w:rsid w:val="005D73F6"/>
    <w:rsid w:val="00624AD8"/>
    <w:rsid w:val="00652B7C"/>
    <w:rsid w:val="006873B5"/>
    <w:rsid w:val="006940B8"/>
    <w:rsid w:val="006A38EA"/>
    <w:rsid w:val="006F13F9"/>
    <w:rsid w:val="006F424B"/>
    <w:rsid w:val="00701BFC"/>
    <w:rsid w:val="00704B12"/>
    <w:rsid w:val="00716AA4"/>
    <w:rsid w:val="00751BF7"/>
    <w:rsid w:val="0077300C"/>
    <w:rsid w:val="00784B76"/>
    <w:rsid w:val="00807939"/>
    <w:rsid w:val="00815F82"/>
    <w:rsid w:val="00891D25"/>
    <w:rsid w:val="008B6ABD"/>
    <w:rsid w:val="008F4C0E"/>
    <w:rsid w:val="00914556"/>
    <w:rsid w:val="0092622C"/>
    <w:rsid w:val="00954353"/>
    <w:rsid w:val="009B7BE4"/>
    <w:rsid w:val="009E1998"/>
    <w:rsid w:val="009E2A02"/>
    <w:rsid w:val="00A30BC4"/>
    <w:rsid w:val="00A45D67"/>
    <w:rsid w:val="00A61C3B"/>
    <w:rsid w:val="00A66EE6"/>
    <w:rsid w:val="00A678F2"/>
    <w:rsid w:val="00A87B40"/>
    <w:rsid w:val="00AE00DB"/>
    <w:rsid w:val="00B242B4"/>
    <w:rsid w:val="00B643A8"/>
    <w:rsid w:val="00B817BB"/>
    <w:rsid w:val="00B84A1B"/>
    <w:rsid w:val="00BE67F2"/>
    <w:rsid w:val="00BE7A13"/>
    <w:rsid w:val="00C2428B"/>
    <w:rsid w:val="00C80F7D"/>
    <w:rsid w:val="00CA0109"/>
    <w:rsid w:val="00CE3F4F"/>
    <w:rsid w:val="00D43DF2"/>
    <w:rsid w:val="00DB238F"/>
    <w:rsid w:val="00DB7507"/>
    <w:rsid w:val="00DF0EDE"/>
    <w:rsid w:val="00E25D8F"/>
    <w:rsid w:val="00E3015A"/>
    <w:rsid w:val="00EB7066"/>
    <w:rsid w:val="00F25503"/>
    <w:rsid w:val="00F323A4"/>
    <w:rsid w:val="00F5494E"/>
    <w:rsid w:val="00F61948"/>
    <w:rsid w:val="00F76B0E"/>
    <w:rsid w:val="00FA096A"/>
    <w:rsid w:val="00FA305C"/>
    <w:rsid w:val="00FA53CA"/>
    <w:rsid w:val="00FB4088"/>
    <w:rsid w:val="00FD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true" w:styleId="PodnaslovChar" w:type="character">
    <w:name w:val="Podnaslov Char"/>
    <w:link w:val="Podnaslov"/>
    <w:rsid w:val="009B7BE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1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A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A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A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A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1" w:styleId="PodnaslovChar" w:type="character">
    <w:name w:val="Podnaslov Char"/>
    <w:link w:val="Podnaslov"/>
    <w:rsid w:val="009B7BE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1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A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A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A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A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Marangoni d.o.o. u likvidaciji zastupanog po punomoćniku Roberta Valai</izvorni_sadrzaj>
    <derivirana_varijabla naziv="DomainObject.Predmet.ProtustrankaFormated_1">  Marangoni d.o.o. u likvidaciji zastupanog po punomoćniku Roberta Valai</derivirana_varijabla>
  </DomainObject.Predmet.ProtustrankaFormated>
  <DomainObject.Predmet.ProtustrankaFormatedOIB>
    <izvorni_sadrzaj>  Marangoni d.o.o. u likvidaciji, OIB 94214566742 zastupanog po punomoćniku Roberta Valai</izvorni_sadrzaj>
    <derivirana_varijabla naziv="DomainObject.Predmet.ProtustrankaFormatedOIB_1">  Marangoni d.o.o. u likvidaciji, OIB 94214566742 zastupanog po punomoćniku Roberta Valai</derivirana_varijabla>
  </DomainObject.Predmet.ProtustrankaFormatedOIB>
  <DomainObject.Predmet.ProtustrankaFormatedWithAdress>
    <izvorni_sadrzaj> Marangoni d.o.o. u likvidaciji, Sesvetski Kraljevec, Ive Politea 64, 10361 Sesvete zastupanog po punomoćniku Roberta Valai</izvorni_sadrzaj>
    <derivirana_varijabla naziv="DomainObject.Predmet.ProtustrankaFormatedWithAdress_1"> Marangoni d.o.o. u likvidaciji, Sesvetski Kraljevec, Ive Politea 64, 10361 Sesvete zastupanog po punomoćniku Roberta Valai</derivirana_varijabla>
  </DomainObject.Predmet.ProtustrankaFormatedWithAdress>
  <DomainObject.Predmet.ProtustrankaFormatedWithAdressOIB>
    <izvorni_sadrzaj> Marangoni d.o.o. u likvidaciji, OIB 94214566742, Sesvetski Kraljevec, Ive Politea 64, 10361 Sesvete zastupanog po punomoćniku Roberta Valai</izvorni_sadrzaj>
    <derivirana_varijabla naziv="DomainObject.Predmet.ProtustrankaFormatedWithAdressOIB_1"> Marangoni d.o.o. u likvidaciji, OIB 94214566742, Sesvetski Kraljevec, Ive Politea 64, 10361 Sesvete zastupanog po punomoćniku Roberta Valai</derivirana_varijabla>
  </DomainObject.Predmet.ProtustrankaFormatedWithAdressOIB>
  <DomainObject.Predmet.ProtustrankaWithAdress>
    <izvorni_sadrzaj>Marangoni d.o.o. u likvidaciji Sesvetski Kraljevec, Ive Politea 64, 10361 Sesvete</izvorni_sadrzaj>
    <derivirana_varijabla naziv="DomainObject.Predmet.ProtustrankaWithAdress_1">Marangoni d.o.o. u likvidaciji Sesvetski Kraljevec, Ive Politea 64, 10361 Sesvete</derivirana_varijabla>
  </DomainObject.Predmet.ProtustrankaWithAdress>
  <DomainObject.Predmet.ProtustrankaWithAdressOIB>
    <izvorni_sadrzaj>Marangoni d.o.o. u likvidaciji, OIB 94214566742, Sesvetski Kraljevec, Ive Politea 64, 10361 Sesvete</izvorni_sadrzaj>
    <derivirana_varijabla naziv="DomainObject.Predmet.ProtustrankaWithAdressOIB_1">Marangoni d.o.o. u likvidaciji, OIB 94214566742, Sesvetski Kraljevec, Ive Politea 64, 10361 Sesvete</derivirana_varijabla>
  </DomainObject.Predmet.ProtustrankaWithAdressOIB>
  <DomainObject.Predmet.ProtustrankaNazivFormated>
    <izvorni_sadrzaj>Marangoni d.o.o. u likvidaciji</izvorni_sadrzaj>
    <derivirana_varijabla naziv="DomainObject.Predmet.ProtustrankaNazivFormated_1">Marangoni d.o.o. u likvidaciji</derivirana_varijabla>
  </DomainObject.Predmet.ProtustrankaNazivFormated>
  <DomainObject.Predmet.ProtustrankaNazivFormatedOIB>
    <izvorni_sadrzaj>Marangoni d.o.o. u likvidaciji, OIB 94214566742</izvorni_sadrzaj>
    <derivirana_varijabla naziv="DomainObject.Predmet.ProtustrankaNazivFormatedOIB_1">Marangoni d.o.o. u likvidaciji, OIB 94214566742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Marangoni d.o.o. u likvidaciji</izvorni_sadrzaj>
    <derivirana_varijabla naziv="DomainObject.Predmet.StrankaFormated_1">  Marangoni d.o.o. u likvidaciji</derivirana_varijabla>
  </DomainObject.Predmet.StrankaFormated>
  <DomainObject.Predmet.StrankaFormatedOIB>
    <izvorni_sadrzaj>  Marangoni d.o.o. u likvidaciji, OIB 94214566742</izvorni_sadrzaj>
    <derivirana_varijabla naziv="DomainObject.Predmet.StrankaFormatedOIB_1">  Marangoni d.o.o. u likvidaciji, OIB 94214566742</derivirana_varijabla>
  </DomainObject.Predmet.StrankaFormatedOIB>
  <DomainObject.Predmet.StrankaFormatedWithAdress>
    <izvorni_sadrzaj> Marangoni d.o.o. u likvidaciji, Sesvetski Kraljevec, Ive Politea 64, 10361 Sesvete</izvorni_sadrzaj>
    <derivirana_varijabla naziv="DomainObject.Predmet.StrankaFormatedWithAdress_1"> Marangoni d.o.o. u likvidaciji, Sesvetski Kraljevec, Ive Politea 64, 10361 Sesvete</derivirana_varijabla>
  </DomainObject.Predmet.StrankaFormatedWithAdress>
  <DomainObject.Predmet.StrankaFormatedWithAdressOIB>
    <izvorni_sadrzaj> Marangoni d.o.o. u likvidaciji, OIB 94214566742, Sesvetski Kraljevec, Ive Politea 64, 10361 Sesvete</izvorni_sadrzaj>
    <derivirana_varijabla naziv="DomainObject.Predmet.StrankaFormatedWithAdressOIB_1"> Marangoni d.o.o. u likvidaciji, OIB 94214566742, Sesvetski Kraljevec, Ive Politea 64, 10361 Sesvete</derivirana_varijabla>
  </DomainObject.Predmet.StrankaFormatedWithAdressOIB>
  <DomainObject.Predmet.StrankaWithAdress>
    <izvorni_sadrzaj>Marangoni d.o.o. u likvidaciji Sesvetski Kraljevec, Ive Politea 64,10361 Sesvete</izvorni_sadrzaj>
    <derivirana_varijabla naziv="DomainObject.Predmet.StrankaWithAdress_1">Marangoni d.o.o. u likvidaciji Sesvetski Kraljevec, Ive Politea 64,10361 Sesvete</derivirana_varijabla>
  </DomainObject.Predmet.StrankaWithAdress>
  <DomainObject.Predmet.StrankaWithAdressOIB>
    <izvorni_sadrzaj>Marangoni d.o.o. u likvidaciji, OIB 94214566742, Sesvetski Kraljevec, Ive Politea 64,10361 Sesvete</izvorni_sadrzaj>
    <derivirana_varijabla naziv="DomainObject.Predmet.StrankaWithAdressOIB_1">Marangoni d.o.o. u likvidaciji, OIB 94214566742, Sesvetski Kraljevec, Ive Politea 64,10361 Sesvete</derivirana_varijabla>
  </DomainObject.Predmet.StrankaWithAdressOIB>
  <DomainObject.Predmet.StrankaNazivFormated>
    <izvorni_sadrzaj>Marangoni d.o.o. u likvidaciji</izvorni_sadrzaj>
    <derivirana_varijabla naziv="DomainObject.Predmet.StrankaNazivFormated_1">Marangoni d.o.o. u likvidaciji</derivirana_varijabla>
  </DomainObject.Predmet.StrankaNazivFormated>
  <DomainObject.Predmet.StrankaNazivFormatedOIB>
    <izvorni_sadrzaj>Marangoni d.o.o. u likvidaciji, OIB 94214566742</izvorni_sadrzaj>
    <derivirana_varijabla naziv="DomainObject.Predmet.StrankaNazivFormatedOIB_1">Marangoni d.o.o. u likvidaciji, OIB 94214566742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Marangoni d.o.o. u likvidaciji</item>
    </izvorni_sadrzaj>
    <derivirana_varijabla naziv="DomainObject.Predmet.StrankaListFormated_1">
      <item>Marangoni d.o.o. u likvidaciji</item>
    </derivirana_varijabla>
  </DomainObject.Predmet.StrankaListFormated>
  <DomainObject.Predmet.StrankaListFormatedOIB>
    <izvorni_sadrzaj>
      <item>Marangoni d.o.o. u likvidaciji, OIB 94214566742</item>
    </izvorni_sadrzaj>
    <derivirana_varijabla naziv="DomainObject.Predmet.StrankaListFormatedOIB_1">
      <item>Marangoni d.o.o. u likvidaciji, OIB 94214566742</item>
    </derivirana_varijabla>
  </DomainObject.Predmet.StrankaListFormatedOIB>
  <DomainObject.Predmet.StrankaListFormatedWithAdress>
    <izvorni_sadrzaj>
      <item>Marangoni d.o.o. u likvidaciji, Sesvetski Kraljevec, Ive Politea 64, 10361 Sesvete</item>
    </izvorni_sadrzaj>
    <derivirana_varijabla naziv="DomainObject.Predmet.StrankaListFormatedWithAdress_1">
      <item>Marangoni d.o.o. u likvidaciji, Sesvetski Kraljevec, Ive Politea 64, 10361 Sesvete</item>
    </derivirana_varijabla>
  </DomainObject.Predmet.StrankaListFormatedWithAdress>
  <DomainObject.Predmet.StrankaListFormatedWithAdressOIB>
    <izvorni_sadrzaj>
      <item>Marangoni d.o.o. u likvidaciji, OIB 94214566742, Sesvetski Kraljevec, Ive Politea 64, 10361 Sesvete</item>
    </izvorni_sadrzaj>
    <derivirana_varijabla naziv="DomainObject.Predmet.StrankaListFormatedWithAdressOIB_1">
      <item>Marangoni d.o.o. u likvidaciji, OIB 94214566742, Sesvetski Kraljevec, Ive Politea 64, 10361 Sesvete</item>
    </derivirana_varijabla>
  </DomainObject.Predmet.StrankaListFormatedWithAdressOIB>
  <DomainObject.Predmet.StrankaListNazivFormated>
    <izvorni_sadrzaj>
      <item>Marangoni d.o.o. u likvidaciji</item>
    </izvorni_sadrzaj>
    <derivirana_varijabla naziv="DomainObject.Predmet.StrankaListNazivFormated_1">
      <item>Marangoni d.o.o. u likvidaciji</item>
    </derivirana_varijabla>
  </DomainObject.Predmet.StrankaListNazivFormated>
  <DomainObject.Predmet.StrankaListNazivFormatedOIB>
    <izvorni_sadrzaj>
      <item>Marangoni d.o.o. u likvidaciji, OIB 94214566742</item>
    </izvorni_sadrzaj>
    <derivirana_varijabla naziv="DomainObject.Predmet.StrankaListNazivFormatedOIB_1">
      <item>Marangoni d.o.o. u likvidaciji, OIB 94214566742</item>
    </derivirana_varijabla>
  </DomainObject.Predmet.StrankaListNazivFormatedOIB>
  <DomainObject.Predmet.ProtuStrankaListFormated>
    <izvorni_sadrzaj>
      <item>Marangoni d.o.o. u likvidaciji zastupanog po punomoćniku Roberta Valai</item>
    </izvorni_sadrzaj>
    <derivirana_varijabla naziv="DomainObject.Predmet.ProtuStrankaListFormated_1">
      <item>Marangoni d.o.o. u likvidaciji zastupanog po punomoćniku Roberta Valai</item>
    </derivirana_varijabla>
  </DomainObject.Predmet.ProtuStrankaListFormated>
  <DomainObject.Predmet.ProtuStrankaListFormatedOIB>
    <izvorni_sadrzaj>
      <item>Marangoni d.o.o. u likvidaciji, OIB 94214566742 zastupanog po punomoćniku Roberta Valai</item>
    </izvorni_sadrzaj>
    <derivirana_varijabla naziv="DomainObject.Predmet.ProtuStrankaListFormatedOIB_1">
      <item>Marangoni d.o.o. u likvidaciji, OIB 94214566742 zastupanog po punomoćniku Roberta Valai</item>
    </derivirana_varijabla>
  </DomainObject.Predmet.ProtuStrankaListFormatedOIB>
  <DomainObject.Predmet.ProtuStrankaListFormatedWithAdress>
    <izvorni_sadrzaj>
      <item>Marangoni d.o.o. u likvidaciji, Sesvetski Kraljevec, Ive Politea 64, 10361 Sesvete zastupanog po punomoćniku Roberta Valai</item>
    </izvorni_sadrzaj>
    <derivirana_varijabla naziv="DomainObject.Predmet.ProtuStrankaListFormatedWithAdress_1">
      <item>Marangoni d.o.o. u likvidaciji, Sesvetski Kraljevec, Ive Politea 64, 10361 Sesvete zastupanog po punomoćniku Roberta Valai</item>
    </derivirana_varijabla>
  </DomainObject.Predmet.ProtuStrankaListFormatedWithAdress>
  <DomainObject.Predmet.ProtuStrankaListFormatedWithAdressOIB>
    <izvorni_sadrzaj>
      <item>Marangoni d.o.o. u likvidaciji, OIB 94214566742, Sesvetski Kraljevec, Ive Politea 64, 10361 Sesvete zastupanog po punomoćniku Roberta Valai</item>
    </izvorni_sadrzaj>
    <derivirana_varijabla naziv="DomainObject.Predmet.ProtuStrankaListFormatedWithAdressOIB_1">
      <item>Marangoni d.o.o. u likvidaciji, OIB 94214566742, Sesvetski Kraljevec, Ive Politea 64, 10361 Sesvete zastupanog po punomoćniku Roberta Valai</item>
    </derivirana_varijabla>
  </DomainObject.Predmet.ProtuStrankaListFormatedWithAdressOIB>
  <DomainObject.Predmet.ProtuStrankaListNazivFormated>
    <izvorni_sadrzaj>
      <item>Marangoni d.o.o. u likvidaciji</item>
    </izvorni_sadrzaj>
    <derivirana_varijabla naziv="DomainObject.Predmet.ProtuStrankaListNazivFormated_1">
      <item>Marangoni d.o.o. u likvidaciji</item>
    </derivirana_varijabla>
  </DomainObject.Predmet.ProtuStrankaListNazivFormated>
  <DomainObject.Predmet.ProtuStrankaListNazivFormatedOIB>
    <izvorni_sadrzaj>
      <item>Marangoni d.o.o. u likvidaciji, OIB 94214566742</item>
    </izvorni_sadrzaj>
    <derivirana_varijabla naziv="DomainObject.Predmet.ProtuStrankaListNazivFormatedOIB_1">
      <item>Marangoni d.o.o. u likvidaciji, OIB 94214566742</item>
    </derivirana_varijabla>
  </DomainObject.Predmet.ProtuStrankaListNazivFormatedOIB>
  <DomainObject.Predmet.OstaliListFormated>
    <izvorni_sadrzaj>
      <item>Roberta Valai punomoćnik sudionika u postupku Marangoni d.o.o. u likvidaciji</item>
    </izvorni_sadrzaj>
    <derivirana_varijabla naziv="DomainObject.Predmet.OstaliListFormated_1">
      <item>Roberta Valai punomoćnik sudionika u postupku Marangoni d.o.o. u likvidaciji</item>
    </derivirana_varijabla>
  </DomainObject.Predmet.OstaliListFormated>
  <DomainObject.Predmet.OstaliListFormatedOIB>
    <izvorni_sadrzaj>
      <item>Roberta Valai, OIB 29014775510 punomoćnik sudionika u postupku Marangoni d.o.o. u likvidaciji</item>
    </izvorni_sadrzaj>
    <derivirana_varijabla naziv="DomainObject.Predmet.OstaliListFormatedOIB_1">
      <item>Roberta Valai, OIB 29014775510 punomoćnik sudionika u postupku Marangoni d.o.o. u likvidaciji</item>
    </derivirana_varijabla>
  </DomainObject.Predmet.OstaliListFormatedOIB>
  <DomainObject.Predmet.OstaliListFormatedWithAdress>
    <izvorni_sadrzaj>
      <item>Roberta Valai, Gajnice 5, 10000 Zagreb punomoćnik sudionika u postupku Marangoni d.o.o. u likvidaciji</item>
    </izvorni_sadrzaj>
    <derivirana_varijabla naziv="DomainObject.Predmet.OstaliListFormatedWithAdress_1">
      <item>Roberta Valai, Gajnice 5, 10000 Zagreb punomoćnik sudionika u postupku Marangoni d.o.o. u likvidaciji</item>
    </derivirana_varijabla>
  </DomainObject.Predmet.OstaliListFormatedWithAdress>
  <DomainObject.Predmet.OstaliListFormatedWithAdressOIB>
    <izvorni_sadrzaj>
      <item>Roberta Valai, OIB 29014775510, Gajnice 5, 10000 Zagreb punomoćnik sudionika u postupku Marangoni d.o.o. u likvidaciji</item>
    </izvorni_sadrzaj>
    <derivirana_varijabla naziv="DomainObject.Predmet.OstaliListFormatedWithAdressOIB_1">
      <item>Roberta Valai, OIB 29014775510, Gajnice 5, 10000 Zagreb punomoćnik sudionika u postupku Marangoni d.o.o. u likvidaciji</item>
    </derivirana_varijabla>
  </DomainObject.Predmet.OstaliListFormatedWithAdressOIB>
  <DomainObject.Predmet.OstaliListNazivFormated>
    <izvorni_sadrzaj>
      <item>Roberta Valai</item>
    </izvorni_sadrzaj>
    <derivirana_varijabla naziv="DomainObject.Predmet.OstaliListNazivFormated_1">
      <item>Roberta Valai</item>
    </derivirana_varijabla>
  </DomainObject.Predmet.OstaliListNazivFormated>
  <DomainObject.Predmet.OstaliListNazivFormatedOIB>
    <izvorni_sadrzaj>
      <item>Roberta Valai, OIB 29014775510</item>
    </izvorni_sadrzaj>
    <derivirana_varijabla naziv="DomainObject.Predmet.OstaliListNazivFormatedOIB_1">
      <item>Roberta Valai, OIB 29014775510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Marangoni d.o.o. u likvidaciji</izvorni_sadrzaj>
    <derivirana_varijabla naziv="DomainObject.Predmet.StrankaIDrugi_1">Marangoni d.o.o. u likvidaciji</derivirana_varijabla>
  </DomainObject.Predmet.StrankaIDrugi>
  <DomainObject.Predmet.ProtustrankaIDrugi>
    <izvorni_sadrzaj>Marangoni d.o.o. u likvidaciji</izvorni_sadrzaj>
    <derivirana_varijabla naziv="DomainObject.Predmet.ProtustrankaIDrugi_1">Marangoni d.o.o. u likvidaciji</derivirana_varijabla>
  </DomainObject.Predmet.ProtustrankaIDrugi>
  <DomainObject.Predmet.StrankaIDrugiAdressOIB>
    <izvorni_sadrzaj>Marangoni d.o.o. u likvidaciji, OIB 94214566742, Sesvetski Kraljevec, Ive Politea 64, 10361 Sesvete</izvorni_sadrzaj>
    <derivirana_varijabla naziv="DomainObject.Predmet.StrankaIDrugiAdressOIB_1">Marangoni d.o.o. u likvidaciji, OIB 94214566742, Sesvetski Kraljevec, Ive Politea 64, 10361 Sesvete</derivirana_varijabla>
  </DomainObject.Predmet.StrankaIDrugiAdressOIB>
  <DomainObject.Predmet.ProtustrankaIDrugiAdressOIB>
    <izvorni_sadrzaj>Marangoni d.o.o. u likvidaciji, OIB 94214566742, Sesvetski Kraljevec, Ive Politea 64, 10361 Sesvete</izvorni_sadrzaj>
    <derivirana_varijabla naziv="DomainObject.Predmet.ProtustrankaIDrugiAdressOIB_1">Marangoni d.o.o. u likvidaciji, OIB 94214566742, Sesvetski Kraljevec, Ive Politea 64,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Marangoni d.o.o. u likvidaciji</item>
      <item>Marangoni d.o.o. u likvidaciji</item>
      <item>Roberta Valai</item>
    </izvorni_sadrzaj>
    <derivirana_varijabla naziv="DomainObject.Predmet.SudioniciListNaziv_1">
      <item>Marangoni d.o.o. u likvidaciji</item>
      <item>Marangoni d.o.o. u likvidaciji</item>
      <item>Roberta Valai</item>
    </derivirana_varijabla>
  </DomainObject.Predmet.SudioniciListNaziv>
  <DomainObject.Predmet.SudioniciListAdressOIB>
    <izvorni_sadrzaj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Gajnice 5,10000 Zagreb</item>
    </izvorni_sadrzaj>
    <derivirana_varijabla naziv="DomainObject.Predmet.SudioniciListAdressOIB_1"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Gajnice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94214566742</item>
      <item>, OIB 94214566742</item>
      <item>, OIB 29014775510</item>
    </izvorni_sadrzaj>
    <derivirana_varijabla naziv="DomainObject.Predmet.SudioniciListNazivOIB_1">
      <item>, OIB 94214566742</item>
      <item>, OIB 94214566742</item>
      <item>, OIB 29014775510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608</properties:Words>
  <properties:Characters>3584</properties:Characters>
  <properties:Lines>106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2015-10-01T11:22:00Z</dcterms:created>
  <dc:creator>nribaric</dc:creator>
  <cp:lastModifiedBy>Jadranka Zelić</cp:lastModifiedBy>
  <cp:lastPrinted>2015-10-01T11:21:00Z</cp:lastPrinted>
  <dcterms:modified xmlns:xsi="http://www.w3.org/2001/XMLSchema-instance" xsi:type="dcterms:W3CDTF">2015-10-01T11:23:00Z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