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7d53" w14:paraId="dae7d53" w:rsidRDefault="00AE649C" w:rsidP="0003200B" w:rsidR="00AE649C" w:rsidRPr="00B76F3C">
      <w:pPr>
        <w:pStyle w:val="Bezproreda"/>
        <w15:collapsed w:val="false"/>
      </w:pPr>
    </w:p>
    <w:p w:rsidRDefault="0003200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3200B" w:rsidP="0003200B" w:rsidR="0003200B">
      <w:r>
        <w:t>1 St-182/2016-13</w:t>
      </w:r>
    </w:p>
    <w:p w:rsidRDefault="0003200B" w:rsidP="0003200B" w:rsidR="0003200B"/>
    <w:p w:rsidRDefault="0003200B" w:rsidP="0003200B" w:rsidR="0003200B"/>
    <w:p w:rsidRDefault="0003200B" w:rsidP="0003200B" w:rsidR="0003200B"/>
    <w:p w:rsidRDefault="0003200B" w:rsidP="0003200B" w:rsidR="0003200B">
      <w:pPr>
        <w:jc w:val="center"/>
      </w:pPr>
      <w:r>
        <w:t>R E P U B L I K A    H R V A T S K A</w:t>
      </w:r>
    </w:p>
    <w:p w:rsidRDefault="0003200B" w:rsidP="0003200B" w:rsidR="0003200B">
      <w:pPr>
        <w:pStyle w:val="Bezproreda"/>
        <w:jc w:val="center"/>
      </w:pPr>
      <w:r>
        <w:t>R J E Š E N J E</w:t>
      </w:r>
    </w:p>
    <w:p w:rsidRDefault="0003200B" w:rsidP="0003200B" w:rsidR="0003200B">
      <w:pPr>
        <w:pStyle w:val="Bezproreda"/>
        <w:jc w:val="center"/>
      </w:pPr>
    </w:p>
    <w:p w:rsidRDefault="0003200B" w:rsidP="0003200B" w:rsidR="0003200B">
      <w:pPr>
        <w:pStyle w:val="Bezproreda"/>
        <w:jc w:val="center"/>
      </w:pPr>
    </w:p>
    <w:p w:rsidRDefault="0003200B" w:rsidP="0003200B" w:rsidR="0003200B">
      <w:pPr>
        <w:pStyle w:val="Bezproreda"/>
      </w:pPr>
      <w:r>
        <w:t>TRGOVAČKI SUD U BJELOVARU, po sucu Branki Pleskalt, u postupku radi naknadne diobe stečajne mase stečajnog dužnika VITAFLORA d.o.o. za proizvodnju i trgovinu, u stečaju,  ČAČINCI, Braće Radića 32, OIB: 12391687003, odlučujući po službenoj dužnosti o određivanju upisa stečajne mase u sudski registar, dana 18. kolovoza  2016. godine</w:t>
      </w:r>
    </w:p>
    <w:p w:rsidRDefault="0003200B" w:rsidP="0003200B" w:rsidR="0003200B">
      <w:pPr>
        <w:pStyle w:val="Bezproreda"/>
      </w:pPr>
    </w:p>
    <w:p w:rsidRDefault="0003200B" w:rsidP="0003200B" w:rsidR="0003200B">
      <w:pPr>
        <w:pStyle w:val="Bezproreda"/>
      </w:pPr>
    </w:p>
    <w:p w:rsidRDefault="0003200B" w:rsidP="0003200B" w:rsidR="0003200B">
      <w:pPr>
        <w:pStyle w:val="Bezproreda"/>
        <w:jc w:val="center"/>
      </w:pPr>
      <w:r>
        <w:t>r i j e š i o    j e</w:t>
      </w:r>
    </w:p>
    <w:p w:rsidRDefault="0003200B" w:rsidP="0003200B" w:rsidR="0003200B">
      <w:pPr>
        <w:pStyle w:val="Bezproreda"/>
      </w:pPr>
    </w:p>
    <w:p w:rsidRDefault="0003200B" w:rsidP="0003200B" w:rsidR="0003200B">
      <w:pPr>
        <w:pStyle w:val="Bezproreda"/>
      </w:pPr>
    </w:p>
    <w:p w:rsidRDefault="0003200B" w:rsidP="0003200B" w:rsidR="0003200B">
      <w:pPr>
        <w:pStyle w:val="Bezproreda"/>
      </w:pPr>
      <w:r>
        <w:t>I Određuje se nastavak stečajnog postupka nad stečajnom masom dužnika VITAFLORA d.o.o. za proizvodnju i trgovinu, u stečaju,  ČAČINCI, Braće Radića 32, OIB: 12391687003, radi naknadne diobe.</w:t>
      </w:r>
    </w:p>
    <w:p w:rsidRDefault="0003200B" w:rsidP="0003200B" w:rsidR="0003200B">
      <w:pPr>
        <w:pStyle w:val="Bezproreda"/>
      </w:pPr>
    </w:p>
    <w:p w:rsidRDefault="0003200B" w:rsidP="0003200B" w:rsidR="0003200B">
      <w:pPr>
        <w:pStyle w:val="Bezproreda"/>
      </w:pPr>
      <w:r>
        <w:t>II Određuje se po službenoj dužnosti upis u sudski registar stečajne mase brisanog dužnika VITAFLORA d.o.o. za proizvodnju i trgovinu, u stečaju, ČAČINCI, Braće Radića 32, OIB: 12391687003, sa sjedištem stečajnog upravitelja Mije Rončević iz Osijeka, Vijenac Ivana Meštrovića  74, OIB: 97146101285.</w:t>
      </w:r>
    </w:p>
    <w:p w:rsidRDefault="0003200B" w:rsidP="0003200B" w:rsidR="0003200B">
      <w:pPr>
        <w:pStyle w:val="Bezproreda"/>
      </w:pPr>
    </w:p>
    <w:p w:rsidRDefault="0003200B" w:rsidP="0003200B" w:rsidR="0003200B">
      <w:pPr>
        <w:pStyle w:val="Bezproreda"/>
      </w:pPr>
      <w:r>
        <w:t>II</w:t>
      </w:r>
      <w:r>
        <w:t>I</w:t>
      </w:r>
      <w:bookmarkStart w:name="_GoBack" w:id="0"/>
      <w:bookmarkEnd w:id="0"/>
      <w:r>
        <w:t xml:space="preserve"> U sudski registar pored stečajne mase određuje se i upis stečajnog upravitelja Mije Rončević iz Osijeka, Vijenac Ivana Meštrovića  74, OIB: 97146101285.</w:t>
      </w:r>
    </w:p>
    <w:p w:rsidRDefault="0003200B" w:rsidP="0003200B" w:rsidR="0003200B">
      <w:pPr>
        <w:pStyle w:val="Bezproreda"/>
      </w:pPr>
    </w:p>
    <w:p w:rsidRDefault="0003200B" w:rsidP="0003200B" w:rsidR="0003200B">
      <w:pPr>
        <w:pStyle w:val="Bezproreda"/>
      </w:pPr>
    </w:p>
    <w:p w:rsidRDefault="0003200B" w:rsidP="0003200B" w:rsidR="0003200B">
      <w:pPr>
        <w:pStyle w:val="Bezproreda"/>
      </w:pPr>
    </w:p>
    <w:p w:rsidRDefault="0003200B" w:rsidP="0003200B" w:rsidR="0003200B">
      <w:pPr>
        <w:pStyle w:val="Bezproreda"/>
        <w:jc w:val="center"/>
      </w:pPr>
      <w:r>
        <w:t>Obrazloženje</w:t>
      </w:r>
    </w:p>
    <w:p w:rsidRDefault="0003200B" w:rsidP="0003200B" w:rsidR="0003200B">
      <w:pPr>
        <w:pStyle w:val="Bezproreda"/>
        <w:jc w:val="center"/>
      </w:pPr>
    </w:p>
    <w:p w:rsidRDefault="0003200B" w:rsidP="0003200B" w:rsidR="0003200B">
      <w:pPr>
        <w:pStyle w:val="Bezproreda"/>
      </w:pPr>
      <w:r>
        <w:t xml:space="preserve">Rješenjem ovog suda </w:t>
      </w:r>
      <w:proofErr w:type="spellStart"/>
      <w:r>
        <w:t>posl</w:t>
      </w:r>
      <w:proofErr w:type="spellEnd"/>
      <w:r>
        <w:t xml:space="preserve">. br. 1 St-182/2016-9 od 13. srpnja 2016. godine otvoren je i zaključen stečajni postupak nad dužnikom VITAFLORA d.o.o. za proizvodnju i trgovinu, u stečaju,  ČAČINCI, Braće Radića 32, OIB: 12391687003, te je  nakon pravomoćnosti rješenja stečajni dužnik brisan  iz sudskog registra,  pa isti više ne postoji kao pravna osoba. </w:t>
      </w:r>
    </w:p>
    <w:p w:rsidRDefault="0003200B" w:rsidP="0003200B" w:rsidR="0003200B">
      <w:pPr>
        <w:pStyle w:val="Bezproreda"/>
      </w:pPr>
    </w:p>
    <w:p w:rsidRDefault="0003200B" w:rsidP="0003200B" w:rsidR="0003200B">
      <w:pPr>
        <w:pStyle w:val="Bezproreda"/>
      </w:pPr>
      <w:r>
        <w:t xml:space="preserve">Podneskom od 18. kolovoza 2016. godine stečajni upravitelj predložio je da sudac donese rješenje o nastavku postupka u odnosu na stečajnu masu te  odredi upis stečajne mase </w:t>
      </w:r>
      <w:r>
        <w:lastRenderedPageBreak/>
        <w:t xml:space="preserve">stečajnog dužnika </w:t>
      </w:r>
      <w:proofErr w:type="spellStart"/>
      <w:r>
        <w:t>Vitaflora</w:t>
      </w:r>
      <w:proofErr w:type="spellEnd"/>
      <w:r>
        <w:t xml:space="preserve"> d.o.o. za proizvodnju i trgovinu, u stečaju,  </w:t>
      </w:r>
      <w:proofErr w:type="spellStart"/>
      <w:r>
        <w:t>Čačinci</w:t>
      </w:r>
      <w:proofErr w:type="spellEnd"/>
      <w:r>
        <w:t xml:space="preserve">, budući postoji naknadno pronađena imovina. </w:t>
      </w:r>
    </w:p>
    <w:p w:rsidRDefault="0003200B" w:rsidP="0003200B" w:rsidR="0003200B">
      <w:pPr>
        <w:pStyle w:val="Bezproreda"/>
      </w:pPr>
    </w:p>
    <w:p w:rsidRDefault="0003200B" w:rsidP="0003200B" w:rsidR="0003200B">
      <w:pPr>
        <w:pStyle w:val="Bezproreda"/>
      </w:pPr>
      <w:r>
        <w:t xml:space="preserve">Postupak je nastavljen zbog toga što je naknadno pronađena imovine koja ulazi u stečajnu masu brisanog dužnika, te je istu imovinu potrebno unovčiti a prikupljenim sredstvima namiriti tražbine vjerovnika. </w:t>
      </w:r>
    </w:p>
    <w:p w:rsidRDefault="0003200B" w:rsidP="0003200B" w:rsidR="0003200B">
      <w:pPr>
        <w:pStyle w:val="Bezproreda"/>
      </w:pPr>
    </w:p>
    <w:p w:rsidRDefault="0003200B" w:rsidP="0003200B" w:rsidR="0003200B">
      <w:pPr>
        <w:pStyle w:val="Bezproreda"/>
      </w:pPr>
      <w:r>
        <w:t>Iz tih razloga ostvarene su pretpostavke upisa stečajne mase u sudski registar, pa je odlučeno kao u izreci ovog rješenja na temelju odredbe čl. 289. st. 5. i čl. 438. Stečajnog zakona (NN br. 71/15), koje odredbe se primjenjuju retroaktivno i na ovaj postupak temeljem čl. 441. st. 2. istog Zakona.</w:t>
      </w:r>
    </w:p>
    <w:p w:rsidRDefault="0003200B" w:rsidP="0003200B" w:rsidR="0003200B">
      <w:pPr>
        <w:pStyle w:val="Bezproreda"/>
      </w:pPr>
    </w:p>
    <w:p w:rsidRDefault="0003200B" w:rsidP="0003200B" w:rsidR="0003200B">
      <w:pPr>
        <w:pStyle w:val="Bezproreda"/>
      </w:pPr>
      <w:r>
        <w:t>U Bjelovaru, 18. kolovoza  2016.</w:t>
      </w:r>
    </w:p>
    <w:p w:rsidRDefault="0003200B" w:rsidP="0003200B" w:rsidR="0003200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03200B" w:rsidP="0003200B" w:rsidR="0003200B">
      <w:pPr>
        <w:pStyle w:val="Bezproreda"/>
      </w:pPr>
    </w:p>
    <w:p w:rsidRDefault="0003200B" w:rsidP="0003200B" w:rsidR="0003200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</w:t>
      </w:r>
    </w:p>
    <w:p w:rsidRDefault="0003200B" w:rsidP="0003200B" w:rsidR="0003200B">
      <w:pPr>
        <w:pStyle w:val="Bezproreda"/>
      </w:pPr>
    </w:p>
    <w:p w:rsidRDefault="0003200B" w:rsidP="0003200B" w:rsidR="0003200B">
      <w:pPr>
        <w:pStyle w:val="Bezproreda"/>
      </w:pPr>
    </w:p>
    <w:p w:rsidRDefault="0003200B" w:rsidP="0003200B" w:rsidR="0003200B">
      <w:pPr>
        <w:pStyle w:val="Bezproreda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03200B" w:rsidP="0003200B" w:rsidR="0003200B">
      <w:pPr>
        <w:pStyle w:val="Bezproreda"/>
      </w:pPr>
    </w:p>
    <w:p w:rsidRDefault="0003200B" w:rsidP="0003200B" w:rsidR="0003200B">
      <w:pPr>
        <w:pStyle w:val="Bezproreda"/>
      </w:pPr>
    </w:p>
    <w:p w:rsidRDefault="0003200B" w:rsidP="0003200B" w:rsidR="0003200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3200B" w:rsidP="0003200B" w:rsidR="0003200B">
      <w:pPr>
        <w:pStyle w:val="Bezproreda"/>
      </w:pPr>
      <w:r>
        <w:t>Dna: stečajnom upravitelju</w:t>
      </w:r>
    </w:p>
    <w:p w:rsidRDefault="0003200B" w:rsidP="0003200B" w:rsidR="0003200B">
      <w:pPr>
        <w:pStyle w:val="Bezproreda"/>
      </w:pPr>
      <w:r>
        <w:t xml:space="preserve">         sudskom registru-ovdje,</w:t>
      </w:r>
    </w:p>
    <w:p w:rsidRDefault="0003200B" w:rsidP="0003200B" w:rsidR="0003200B">
      <w:pPr>
        <w:pStyle w:val="Bezproreda"/>
      </w:pPr>
      <w:r>
        <w:t xml:space="preserve">         e-oglasna ploča suda</w:t>
      </w:r>
    </w:p>
    <w:p w:rsidRDefault="0003200B" w:rsidP="0003200B" w:rsidR="0003200B">
      <w:pPr>
        <w:pStyle w:val="Bezproreda"/>
      </w:pPr>
      <w:r>
        <w:t xml:space="preserve">         kal. 8 dana</w:t>
      </w:r>
    </w:p>
    <w:p w:rsidRDefault="0003200B" w:rsidP="0003200B" w:rsidR="0003200B">
      <w:pPr>
        <w:pStyle w:val="Bezproreda"/>
      </w:pPr>
      <w:r>
        <w:t xml:space="preserve">Bjelovar, 18. 08. 2016.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200B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78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St-182/2016-13</izvorni_sadrzaj>
    <derivirana_varijabla naziv="DomainObject.Oznaka_1">St-182/2016-13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17. kolovoza 2016.</izvorni_sadrzaj>
    <derivirana_varijabla naziv="DomainObject.Predmet.DatumArhiviranja_1">17. kolovoza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2016.</izvorni_sadrzaj>
    <derivirana_varijabla naziv="DomainObject.Predmet.DatumRjesavanja_1">14. srpnja 2016.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17. kolovoza 2016.</izvorni_sadrzaj>
    <derivirana_varijabla naziv="DomainObject.Predmet.DatumZatvaranja_1">17. kolovoza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hr.ibm.icms.common.model.sluzbeneosobe.UstrojstvenaJedinica@2e202e2[id=5722, dbStatus=null, naziv=Sudska pisarnica, oznaka=null, sudac=null]</izvorni_sadrzaj>
    <derivirana_varijabla naziv="DomainObject.Predmet.MjestoCuvanja_1">hr.ibm.icms.common.model.sluzbeneosobe.UstrojstvenaJedinica@2e202e2[id=5722, dbStatus=null, naziv=Sudska pisarnica,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VITAFLORA društvo s ograničenom odgovornošću za proizvodnju i trgovinu, Čačinci</izvorni_sadrzaj>
    <derivirana_varijabla naziv="DomainObject.Predmet.ProtustrankaFormated_1">  VITAFLORA društvo s ograničenom odgovornošću za proizvodnju i trgovinu, Čačinci</derivirana_varijabla>
  </DomainObject.Predmet.ProtustrankaFormated>
  <DomainObject.Predmet.ProtustrankaFormatedOIB>
    <izvorni_sadrzaj>  VITAFLORA društvo s ograničenom odgovornošću za proizvodnju i trgovinu, Čačinci, OIB 12391687003</izvorni_sadrzaj>
    <derivirana_varijabla naziv="DomainObject.Predmet.ProtustrankaFormatedOIB_1">  VITAFLORA društvo s ograničenom odgovornošću za proizvodnju i trgovinu, Čačinci, OIB 12391687003</derivirana_varijabla>
  </DomainObject.Predmet.ProtustrankaFormatedOIB>
  <DomainObject.Predmet.ProtustrankaFormatedWithAdress>
    <izvorni_sadrzaj> VITAFLORA društvo s ograničenom odgovornošću za proizvodnju i trgovinu, Čačinci, Braće Radića 32, 33514 Čačinci</izvorni_sadrzaj>
    <derivirana_varijabla naziv="DomainObject.Predmet.ProtustrankaFormatedWithAdress_1"> VITAFLORA društvo s ograničenom odgovornošću za proizvodnju i trgovinu, Čačinci, Braće Radića 32, 33514 Čačinci</derivirana_varijabla>
  </DomainObject.Predmet.ProtustrankaFormatedWithAdress>
  <DomainObject.Predmet.ProtustrankaFormatedWithAdressOIB>
    <izvorni_sadrzaj> VITAFLORA društvo s ograničenom odgovornošću za proizvodnju i trgovinu, Čačinci, OIB 12391687003, Braće Radića 32, 33514 Čačinci</izvorni_sadrzaj>
    <derivirana_varijabla naziv="DomainObject.Predmet.ProtustrankaFormatedWithAdressOIB_1"> VITAFLORA društvo s ograničenom odgovornošću za proizvodnju i trgovinu, Čačinci, OIB 12391687003, Braće Radića 32, 33514 Čačinci</derivirana_varijabla>
  </DomainObject.Predmet.ProtustrankaFormatedWithAdressOIB>
  <DomainObject.Predmet.ProtustrankaWithAdress>
    <izvorni_sadrzaj>VITAFLORA društvo s ograničenom odgovornošću za proizvodnju i trgovinu, Čačinci Braće Radića 32, 33514 Čačinci</izvorni_sadrzaj>
    <derivirana_varijabla naziv="DomainObject.Predmet.ProtustrankaWithAdress_1">VITAFLORA društvo s ograničenom odgovornošću za proizvodnju i trgovinu, Čačinci Braće Radića 32, 33514 Čačinci</derivirana_varijabla>
  </DomainObject.Predmet.ProtustrankaWithAdress>
  <DomainObject.Predmet.ProtustrankaWithAdressOIB>
    <izvorni_sadrzaj>VITAFLORA društvo s ograničenom odgovornošću za proizvodnju i trgovinu, Čačinci, OIB 12391687003, Braće Radića 32, 33514 Čačinci</izvorni_sadrzaj>
    <derivirana_varijabla naziv="DomainObject.Predmet.ProtustrankaWithAdressOIB_1">VITAFLORA društvo s ograničenom odgovornošću za proizvodnju i trgovinu, Čačinci, OIB 12391687003, Braće Radića 32, 33514 Čačinci</derivirana_varijabla>
  </DomainObject.Predmet.ProtustrankaWithAdressOIB>
  <DomainObject.Predmet.ProtustrankaNazivFormated>
    <izvorni_sadrzaj>VITAFLORA društvo s ograničenom odgovornošću za proizvodnju i trgovinu, Čačinci</izvorni_sadrzaj>
    <derivirana_varijabla naziv="DomainObject.Predmet.ProtustrankaNazivFormated_1">VITAFLORA društvo s ograničenom odgovornošću za proizvodnju i trgovinu, Čačinci</derivirana_varijabla>
  </DomainObject.Predmet.ProtustrankaNazivFormated>
  <DomainObject.Predmet.ProtustrankaNazivFormatedOIB>
    <izvorni_sadrzaj>VITAFLORA društvo s ograničenom odgovornošću za proizvodnju i trgovinu, Čačinci, OIB 12391687003</izvorni_sadrzaj>
    <derivirana_varijabla naziv="DomainObject.Predmet.ProtustrankaNazivFormatedOIB_1">VITAFLORA društvo s ograničenom odgovornošću za proizvodnju i trgovinu, Čačinci, OIB 12391687003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VITAFLORA društvo s ograničenom odgovornošću za proizvodnju i trgovinu, Čačinci</item>
    </izvorni_sadrzaj>
    <derivirana_varijabla naziv="DomainObject.Predmet.ProtuStrankaListFormated_1">
      <item>VITAFLORA društvo s ograničenom odgovornošću za proizvodnju i trgovinu, Čačinci</item>
    </derivirana_varijabla>
  </DomainObject.Predmet.ProtuStrankaListFormated>
  <DomainObject.Predmet.ProtuStrankaListFormatedOIB>
    <izvorni_sadrzaj>
      <item>VITAFLORA društvo s ograničenom odgovornošću za proizvodnju i trgovinu, Čačinci, OIB 12391687003</item>
    </izvorni_sadrzaj>
    <derivirana_varijabla naziv="DomainObject.Predmet.ProtuStrankaListFormatedOIB_1">
      <item>VITAFLORA društvo s ograničenom odgovornošću za proizvodnju i trgovinu, Čačinci, OIB 12391687003</item>
    </derivirana_varijabla>
  </DomainObject.Predmet.ProtuStrankaListFormatedOIB>
  <DomainObject.Predmet.ProtuStrankaListFormatedWithAdress>
    <izvorni_sadrzaj>
      <item>VITAFLORA društvo s ograničenom odgovornošću za proizvodnju i trgovinu, Čačinci, Braće Radića 32, 33514 Čačinci</item>
    </izvorni_sadrzaj>
    <derivirana_varijabla naziv="DomainObject.Predmet.ProtuStrankaListFormatedWithAdress_1">
      <item>VITAFLORA društvo s ograničenom odgovornošću za proizvodnju i trgovinu, Čačinci, Braće Radića 32, 33514 Čačinci</item>
    </derivirana_varijabla>
  </DomainObject.Predmet.ProtuStrankaListFormatedWithAdress>
  <DomainObject.Predmet.ProtuStrankaListFormatedWithAdressOIB>
    <izvorni_sadrzaj>
      <item>VITAFLORA društvo s ograničenom odgovornošću za proizvodnju i trgovinu, Čačinci, OIB 12391687003, Braće Radića 32, 33514 Čačinci</item>
    </izvorni_sadrzaj>
    <derivirana_varijabla naziv="DomainObject.Predmet.ProtuStrankaListFormatedWithAdressOIB_1">
      <item>VITAFLORA društvo s ograničenom odgovornošću za proizvodnju i trgovinu, Čačinci, OIB 12391687003, Braće Radića 32, 33514 Čačinci</item>
    </derivirana_varijabla>
  </DomainObject.Predmet.ProtuStrankaListFormatedWithAdressOIB>
  <DomainObject.Predmet.ProtuStrankaListNazivFormated>
    <izvorni_sadrzaj>
      <item>VITAFLORA društvo s ograničenom odgovornošću za proizvodnju i trgovinu, Čačinci</item>
    </izvorni_sadrzaj>
    <derivirana_varijabla naziv="DomainObject.Predmet.ProtuStrankaListNazivFormated_1">
      <item>VITAFLORA društvo s ograničenom odgovornošću za proizvodnju i trgovinu, Čačinci</item>
    </derivirana_varijabla>
  </DomainObject.Predmet.ProtuStrankaListNazivFormated>
  <DomainObject.Predmet.ProtuStrankaListNazivFormatedOIB>
    <izvorni_sadrzaj>
      <item>VITAFLORA društvo s ograničenom odgovornošću za proizvodnju i trgovinu, Čačinci, OIB 12391687003</item>
    </izvorni_sadrzaj>
    <derivirana_varijabla naziv="DomainObject.Predmet.ProtuStrankaListNazivFormatedOIB_1">
      <item>VITAFLORA društvo s ograničenom odgovornošću za proizvodnju i trgovinu, Čačinci, OIB 12391687003</item>
    </derivirana_varijabla>
  </DomainObject.Predmet.ProtuStrankaListNazivFormatedOIB>
  <DomainObject.Predmet.OstaliListFormated>
    <izvorni_sadrzaj>
      <item>Miško Šimon</item>
      <item>ŽDO U BJELOVARU</item>
      <item>POREZNA UPRAVA U VIROVITICI</item>
    </izvorni_sadrzaj>
    <derivirana_varijabla naziv="DomainObject.Predmet.OstaliListFormated_1">
      <item>Miško Šimon</item>
      <item>ŽDO U BJELOVARU</item>
      <item>POREZNA UPRAVA U VIROVITICI</item>
    </derivirana_varijabla>
  </DomainObject.Predmet.OstaliListFormated>
  <DomainObject.Predmet.OstaliListFormatedOIB>
    <izvorni_sadrzaj>
      <item>Miško Šimon, OIB 62802176478</item>
      <item>ŽDO U BJELOVARU</item>
      <item>POREZNA UPRAVA U VIROVITICI</item>
    </izvorni_sadrzaj>
    <derivirana_varijabla naziv="DomainObject.Predmet.OstaliListFormatedOIB_1">
      <item>Miško Šimon, OIB 62802176478</item>
      <item>ŽDO U BJELOVARU</item>
      <item>POREZNA UPRAVA U VIROVITICI</item>
    </derivirana_varijabla>
  </DomainObject.Predmet.OstaliListFormatedOIB>
  <DomainObject.Predmet.OstaliListFormatedWithAdress>
    <izvorni_sadrzaj>
      <item>Miško Šimon, Manastirska 5/a., 33515 Duzluk</item>
      <item>ŽDO U BJELOVARU</item>
      <item>POREZNA UPRAVA U VIROVITICI</item>
    </izvorni_sadrzaj>
    <derivirana_varijabla naziv="DomainObject.Predmet.OstaliListFormatedWithAdress_1">
      <item>Miško Šimon, Manastirska 5/a., 33515 Duzluk</item>
      <item>ŽDO U BJELOVARU</item>
      <item>POREZNA UPRAVA U VIROVITICI</item>
    </derivirana_varijabla>
  </DomainObject.Predmet.OstaliListFormatedWithAdress>
  <DomainObject.Predmet.OstaliListFormatedWithAdressOIB>
    <izvorni_sadrzaj>
      <item>Miško Šimon, OIB 62802176478, Manastirska 5/a., 33515 Duzluk</item>
      <item>ŽDO U BJELOVARU</item>
      <item>POREZNA UPRAVA U VIROVITICI</item>
    </izvorni_sadrzaj>
    <derivirana_varijabla naziv="DomainObject.Predmet.OstaliListFormatedWithAdressOIB_1">
      <item>Miško Šimon, OIB 62802176478, Manastirska 5/a., 33515 Duzluk</item>
      <item>ŽDO U BJELOVARU</item>
      <item>POREZNA UPRAVA U VIROVITICI</item>
    </derivirana_varijabla>
  </DomainObject.Predmet.OstaliListFormatedWithAdressOIB>
  <DomainObject.Predmet.OstaliListNazivFormated>
    <izvorni_sadrzaj>
      <item>Miško Šimon</item>
      <item>ŽDO U BJELOVARU</item>
      <item>POREZNA UPRAVA U VIROVITICI</item>
    </izvorni_sadrzaj>
    <derivirana_varijabla naziv="DomainObject.Predmet.OstaliListNazivFormated_1">
      <item>Miško Šimon</item>
      <item>ŽDO U BJELOVARU</item>
      <item>POREZNA UPRAVA U VIROVITICI</item>
    </derivirana_varijabla>
  </DomainObject.Predmet.OstaliListNazivFormated>
  <DomainObject.Predmet.OstaliListNazivFormatedOIB>
    <izvorni_sadrzaj>
      <item>Miško Šimon, OIB 62802176478</item>
      <item>ŽDO U BJELOVARU</item>
      <item>POREZNA UPRAVA U VIROVITICI</item>
    </izvorni_sadrzaj>
    <derivirana_varijabla naziv="DomainObject.Predmet.OstaliListNazivFormatedOIB_1">
      <item>Miško Šimon, OIB 62802176478</item>
      <item>ŽDO U BJELOVARU</item>
      <item>POREZNA UPRAVA U VIROVITICI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>St-182/2016-13</izvorni_sadrzaj>
    <derivirana_varijabla naziv="DomainObject.PoslovniBrojDokumenta_1">St-182/2016-13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VITAFLORA društvo s ograničenom odgovornošću za proizvodnju i trgovinu, Čačinci</izvorni_sadrzaj>
    <derivirana_varijabla naziv="DomainObject.Predmet.ProtustrankaIDrugi_1">VITAFLORA društvo s ograničenom odgovornošću za proizvodnju i trgovinu, Čačinci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VITAFLORA društvo s ograničenom odgovornošću za proizvodnju i trgovinu, Čačinci, OIB 12391687003, Braće Radića 32, 33514 Čačinci</izvorni_sadrzaj>
    <derivirana_varijabla naziv="DomainObject.Predmet.ProtustrankaIDrugiAdressOIB_1">VITAFLORA društvo s ograničenom odgovornošću za proizvodnju i trgovinu, Čačinci, OIB 12391687003, Braće Radića 32,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2016.</izvorni_sadrzaj>
    <derivirana_varijabla naziv="DomainObject.Predmet.OdlukaRjesenje.DatumDonosenjaOdluke_1">13. srpnja 2016.</derivirana_varijabla>
  </DomainObject.Predmet.OdlukaRjesenje.DatumDonosenjaOdluke>
  <DomainObject.Predmet.OdlukaRjesenje.DatumPravomocnosti>
    <izvorni_sadrzaj>1. kolovoza 2016.</izvorni_sadrzaj>
    <derivirana_varijabla naziv="DomainObject.Predmet.OdlukaRjesenje.DatumPravomocnosti_1">1. kolovoza 2016.</derivirana_varijabla>
  </DomainObject.Predmet.OdlukaRjesenje.DatumPravomocnosti>
  <DomainObject.Predmet.OdlukaRjesenje.Oznaka>
    <izvorni_sadrzaj>St-182/2016-9</izvorni_sadrzaj>
    <derivirana_varijabla naziv="DomainObject.Predmet.OdlukaRjesenje.Oznaka_1">St-182/2016-9</derivirana_varijabla>
  </DomainObject.Predmet.OdlukaRjesenje.Oznaka>
  <DomainObject.Predmet.SudioniciListNaziv>
    <izvorni_sadrzaj>
      <item>FINA, RC ZAGREB, Podružnica Bjelovar</item>
      <item>VITAFLORA društvo s ograničenom odgovornošću za proizvodnju i trgovinu, Čačinci</item>
      <item>Miško Šimon</item>
      <item>ŽDO U BJELOVARU</item>
      <item>POREZNA UPRAVA U VIROVITICI</item>
    </izvorni_sadrzaj>
    <derivirana_varijabla naziv="DomainObject.Predmet.SudioniciListNaziv_1">
      <item>FINA, RC ZAGREB, Podružnica Bjelovar</item>
      <item>VITAFLORA društvo s ograničenom odgovornošću za proizvodnju i trgovinu, Čačinci</item>
      <item>Miško Šimon</item>
      <item>ŽDO U BJELOVARU</item>
      <item>POREZNA UPRAVA U VIROVITICI</item>
    </derivirana_varijabla>
  </DomainObject.Predmet.SudioniciListNaziv>
  <DomainObject.Predmet.SudioniciListAdressOIB>
    <izvorni_sadrzaj>
      <item>FINA, RC ZAGREB, Podružnica Bjelovar, OIB 85821130368, F. Supila 4,43000 Bjelovar</item>
      <item>VITAFLORA društvo s ograničenom odgovornošću za proizvodnju i trgovinu, Čačinci, OIB 12391687003, Braće Radića 32,33514 Čačinci</item>
      <item>Miško Šimon, OIB 62802176478, Manastirska 5/a.,33515 Duzluk</item>
      <item>ŽDO U BJELOVARU</item>
      <item>POREZNA UPRAVA U VIROVITICI</item>
    </izvorni_sadrzaj>
    <derivirana_varijabla naziv="DomainObject.Predmet.SudioniciListAdressOIB_1">
      <item>FINA, RC ZAGREB, Podružnica Bjelovar, OIB 85821130368, F. Supila 4,43000 Bjelovar</item>
      <item>VITAFLORA društvo s ograničenom odgovornošću za proizvodnju i trgovinu, Čačinci, OIB 12391687003, Braće Radića 32,33514 Čačinci</item>
      <item>Miško Šimon, OIB 62802176478, Manastirska 5/a.,33515 Duzluk</item>
      <item>ŽDO U BJELOVARU</item>
      <item>POREZNA UPRAVA U VIROVITICI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D06B1C-1D6B-44B4-B779-BE52C56A45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2206</properties:Characters>
  <properties:Lines>75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2016-08-18T07:06:00Z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St-182/2016-13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