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a9260" w14:paraId="32a9260" w:rsidRDefault="00AE649C" w:rsidP="005E0C56" w:rsidR="00AE649C" w:rsidRPr="00B76F3C">
      <w:pPr>
        <w:pStyle w:val="NormaleSPIS"/>
        <w:spacing w:after="0"/>
        <w15:collapsed w:val="false"/>
      </w:pPr>
    </w:p>
    <w:p w:rsidRDefault="005E0C56" w:rsidP="005E0C56" w:rsidR="005E0C56">
      <w:pPr>
        <w:pStyle w:val="NormaleSPIS"/>
        <w:spacing w:after="0"/>
      </w:pPr>
    </w:p>
    <w:p w:rsidRDefault="005E0C56" w:rsidP="005E0C56" w:rsidR="005E0C56">
      <w:pPr>
        <w:pStyle w:val="NormaleSPIS"/>
        <w:spacing w:after="0"/>
        <w:ind w:firstLine="0"/>
      </w:pPr>
      <w:r>
        <w:t>REPUBLIKA HRVATSKA</w:t>
      </w:r>
    </w:p>
    <w:p w:rsidRDefault="005E0C56" w:rsidP="005E0C56" w:rsidR="005E0C56">
      <w:pPr>
        <w:pStyle w:val="NormaleSPIS"/>
        <w:spacing w:after="0"/>
        <w:ind w:firstLine="0"/>
      </w:pPr>
      <w:r>
        <w:t>Trgovački sud u Varaždinu</w:t>
      </w:r>
    </w:p>
    <w:p w:rsidRDefault="005E0C56" w:rsidP="005E0C56" w:rsidR="005E0C56">
      <w:pPr>
        <w:pStyle w:val="NormaleSPIS"/>
        <w:spacing w:after="0"/>
        <w:ind w:firstLine="0"/>
      </w:pPr>
      <w:r>
        <w:t>Varaždin, Braće Radić br. 2.</w:t>
      </w:r>
    </w:p>
    <w:p w:rsidRDefault="005E0C56" w:rsidP="005E0C56" w:rsidR="005E0C56">
      <w:pPr>
        <w:pStyle w:val="NormaleSPIS"/>
        <w:spacing w:after="0"/>
      </w:pPr>
    </w:p>
    <w:p w:rsidRDefault="00AB4602" w:rsidP="005E0C5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E0C56" w:rsidP="005E0C56" w:rsidR="005E0C56">
      <w:pPr>
        <w:spacing w:after="0"/>
        <w:jc w:val="center"/>
      </w:pPr>
      <w:r>
        <w:t>ZAKLJUČAK  O  PRODAJI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ind w:firstLine="708"/>
        <w:jc w:val="both"/>
        <w:rPr>
          <w:lang w:val="pl-PL"/>
        </w:rPr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koji se vodi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</w:t>
      </w:r>
      <w:r>
        <w:t xml:space="preserve"> poljana br. 1, izvan ročišta 15</w:t>
      </w:r>
      <w:r>
        <w:t>. svibnja 2017. donosi slijedeći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jc w:val="center"/>
      </w:pPr>
      <w:r>
        <w:t xml:space="preserve">Z A K L J U Č A K 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jc w:val="both"/>
      </w:pPr>
      <w:r>
        <w:rPr>
          <w:bCs/>
        </w:rPr>
        <w:t xml:space="preserve">1.) </w:t>
      </w:r>
      <w:r>
        <w:rPr>
          <w:bCs/>
        </w:rPr>
        <w:tab/>
        <w:t xml:space="preserve">Određuje se prodaja </w:t>
      </w:r>
      <w:r>
        <w:t>elektroničkom javnom dražbom</w:t>
      </w:r>
      <w:r>
        <w:rPr>
          <w:bCs/>
        </w:rPr>
        <w:t xml:space="preserve"> nekretnina u vlasništvu </w:t>
      </w:r>
      <w:r>
        <w:t>stečajnog dužnika</w:t>
      </w:r>
      <w:r>
        <w:rPr>
          <w:bCs/>
        </w:rPr>
        <w:t xml:space="preserve"> </w:t>
      </w:r>
      <w:r>
        <w:t>i to nekretnina upisanih: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  <w:r>
        <w:t xml:space="preserve">a)kod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6758 E, broj katastarske čestice  1134/26/1/2, stambeno – poslovna zgrada, dvor, ukupne površine 633 </w:t>
      </w:r>
      <w:proofErr w:type="spellStart"/>
      <w:r>
        <w:t>čhv</w:t>
      </w:r>
      <w:proofErr w:type="spellEnd"/>
      <w:r>
        <w:t>,  26. Suvlasnički dio: 4/2200 ETAŽNO VLASNIŠTVO (E-26), 1. Garažno mjesto 26. u podrumu od 14,00 m2 a u kojoj cijeloj nekretnini dužnik dolazi upisan kao TEAM D.D., ČAKOVEC, DOBRIŠE CESARIĆA 5;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  <w:r>
        <w:t xml:space="preserve">b)kod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6758 E, broj katastarske čestice  1134/26/1/2, stambeno – poslovna zgrada, dvor, ukupne površine 633 </w:t>
      </w:r>
      <w:proofErr w:type="spellStart"/>
      <w:r>
        <w:t>čhv</w:t>
      </w:r>
      <w:proofErr w:type="spellEnd"/>
      <w:r>
        <w:t>,  29. Suvlasnički dio: 4/2200 ETAŽNO VLASNIŠTVO (E-29), 1. Garažno mjesto 29. u podrumu od 14,50 m2 a u kojoj cijeloj nekretnini dužnik dolazi upisan kao TEAM D.D., ČAKOVEC, DOBRIŠE CESARIĆA 5;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  <w:r>
        <w:t xml:space="preserve">c)kod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6758 E, broj katastarske čestice  1134/26/1/2, stambeno – poslovna zgrada, dvor, ukupne površine 633 </w:t>
      </w:r>
      <w:proofErr w:type="spellStart"/>
      <w:r>
        <w:t>čhv</w:t>
      </w:r>
      <w:proofErr w:type="spellEnd"/>
      <w:r>
        <w:t>,  31. Suvlasnički dio: 5/2200 ETAŽNO VLASNIŠTVO (E-31), 1. Garažno mjesto 31. u podrumu od 18,00 m2 a u kojoj cijeloj nekretnini dužnik dolazi upisan kao TEAM D.D., ČAKOVEC, DOBRIŠE CESARIĆA 5;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  <w:r>
        <w:t xml:space="preserve">d)kod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6758 E, broj katastarske čestice  1134/26/1/2, stambeno – poslovna zgrada, dvor, ukupne površine 633 </w:t>
      </w:r>
      <w:proofErr w:type="spellStart"/>
      <w:r>
        <w:t>čhv</w:t>
      </w:r>
      <w:proofErr w:type="spellEnd"/>
      <w:r>
        <w:t>,  32. Suvlasnički dio: 5/2200 ETAŽNO VLASNIŠTVO (E-32), 1. Garažno mjesto 32. u podrumu od 18,00 m2 a u kojoj cijeloj nekretnini dužnik dolazi upisan kao TEAM D.D., ČAKOVEC, DOBRIŠE CESARIĆA 5;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  <w:r>
        <w:t xml:space="preserve">e)kod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6758 E, broj katastarske čestice  1134/26/1/2, stambeno – poslovna zgrada, dvor, ukupne površine 633 </w:t>
      </w:r>
      <w:proofErr w:type="spellStart"/>
      <w:r>
        <w:t>čhv</w:t>
      </w:r>
      <w:proofErr w:type="spellEnd"/>
      <w:r>
        <w:t xml:space="preserve">,  39. Suvlasnički dio: 5/2200 ETAŽNO </w:t>
      </w:r>
      <w:r>
        <w:lastRenderedPageBreak/>
        <w:t>VLASNIŠTVO (E-39), 1. Garažno mjesto 39. u podrumu od 17,50 m2 a u kojoj cijeloj nekretnini dužnik dolazi upisan kao TEAM D.D., ČAKOVEC, DOBRIŠE CESARIĆA 5;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  <w:r>
        <w:t xml:space="preserve">f)kod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6758 E, broj katastarske čestice  1134/26/1/2, stambeno – poslovna zgrada, dvor, ukupne površine 633 </w:t>
      </w:r>
      <w:proofErr w:type="spellStart"/>
      <w:r>
        <w:t>čhv</w:t>
      </w:r>
      <w:proofErr w:type="spellEnd"/>
      <w:r>
        <w:t>,  40. Suvlasnički dio: 4/2200 ETAŽNO VLASNIŠTVO (E-40), 1. Garažno mjesto 40. u podrumu od 13,50 m2 a u kojoj cijeloj nekretnini dužnik dolazi upisan kao TEAM D.D., ČAKOVEC, DOBRIŠE CESARIĆA 5;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  <w:r>
        <w:t xml:space="preserve">g)kod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6758 E, broj katastarske čestice  1134/26/1/2, stambeno – poslovna zgrada, dvor, ukupne površine 633 </w:t>
      </w:r>
      <w:proofErr w:type="spellStart"/>
      <w:r>
        <w:t>čhv</w:t>
      </w:r>
      <w:proofErr w:type="spellEnd"/>
      <w:r>
        <w:t>,  41. Suvlasnički dio: 4/2200 ETAŽNO VLASNIŠTVO (E-41), 1. Garažno mjesto 41. u podrumu od 13,50 m2 a u kojoj cijeloj nekretnini dužnik dolazi upisan kao TEAM D.D., ČAKOVEC, DOBRIŠE CESARIĆA 5;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  <w:r>
        <w:t xml:space="preserve">h)kod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6758 E, broj katastarske čestice  1134/26/1/2, stambeno – poslovna zgrada, dvor, ukupne površine 633 </w:t>
      </w:r>
      <w:proofErr w:type="spellStart"/>
      <w:r>
        <w:t>čhv</w:t>
      </w:r>
      <w:proofErr w:type="spellEnd"/>
      <w:r>
        <w:t>,  42. Suvlasnički dio: 4/2200 ETAŽNO VLASNIŠTVO (E-42), 1. Garažno mjesto 42. u podrumu od 13,50 m2 a u kojoj cijeloj nekretnini dužnik dolazi upisan kao TEAM D.D., ČAKOVEC, DOBRIŠE CESARIĆA 5;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  <w:r>
        <w:t xml:space="preserve">i)kod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6758 E, broj katastarske čestice  1134/26/1/2, stambeno – poslovna zgrada, dvor, ukupne površine 633 </w:t>
      </w:r>
      <w:proofErr w:type="spellStart"/>
      <w:r>
        <w:t>čhv</w:t>
      </w:r>
      <w:proofErr w:type="spellEnd"/>
      <w:r>
        <w:t>,  43. Suvlasnički dio: 4/2200 ETAŽNO VLASNIŠTVO (E-43), 1. Garažno mjesto 43. u podrumu od 13,50 m2 a u kojoj cijeloj nekretnini dužnik dolazi upisan kao TEAM D.D., ČAKOVEC, DOBRIŠE CESARIĆA 5;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  <w:rPr>
          <w:color w:val="FF0000"/>
        </w:rPr>
      </w:pPr>
      <w:r>
        <w:t xml:space="preserve">j)kod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5501, broj katastarske čestice  406/1, poslovna zgrada </w:t>
      </w:r>
      <w:proofErr w:type="spellStart"/>
      <w:r>
        <w:t>preloška</w:t>
      </w:r>
      <w:proofErr w:type="spellEnd"/>
      <w:r>
        <w:t xml:space="preserve"> ulica površine 213 m2, poslovna zgrada </w:t>
      </w:r>
      <w:proofErr w:type="spellStart"/>
      <w:r>
        <w:t>preloška</w:t>
      </w:r>
      <w:proofErr w:type="spellEnd"/>
      <w:r>
        <w:t xml:space="preserve"> ulica površine 74 m2, gospodarska zgrada </w:t>
      </w:r>
      <w:proofErr w:type="spellStart"/>
      <w:r>
        <w:t>preloška</w:t>
      </w:r>
      <w:proofErr w:type="spellEnd"/>
      <w:r>
        <w:t xml:space="preserve"> ulica površine 148 m2, dvorište </w:t>
      </w:r>
      <w:proofErr w:type="spellStart"/>
      <w:r>
        <w:t>preloška</w:t>
      </w:r>
      <w:proofErr w:type="spellEnd"/>
      <w:r>
        <w:t xml:space="preserve"> ulica 761 m2, ukupne površine 1196 m2, a u kojoj cijeloj nekretnini dužnik dolazi upisan kao TEAM D.D., ČAKOVEC, DOBRIŠE CESARIĆA 5, u 1/</w:t>
      </w:r>
      <w:proofErr w:type="spellStart"/>
      <w:r>
        <w:t>1</w:t>
      </w:r>
      <w:proofErr w:type="spellEnd"/>
      <w:r>
        <w:t xml:space="preserve"> dijela; 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  <w:r>
        <w:t xml:space="preserve">k)kod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5502, broj katastarske čestice  405/1, poslovna zgrada </w:t>
      </w:r>
      <w:proofErr w:type="spellStart"/>
      <w:r>
        <w:t>preloška</w:t>
      </w:r>
      <w:proofErr w:type="spellEnd"/>
      <w:r>
        <w:t xml:space="preserve"> ulica površine 175 m2, nadstrešnica </w:t>
      </w:r>
      <w:proofErr w:type="spellStart"/>
      <w:r>
        <w:t>preloška</w:t>
      </w:r>
      <w:proofErr w:type="spellEnd"/>
      <w:r>
        <w:t xml:space="preserve"> ulica površine 210 m2, nadstrešnica </w:t>
      </w:r>
      <w:proofErr w:type="spellStart"/>
      <w:r>
        <w:t>preloška</w:t>
      </w:r>
      <w:proofErr w:type="spellEnd"/>
      <w:r>
        <w:t xml:space="preserve"> ulica površine 83 m2, nadstrešnica </w:t>
      </w:r>
      <w:proofErr w:type="spellStart"/>
      <w:r>
        <w:t>preloška</w:t>
      </w:r>
      <w:proofErr w:type="spellEnd"/>
      <w:r>
        <w:t xml:space="preserve"> ulica površine 51 m2, pomoćna zgrada </w:t>
      </w:r>
      <w:proofErr w:type="spellStart"/>
      <w:r>
        <w:t>preloška</w:t>
      </w:r>
      <w:proofErr w:type="spellEnd"/>
      <w:r>
        <w:t xml:space="preserve"> ulica površine 41 m2, dvorište </w:t>
      </w:r>
      <w:proofErr w:type="spellStart"/>
      <w:r>
        <w:t>preloška</w:t>
      </w:r>
      <w:proofErr w:type="spellEnd"/>
      <w:r>
        <w:t xml:space="preserve"> ulica 1105 m2, ukupne površine 1665 m2, a u kojoj cijeloj nekretnini dužnik dolazi upisan kao TEAM D.D., ČAKOVEC, DOBRIŠE CESARIĆA 5, u 1/</w:t>
      </w:r>
      <w:proofErr w:type="spellStart"/>
      <w:r>
        <w:t>1</w:t>
      </w:r>
      <w:proofErr w:type="spellEnd"/>
      <w:r>
        <w:t xml:space="preserve"> dijela;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  <w:r>
        <w:t xml:space="preserve">l)kod Općinskog suda u Čakovcu, Zemljišnoknjižni odjel Čakovec, katastarska općina Čakovec, </w:t>
      </w:r>
      <w:proofErr w:type="spellStart"/>
      <w:r>
        <w:t>z.k</w:t>
      </w:r>
      <w:proofErr w:type="spellEnd"/>
      <w:r>
        <w:t xml:space="preserve">. uložak broj  11 E, broj katastarske čestice  169/1, stambeno – poslovna zgrada i zemljište – dvor u Čakovcu, </w:t>
      </w:r>
      <w:proofErr w:type="spellStart"/>
      <w:r>
        <w:t>J.Kozarca</w:t>
      </w:r>
      <w:proofErr w:type="spellEnd"/>
      <w:r>
        <w:t xml:space="preserve"> 15, ukupne površine 364 </w:t>
      </w:r>
      <w:proofErr w:type="spellStart"/>
      <w:r>
        <w:t>čhv</w:t>
      </w:r>
      <w:proofErr w:type="spellEnd"/>
      <w:r>
        <w:t>,  a koja se sastoji od:</w:t>
      </w:r>
    </w:p>
    <w:p w:rsidRDefault="005E0C56" w:rsidP="005E0C56" w:rsidR="005E0C56">
      <w:pPr>
        <w:spacing w:after="0"/>
        <w:ind w:firstLine="708"/>
        <w:jc w:val="both"/>
      </w:pPr>
      <w:r>
        <w:t xml:space="preserve">1. Suvlasnički dio: 111/1000 ETAŽNO VLASNIŠTVO (E-1), 1. Poslovni prostor u podrumu – pivnica i pivovara s pratećim prostorima koji se sastoje od pivnice, spremišta, kuhinje i pripreme, skladišta 1,2 i 3, </w:t>
      </w:r>
      <w:proofErr w:type="spellStart"/>
      <w:r>
        <w:t>office</w:t>
      </w:r>
      <w:proofErr w:type="spellEnd"/>
      <w:r>
        <w:t xml:space="preserve">, skladišta pića, ureda, garderobe, WC-a, mini </w:t>
      </w:r>
      <w:r>
        <w:lastRenderedPageBreak/>
        <w:t xml:space="preserve">pivovare, prostora za instalacije, </w:t>
      </w:r>
      <w:proofErr w:type="spellStart"/>
      <w:r>
        <w:t>prepumpne</w:t>
      </w:r>
      <w:proofErr w:type="spellEnd"/>
      <w:r>
        <w:t xml:space="preserve"> stanice, WC-a ženskog, WC-a muškog, ukupne površine 520,05 m2;</w:t>
      </w:r>
    </w:p>
    <w:p w:rsidRDefault="005E0C56" w:rsidP="005E0C56" w:rsidR="005E0C56">
      <w:pPr>
        <w:spacing w:after="0"/>
        <w:ind w:firstLine="708"/>
        <w:jc w:val="both"/>
      </w:pPr>
      <w:r>
        <w:t>2. Suvlasnički dio: 4/1000 ETAŽNO VLASNIŠTVO (E-2), 1. Poslovni prostor u podrumu, s ulazom u hodnik pivnice, a sastoji se od lokala, ukupne površine 20,70 m2;</w:t>
      </w:r>
    </w:p>
    <w:p w:rsidRDefault="005E0C56" w:rsidP="005E0C56" w:rsidR="005E0C56">
      <w:pPr>
        <w:spacing w:after="0"/>
        <w:ind w:firstLine="708"/>
        <w:jc w:val="both"/>
      </w:pPr>
      <w:r>
        <w:t>3. Suvlasnički dio: 5/1000 ETAŽNO VLASNIŠTVO (E-3), 1. Poslovni prostor u podrumu, s ulazom u gospodarsko dvorište, a sastoji se od skladišta površine 21,44 m2;</w:t>
      </w:r>
    </w:p>
    <w:p w:rsidRDefault="005E0C56" w:rsidP="005E0C56" w:rsidR="005E0C56">
      <w:pPr>
        <w:spacing w:after="0"/>
        <w:ind w:firstLine="708"/>
        <w:jc w:val="both"/>
      </w:pPr>
      <w:r>
        <w:t>23. Suvlasnički dio: 18/1000 ETAŽNO VLASNIŠTVO (E-23), 1. Poslovni prostor u prizemlju, s ulazom iz atrija, koji se sastoji se od pivnice sa šankom i skladišta, ukupne površine 82,30 m2;</w:t>
      </w:r>
    </w:p>
    <w:p w:rsidRDefault="005E0C56" w:rsidP="005E0C56" w:rsidR="005E0C56">
      <w:pPr>
        <w:spacing w:after="0"/>
        <w:ind w:firstLine="708"/>
        <w:jc w:val="both"/>
      </w:pPr>
      <w:r>
        <w:t>24. Suvlasnički dio: 11/1000 ETAŽNO VLASNIŠTVO (E-24), 1. Poslovni prostor u prizemlju - nenatkriveni atrij, ukupne površine 162,20 m2 a u kojoj cijeloj nekretnini dužnik dolazi upisan kao TEAM D.D., ČAKOVEC, DOBRIŠE CESARIĆA 5;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  <w:r>
        <w:t xml:space="preserve">m)kod Općinskog suda u Čakovcu, Zemljišnoknjižni odjel Čakovec, katastarska općina </w:t>
      </w:r>
      <w:proofErr w:type="spellStart"/>
      <w:r>
        <w:t>Šenkovec</w:t>
      </w:r>
      <w:proofErr w:type="spellEnd"/>
      <w:r>
        <w:t xml:space="preserve">, </w:t>
      </w:r>
      <w:proofErr w:type="spellStart"/>
      <w:r>
        <w:t>z.k</w:t>
      </w:r>
      <w:proofErr w:type="spellEnd"/>
      <w:r>
        <w:t>. uložak broj  808, katastarske čestice  broj:</w:t>
      </w:r>
    </w:p>
    <w:p w:rsidRDefault="005E0C56" w:rsidP="005E0C56" w:rsidR="005E0C56">
      <w:pPr>
        <w:spacing w:after="0"/>
        <w:jc w:val="both"/>
      </w:pPr>
      <w:r>
        <w:t xml:space="preserve">41/110 oranica u Sv Jeleni, površine 1198 </w:t>
      </w:r>
      <w:proofErr w:type="spellStart"/>
      <w:r>
        <w:t>čhv</w:t>
      </w:r>
      <w:proofErr w:type="spellEnd"/>
      <w:r>
        <w:t xml:space="preserve"> </w:t>
      </w:r>
    </w:p>
    <w:p w:rsidRDefault="005E0C56" w:rsidP="005E0C56" w:rsidR="005E0C56">
      <w:pPr>
        <w:spacing w:after="0"/>
        <w:jc w:val="both"/>
      </w:pPr>
      <w:r>
        <w:t xml:space="preserve">41/111 oranica u Sv Jeleni, površine 1200 </w:t>
      </w:r>
      <w:proofErr w:type="spellStart"/>
      <w:r>
        <w:t>čhv</w:t>
      </w:r>
      <w:proofErr w:type="spellEnd"/>
    </w:p>
    <w:p w:rsidRDefault="005E0C56" w:rsidP="005E0C56" w:rsidR="005E0C56">
      <w:pPr>
        <w:spacing w:after="0"/>
        <w:jc w:val="both"/>
      </w:pPr>
      <w:r>
        <w:t xml:space="preserve">41/112 oranica u Sv Jeleni, površine 1200 </w:t>
      </w:r>
      <w:proofErr w:type="spellStart"/>
      <w:r>
        <w:t>čhv</w:t>
      </w:r>
      <w:proofErr w:type="spellEnd"/>
    </w:p>
    <w:p w:rsidRDefault="005E0C56" w:rsidP="005E0C56" w:rsidR="005E0C56">
      <w:pPr>
        <w:spacing w:after="0"/>
        <w:jc w:val="both"/>
        <w:rPr>
          <w:color w:val="FF0000"/>
        </w:rPr>
      </w:pPr>
      <w:r>
        <w:t xml:space="preserve">ukupne površine 3598 </w:t>
      </w:r>
      <w:proofErr w:type="spellStart"/>
      <w:r>
        <w:t>čhv</w:t>
      </w:r>
      <w:proofErr w:type="spellEnd"/>
      <w:r>
        <w:t>, a u kojoj cijeloj nekretnini dužnik dolazi upisan kao TEAM D.D., ČAKOVEC, DOBRIŠE CESARIĆA 5, u 1/</w:t>
      </w:r>
      <w:proofErr w:type="spellStart"/>
      <w:r>
        <w:t>1</w:t>
      </w:r>
      <w:proofErr w:type="spellEnd"/>
      <w:r>
        <w:t xml:space="preserve"> dijela;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  <w:r>
        <w:t xml:space="preserve">n)kod Općinskog suda u Čakovcu, Zemljišnoknjižni odjel Čakovec, katastarska općina Mursko Središće, </w:t>
      </w:r>
      <w:proofErr w:type="spellStart"/>
      <w:r>
        <w:t>z.k</w:t>
      </w:r>
      <w:proofErr w:type="spellEnd"/>
      <w:r>
        <w:t>. uložak broj  2513, broj katastarska čestica 694/1, proizvodna hala, industrijsko dvorište, nadstrešnica ukupne površine 17299 m2,a u kojoj cijeloj nekretnini dužnik dolazi upisan kao TEAM D.D., ČAKOVEC, DOBRIŠE CESARIĆA 5, u 1/</w:t>
      </w:r>
      <w:proofErr w:type="spellStart"/>
      <w:r>
        <w:t>1</w:t>
      </w:r>
      <w:proofErr w:type="spellEnd"/>
      <w:r>
        <w:t xml:space="preserve"> dijela;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  <w:r>
        <w:t xml:space="preserve">o)kod Općinskog suda u Čakovcu, Zemljišnoknjižni odjel Čakovec, katastarska općina Mursko Središće, </w:t>
      </w:r>
      <w:proofErr w:type="spellStart"/>
      <w:r>
        <w:t>z.k</w:t>
      </w:r>
      <w:proofErr w:type="spellEnd"/>
      <w:r>
        <w:t xml:space="preserve">. uložak broj  2579, broj katastarske čestice  691/1, poslovni </w:t>
      </w:r>
      <w:proofErr w:type="spellStart"/>
      <w:r>
        <w:t>objekat</w:t>
      </w:r>
      <w:proofErr w:type="spellEnd"/>
      <w:r>
        <w:t xml:space="preserve"> površine 167 m2, radionica površine 326 m2, proizvodna hala površine 2467 m2, industrijsko dvorište površine 11318 m2, trafostanica površine 75 m2, ukupne površine 14353 m2, a u kojoj cijeloj nekretnini dužnik dolazi upisan kao TEAM D.D., ČAKOVEC, DOBRIŠE CESARIĆA 5, u 1/</w:t>
      </w:r>
      <w:proofErr w:type="spellStart"/>
      <w:r>
        <w:t>1</w:t>
      </w:r>
      <w:proofErr w:type="spellEnd"/>
      <w:r>
        <w:t xml:space="preserve"> dijela;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  <w:r>
        <w:t xml:space="preserve">p)kod Općinskog suda u Čakovcu, Zemljišnoknjižni odjel Čakovec, katastarska općina Mursko Središće, </w:t>
      </w:r>
      <w:proofErr w:type="spellStart"/>
      <w:r>
        <w:t>z.k</w:t>
      </w:r>
      <w:proofErr w:type="spellEnd"/>
      <w:r>
        <w:t>. uložak broj  2542, katastarske čestice broj:</w:t>
      </w:r>
    </w:p>
    <w:p w:rsidRDefault="005E0C56" w:rsidP="005E0C56" w:rsidR="005E0C56">
      <w:pPr>
        <w:spacing w:after="0"/>
        <w:jc w:val="both"/>
        <w:rPr>
          <w:color w:val="FF0000"/>
        </w:rPr>
      </w:pPr>
      <w:r>
        <w:t>694/4 poslovna zgrada – vinoteka rudarska površine 145 m2, poslovna zgrada – štagalj rudarska površine 134 m2, poslovna zgrada – garderoba rudarska površine 81 m2, poslovna zgrada-smještajni objekt rudarska površine 407 m2, skladište rudarska površine 35 m2, kotlovnica – energana rudarska površine 49 m2, poslovna zgrada – arhiva rudarska površine 71 m2, poslovna zgrada kb.1 rudarska površine 964 m2, voćnjak rudarska površine 2167 m2, dvorište rudarska 13288 m2, 694/5 zgrada portirnice, industrijsko dvorište površine 74 m2</w:t>
      </w:r>
      <w:r>
        <w:rPr>
          <w:color w:val="FF0000"/>
        </w:rPr>
        <w:t xml:space="preserve"> </w:t>
      </w:r>
      <w:r>
        <w:t>ukupne površine 17415 m2, a u kojoj cijeloj nekretnini dužnik dolazi upisan kao TEAM D.D., ČAKOVEC, DOBRIŠE CESARIĆA 5, u 1/</w:t>
      </w:r>
      <w:proofErr w:type="spellStart"/>
      <w:r>
        <w:t>1</w:t>
      </w:r>
      <w:proofErr w:type="spellEnd"/>
      <w:r>
        <w:t xml:space="preserve"> dijela;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  <w:r>
        <w:t xml:space="preserve">r)kod Općinskog suda u Čakovcu, Zemljišnoknjižni odjel Čakovec, katastarska općina Mursko Središće, </w:t>
      </w:r>
      <w:proofErr w:type="spellStart"/>
      <w:r>
        <w:t>z.k</w:t>
      </w:r>
      <w:proofErr w:type="spellEnd"/>
      <w:r>
        <w:t>. uložak broj  2591, broj katastarska čestica 698/1, livada u selu, ukupne površine 15515 m2,a u kojoj cijeloj nekretnini dužnik dolazi upisan kao TEAM D.D., ČAKOVEC, DOBRIŠE CESARIĆA 5, u 1/</w:t>
      </w:r>
      <w:proofErr w:type="spellStart"/>
      <w:r>
        <w:t>1</w:t>
      </w:r>
      <w:proofErr w:type="spellEnd"/>
      <w:r>
        <w:t xml:space="preserve"> dijela;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  <w:r>
        <w:t xml:space="preserve">s)kod Općinskog suda u Čakovcu, Zemljišnoknjižni odjel Čakovec, katastarska općina Mursko Središće, </w:t>
      </w:r>
      <w:proofErr w:type="spellStart"/>
      <w:r>
        <w:t>z.k</w:t>
      </w:r>
      <w:proofErr w:type="spellEnd"/>
      <w:r>
        <w:t>. uložak broj  2791, broj katastarska čestica 699/1, neplodno u selu, ukupne površine 1643 m2, a u kojoj cijeloj nekretnini dužnik dolazi upisan kao TEAM D.D., ČAKOVEC, DOBRIŠE CESARIĆA 5, u 1/</w:t>
      </w:r>
      <w:proofErr w:type="spellStart"/>
      <w:r>
        <w:t>1</w:t>
      </w:r>
      <w:proofErr w:type="spellEnd"/>
      <w:r>
        <w:t xml:space="preserve"> dijela;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  <w:r>
        <w:t xml:space="preserve">Uvidom u zemljišno knjižne izvatke za nekretnine iz točke 1.a., 1.b., 1.c., 1.d., 1.e., 1.f., 1.g., 1.h., 1.i. i 1.m. utvrđeno je da je </w:t>
      </w:r>
      <w:proofErr w:type="spellStart"/>
      <w:r>
        <w:t>Matrex</w:t>
      </w:r>
      <w:proofErr w:type="spellEnd"/>
      <w:r>
        <w:t xml:space="preserve"> d.o.o. </w:t>
      </w:r>
      <w:proofErr w:type="spellStart"/>
      <w:r>
        <w:t>razlučni</w:t>
      </w:r>
      <w:proofErr w:type="spellEnd"/>
      <w:r>
        <w:t xml:space="preserve"> vjerovnik na navedenim nekretninama, a za nekretnine iz točke 1.j., 1.k., 1.l., 1.n., 1.o., 1.p., 1.r. i 1.s. utvrđeno je da je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</w:t>
      </w:r>
      <w:proofErr w:type="spellStart"/>
      <w:r>
        <w:t>razlučni</w:t>
      </w:r>
      <w:proofErr w:type="spellEnd"/>
      <w:r>
        <w:t xml:space="preserve"> vjerovnik na navedenim nekretninama.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jc w:val="both"/>
      </w:pPr>
      <w:r>
        <w:t>2.)</w:t>
      </w:r>
    </w:p>
    <w:p w:rsidRDefault="005E0C56" w:rsidP="005E0C56" w:rsidR="005E0C56">
      <w:pPr>
        <w:pStyle w:val="Odlomakpopisa"/>
        <w:numPr>
          <w:ilvl w:val="0"/>
          <w:numId w:val="47"/>
        </w:numPr>
        <w:spacing w:after="0"/>
      </w:pPr>
      <w:r>
        <w:t>Utvrđuje se vrijednost nekretnine iz točke 1.a) izreke ovog zaključka u iznosu od 47.300,00 kn.</w:t>
      </w:r>
    </w:p>
    <w:p w:rsidRDefault="005E0C56" w:rsidP="005E0C56" w:rsidR="005E0C56">
      <w:pPr>
        <w:pStyle w:val="Odlomakpopisa"/>
        <w:numPr>
          <w:ilvl w:val="0"/>
          <w:numId w:val="47"/>
        </w:numPr>
        <w:spacing w:after="0"/>
      </w:pPr>
      <w:r>
        <w:t>Utvrđuje se vrijednost nekretnine iz točke 1. b) izreke ovog zaključka u iznosu od 49.000,00 kn.</w:t>
      </w:r>
    </w:p>
    <w:p w:rsidRDefault="005E0C56" w:rsidP="005E0C56" w:rsidR="005E0C56">
      <w:pPr>
        <w:pStyle w:val="Odlomakpopisa"/>
        <w:numPr>
          <w:ilvl w:val="0"/>
          <w:numId w:val="47"/>
        </w:numPr>
        <w:spacing w:after="0"/>
      </w:pPr>
      <w:r>
        <w:t>Utvrđuje se vrijednost nekretnine iz točke 1. c) izreke ovog zaključka u iznosu od 60.800,00 kn.</w:t>
      </w:r>
    </w:p>
    <w:p w:rsidRDefault="005E0C56" w:rsidP="005E0C56" w:rsidR="005E0C56">
      <w:pPr>
        <w:pStyle w:val="Odlomakpopisa"/>
        <w:numPr>
          <w:ilvl w:val="0"/>
          <w:numId w:val="47"/>
        </w:numPr>
        <w:spacing w:after="0"/>
      </w:pPr>
      <w:r>
        <w:t>Utvrđuje se vrijednost nekretnine iz točke 1. d) izreke ovog zaključka u iznosu od 60.800,00 kn.</w:t>
      </w:r>
    </w:p>
    <w:p w:rsidRDefault="005E0C56" w:rsidP="005E0C56" w:rsidR="005E0C56">
      <w:pPr>
        <w:pStyle w:val="Odlomakpopisa"/>
        <w:numPr>
          <w:ilvl w:val="0"/>
          <w:numId w:val="47"/>
        </w:numPr>
        <w:spacing w:after="0"/>
      </w:pPr>
      <w:r>
        <w:t>Utvrđuje se vrijednost nekretnine iz točke 1. e) izreke ovog zaključka u iznosu od 44.300,00 kn.</w:t>
      </w:r>
    </w:p>
    <w:p w:rsidRDefault="005E0C56" w:rsidP="005E0C56" w:rsidR="005E0C56">
      <w:pPr>
        <w:pStyle w:val="Odlomakpopisa"/>
        <w:numPr>
          <w:ilvl w:val="0"/>
          <w:numId w:val="47"/>
        </w:numPr>
        <w:spacing w:after="0"/>
      </w:pPr>
      <w:r>
        <w:t>Utvrđuje se vrijednost nekretnine iz točke 1. f) izreke ovog zaključka u iznosu od 45.600,00 kn.</w:t>
      </w:r>
    </w:p>
    <w:p w:rsidRDefault="005E0C56" w:rsidP="005E0C56" w:rsidR="005E0C56">
      <w:pPr>
        <w:pStyle w:val="Odlomakpopisa"/>
        <w:numPr>
          <w:ilvl w:val="0"/>
          <w:numId w:val="47"/>
        </w:numPr>
        <w:spacing w:after="0"/>
      </w:pPr>
      <w:r>
        <w:t>Utvrđuje se vrijednost nekretnine iz točke 1. g) izreke ovog zaključka u iznosu od 45.600,00 kn.</w:t>
      </w:r>
    </w:p>
    <w:p w:rsidRDefault="005E0C56" w:rsidP="005E0C56" w:rsidR="005E0C56">
      <w:pPr>
        <w:pStyle w:val="Odlomakpopisa"/>
        <w:numPr>
          <w:ilvl w:val="0"/>
          <w:numId w:val="47"/>
        </w:numPr>
        <w:spacing w:after="0"/>
      </w:pPr>
      <w:r>
        <w:t>Utvrđuje se vrijednost nekretnine iz točke 1. h) izreke ovog zaključka u iznosu od 45.600,00 kn.</w:t>
      </w:r>
    </w:p>
    <w:p w:rsidRDefault="005E0C56" w:rsidP="005E0C56" w:rsidR="005E0C56">
      <w:pPr>
        <w:pStyle w:val="Odlomakpopisa"/>
        <w:numPr>
          <w:ilvl w:val="0"/>
          <w:numId w:val="47"/>
        </w:numPr>
        <w:spacing w:after="0"/>
      </w:pPr>
      <w:r>
        <w:t>Utvrđuje se vrijednost nekretnine iz točke 1. i) izreke ovog zaključka u iznosu od 45.600,00 kn.</w:t>
      </w:r>
    </w:p>
    <w:p w:rsidRDefault="005E0C56" w:rsidP="005E0C56" w:rsidR="005E0C56">
      <w:pPr>
        <w:pStyle w:val="Odlomakpopisa"/>
        <w:numPr>
          <w:ilvl w:val="0"/>
          <w:numId w:val="47"/>
        </w:numPr>
        <w:spacing w:after="0"/>
      </w:pPr>
      <w:r>
        <w:t>Utvrđuje se vrijednost nekretnine iz točke 1. j) izreke ovog zaključka u iznosu od 2.000.000,00 kn.</w:t>
      </w:r>
    </w:p>
    <w:p w:rsidRDefault="005E0C56" w:rsidP="005E0C56" w:rsidR="005E0C56">
      <w:pPr>
        <w:pStyle w:val="Odlomakpopisa"/>
        <w:numPr>
          <w:ilvl w:val="0"/>
          <w:numId w:val="47"/>
        </w:numPr>
        <w:spacing w:after="0"/>
      </w:pPr>
      <w:r>
        <w:t>Utvrđuje se vrijednost nekretnine iz točke 1. k) izreke ovog zaključka u iznosu od 1.670.000,00 kn.</w:t>
      </w:r>
    </w:p>
    <w:p w:rsidRDefault="005E0C56" w:rsidP="005E0C56" w:rsidR="005E0C56">
      <w:pPr>
        <w:pStyle w:val="Odlomakpopisa"/>
        <w:numPr>
          <w:ilvl w:val="0"/>
          <w:numId w:val="47"/>
        </w:numPr>
        <w:spacing w:after="0"/>
      </w:pPr>
      <w:r>
        <w:t>Utvrđuje se vrijednost nekretnine iz točke 1. l) izreke ovog zaključka u iznosu od 4.494.000,00 kn.</w:t>
      </w:r>
    </w:p>
    <w:p w:rsidRDefault="005E0C56" w:rsidP="005E0C56" w:rsidR="005E0C56">
      <w:pPr>
        <w:pStyle w:val="Odlomakpopisa"/>
        <w:numPr>
          <w:ilvl w:val="0"/>
          <w:numId w:val="47"/>
        </w:numPr>
        <w:spacing w:after="0"/>
      </w:pPr>
      <w:r>
        <w:t>Utvrđuje se vrijednost nekretnine iz točke 1. m) izreke ovog zaključka u iznosu od 213.000,00 kn.</w:t>
      </w:r>
    </w:p>
    <w:p w:rsidRDefault="005E0C56" w:rsidP="005E0C56" w:rsidR="005E0C56">
      <w:pPr>
        <w:pStyle w:val="Odlomakpopisa"/>
        <w:numPr>
          <w:ilvl w:val="0"/>
          <w:numId w:val="47"/>
        </w:numPr>
        <w:spacing w:after="0"/>
      </w:pPr>
      <w:r>
        <w:t>Utvrđuje se vrijednost nekretnine iz točke 1. n) izreke ovog zaključka u iznosu od 8.650.000,00 kn.</w:t>
      </w:r>
    </w:p>
    <w:p w:rsidRDefault="005E0C56" w:rsidP="005E0C56" w:rsidR="005E0C56">
      <w:pPr>
        <w:pStyle w:val="Odlomakpopisa"/>
        <w:numPr>
          <w:ilvl w:val="0"/>
          <w:numId w:val="47"/>
        </w:numPr>
        <w:spacing w:after="0"/>
      </w:pPr>
      <w:r>
        <w:t>Utvrđuje se vrijednost nekretnine iz točke 1. o) izreke ovog zaključka u iznosu od 7.550.00,00 kn.</w:t>
      </w:r>
    </w:p>
    <w:p w:rsidRDefault="005E0C56" w:rsidP="005E0C56" w:rsidR="005E0C56">
      <w:pPr>
        <w:pStyle w:val="Odlomakpopisa"/>
        <w:numPr>
          <w:ilvl w:val="0"/>
          <w:numId w:val="47"/>
        </w:numPr>
        <w:spacing w:after="0"/>
      </w:pPr>
      <w:r>
        <w:t>Utvrđuje se vrijednost nekretnine iz točke 1. p) izreke ovog zaključka u iznosu od 6.630.000,00 kn.</w:t>
      </w:r>
    </w:p>
    <w:p w:rsidRDefault="005E0C56" w:rsidP="005E0C56" w:rsidR="005E0C56">
      <w:pPr>
        <w:pStyle w:val="Odlomakpopisa"/>
        <w:numPr>
          <w:ilvl w:val="0"/>
          <w:numId w:val="48"/>
        </w:numPr>
        <w:spacing w:after="0"/>
      </w:pPr>
      <w:r>
        <w:t>Utvrđuje se vrijednost nekretnine iz točke 1. r) izreke ovog zaključka u iznosu od 1.510.00,00 kn.</w:t>
      </w:r>
    </w:p>
    <w:p w:rsidRDefault="005E0C56" w:rsidP="005E0C56" w:rsidR="005E0C56">
      <w:pPr>
        <w:pStyle w:val="Odlomakpopisa"/>
        <w:numPr>
          <w:ilvl w:val="0"/>
          <w:numId w:val="48"/>
        </w:numPr>
        <w:spacing w:after="0"/>
      </w:pPr>
      <w:r>
        <w:t>Utvrđuje se vrijednost nekretnine iz točke 1. s) izreke ovog zaključka u iznosu od 160.000,00 kn.</w:t>
      </w:r>
    </w:p>
    <w:p w:rsidRDefault="005E0C56" w:rsidP="005E0C56" w:rsidR="005E0C56">
      <w:pPr>
        <w:spacing w:after="0"/>
        <w:jc w:val="both"/>
      </w:pPr>
      <w:r>
        <w:lastRenderedPageBreak/>
        <w:t>3.)     NAČIN PRODAJE:</w:t>
      </w:r>
    </w:p>
    <w:p w:rsidRDefault="005E0C56" w:rsidP="005E0C56" w:rsidR="005E0C56">
      <w:pPr>
        <w:spacing w:after="0"/>
        <w:ind w:left="360"/>
        <w:jc w:val="both"/>
      </w:pPr>
    </w:p>
    <w:p w:rsidRDefault="005E0C56" w:rsidP="005E0C56" w:rsidR="005E0C56">
      <w:pPr>
        <w:spacing w:after="0"/>
        <w:jc w:val="both"/>
        <w:rPr>
          <w:bCs/>
        </w:rPr>
      </w:pPr>
      <w:r>
        <w:rPr>
          <w:bCs/>
        </w:rPr>
        <w:tab/>
        <w:t>Prodaju nekretnine iz točke 1. ovog zaključka provest će Financijska agencija elektroničkom javnom dražbom.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ind w:firstLine="708"/>
        <w:jc w:val="both"/>
      </w:pPr>
      <w:r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  <w:r>
        <w:t>4.)      UVJETI  PRODAJE: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</w:pPr>
      <w:r>
        <w:t>Nekretnina iz točke 1.a) u naravi predstavlja garažno mjesto, površine 14,00 m2.</w:t>
      </w:r>
    </w:p>
    <w:p w:rsidRDefault="005E0C56" w:rsidP="005E0C56" w:rsidR="005E0C56">
      <w:pPr>
        <w:spacing w:after="0"/>
        <w:ind w:left="708"/>
        <w:jc w:val="both"/>
      </w:pPr>
      <w:r>
        <w:t xml:space="preserve">      Nekretnina iz točke 1.b) u naravi predstavlja garažno mjesto, površine 14,50 m2.</w:t>
      </w:r>
    </w:p>
    <w:p w:rsidRDefault="005E0C56" w:rsidP="005E0C56" w:rsidR="005E0C56">
      <w:pPr>
        <w:spacing w:after="0"/>
        <w:ind w:left="708"/>
        <w:jc w:val="both"/>
      </w:pPr>
      <w:r>
        <w:t xml:space="preserve">      Nekretnina iz točke 1.c) u naravi predstavlja garažno mjesto, površine 18,00 m2.</w:t>
      </w:r>
    </w:p>
    <w:p w:rsidRDefault="005E0C56" w:rsidP="005E0C56" w:rsidR="005E0C56">
      <w:pPr>
        <w:spacing w:after="0"/>
        <w:ind w:left="708"/>
        <w:jc w:val="both"/>
      </w:pPr>
      <w:r>
        <w:t xml:space="preserve">      Nekretnina iz točke 1.d) u naravi predstavlja garažno mjesto, površine 18,00 m2.</w:t>
      </w:r>
    </w:p>
    <w:p w:rsidRDefault="005E0C56" w:rsidP="005E0C56" w:rsidR="005E0C56">
      <w:pPr>
        <w:spacing w:after="0"/>
        <w:ind w:left="708"/>
        <w:jc w:val="both"/>
      </w:pPr>
      <w:r>
        <w:t xml:space="preserve">      Nekretnina iz točke 1.e) u naravi predstavlja garažno mjesto, površine 17,50 m2.</w:t>
      </w:r>
    </w:p>
    <w:p w:rsidRDefault="005E0C56" w:rsidP="005E0C56" w:rsidR="005E0C56">
      <w:pPr>
        <w:spacing w:after="0"/>
        <w:ind w:left="708"/>
        <w:jc w:val="both"/>
      </w:pPr>
      <w:r>
        <w:t xml:space="preserve">      Nekretnina iz točke 1.f) u naravi predstavlja garažno mjesto, površine 13,50 m2.</w:t>
      </w:r>
    </w:p>
    <w:p w:rsidRDefault="005E0C56" w:rsidP="005E0C56" w:rsidR="005E0C56">
      <w:pPr>
        <w:spacing w:after="0"/>
        <w:ind w:left="708"/>
        <w:jc w:val="both"/>
      </w:pPr>
      <w:r>
        <w:t xml:space="preserve">      Nekretnina iz točke 1.g) u naravi predstavlja garažno mjesto, površine 13,50 m2.</w:t>
      </w:r>
    </w:p>
    <w:p w:rsidRDefault="005E0C56" w:rsidP="005E0C56" w:rsidR="005E0C56">
      <w:pPr>
        <w:spacing w:after="0"/>
        <w:ind w:left="708"/>
        <w:jc w:val="both"/>
      </w:pPr>
      <w:r>
        <w:t xml:space="preserve">      Nekretnina iz točke 1.h) u naravi predstavlja garažno mjesto, površine 13,50 m2.</w:t>
      </w:r>
    </w:p>
    <w:p w:rsidRDefault="005E0C56" w:rsidP="005E0C56" w:rsidR="005E0C56">
      <w:pPr>
        <w:spacing w:after="0"/>
        <w:ind w:left="708"/>
        <w:jc w:val="both"/>
      </w:pPr>
      <w:r>
        <w:t xml:space="preserve">      Nekretnina iz točke 1.i) u naravi predstavlja garažno mjesto, površine 13,50 m2.</w:t>
      </w:r>
    </w:p>
    <w:p w:rsidRDefault="005E0C56" w:rsidP="005E0C56" w:rsidR="005E0C56">
      <w:pPr>
        <w:spacing w:after="0"/>
        <w:ind w:left="708"/>
        <w:jc w:val="both"/>
      </w:pPr>
      <w:r>
        <w:t xml:space="preserve">      Nekretnine iz točke 1.j) u naravi predstavljaju poslovnu zgradu, gospodarsku zgradu, te dvorište ukupne površine 1196 m2.</w:t>
      </w:r>
    </w:p>
    <w:p w:rsidRDefault="005E0C56" w:rsidP="005E0C56" w:rsidR="005E0C56">
      <w:pPr>
        <w:spacing w:after="0"/>
        <w:ind w:left="708"/>
        <w:jc w:val="both"/>
      </w:pPr>
      <w:r>
        <w:t xml:space="preserve">      Nekretnine iz točke 1.k) u naravi predstavljaju poslovnu zgradu, nadstrešnicu, pomoćnu zgradu, te dvorište ukupne površine 1665 m2.</w:t>
      </w:r>
    </w:p>
    <w:p w:rsidRDefault="005E0C56" w:rsidP="005E0C56" w:rsidR="005E0C56">
      <w:pPr>
        <w:spacing w:after="0"/>
        <w:ind w:left="708"/>
        <w:jc w:val="both"/>
      </w:pPr>
      <w:r>
        <w:t xml:space="preserve">      Nekretnine iz točke 1.l) u naravi predstavljaju poslovni prostor u podrumu - pivnica i pivovara s pratećim prostorima koji se sastoji od pivnice, spremišta, kuhinje i pripreme, skladišta, ulaza, skladišta 1, 2 i 3, </w:t>
      </w:r>
      <w:proofErr w:type="spellStart"/>
      <w:r>
        <w:t>office</w:t>
      </w:r>
      <w:proofErr w:type="spellEnd"/>
      <w:r>
        <w:t xml:space="preserve">, skladišta pića, ureda, garderobe, WC-a, mini pivovare, prostora za instalacije, </w:t>
      </w:r>
      <w:proofErr w:type="spellStart"/>
      <w:r>
        <w:t>prepumpne</w:t>
      </w:r>
      <w:proofErr w:type="spellEnd"/>
      <w:r>
        <w:t xml:space="preserve"> stanice, WC-a ženskog, WC-a muškog, površine 520,05 m2; poslovni prostor u podrumu, s ulazom u hodnik pivnice, a sastoji se od lokala,  površine 20,70 m2; poslovni prostor u podrumu, s ulazom u gospodarsko dvorište, a sastoji se od skladišta  površine 21,44 m2;  poslovni prostor u prizemlju, s ulazom iz atrija, koji se sastoji od pivnice sa šankom i skladišta, površine 82,30 m2; poslovni prostor u prizemlju - nenatkriveni atrij, površine 162,20 m2.</w:t>
      </w:r>
    </w:p>
    <w:p w:rsidRDefault="005E0C56" w:rsidP="005E0C56" w:rsidR="005E0C56">
      <w:pPr>
        <w:spacing w:after="0"/>
        <w:ind w:left="708"/>
        <w:jc w:val="both"/>
      </w:pPr>
      <w:r>
        <w:t xml:space="preserve">      Nekretnine iz točke 1.m) u naravi predstavljaju oranice ukupne površine 3598 m2.</w:t>
      </w:r>
    </w:p>
    <w:p w:rsidRDefault="005E0C56" w:rsidP="005E0C56" w:rsidR="005E0C56">
      <w:pPr>
        <w:spacing w:after="0"/>
        <w:ind w:left="708"/>
        <w:jc w:val="both"/>
      </w:pPr>
      <w:r>
        <w:t xml:space="preserve">      Nekretnine iz točke 1.n) u naravi predstavljaju proizvodnu halu, industrijsko dvorište, te nadstrešnicu ukupne površine 17299 m2. </w:t>
      </w:r>
    </w:p>
    <w:p w:rsidRDefault="005E0C56" w:rsidP="005E0C56" w:rsidR="005E0C56">
      <w:pPr>
        <w:spacing w:after="0"/>
        <w:ind w:left="708"/>
        <w:jc w:val="both"/>
      </w:pPr>
      <w:r>
        <w:t xml:space="preserve">      Nekretnine iz točke 1.o) u naravi predstavljaju poslovni objekt, radionicu, proizvodnu halu, industrijsko dvorište, te trafostanicu ukupne površine 14353 m2.</w:t>
      </w:r>
    </w:p>
    <w:p w:rsidRDefault="005E0C56" w:rsidP="005E0C56" w:rsidR="005E0C56">
      <w:pPr>
        <w:spacing w:after="0"/>
        <w:ind w:left="708"/>
        <w:jc w:val="both"/>
      </w:pPr>
      <w:r>
        <w:t xml:space="preserve">      Nekretnine iz točke 1.p) u naravi predstavljaju poslovna zgrada – vinoteka, poslovna zgrada – štagalj, poslovna zgrada – garderoba, poslovna zgrada-smještajni objekt, skladište, kotlovnica – energana, poslovna zgrada – arhiva, poslovna zgrada, voćnjak, dvorište, zgrada portirnice, te industrijsko dvorište, ukupne površine 17415 m2</w:t>
      </w:r>
    </w:p>
    <w:p w:rsidRDefault="005E0C56" w:rsidP="005E0C56" w:rsidR="005E0C56">
      <w:pPr>
        <w:spacing w:after="0"/>
        <w:ind w:left="708"/>
        <w:jc w:val="both"/>
      </w:pPr>
      <w:r>
        <w:t xml:space="preserve">      Nekretninu iz točke 1.r) u naravi predstavljaju livadu ukupne površine 17299 m2. </w:t>
      </w:r>
    </w:p>
    <w:p w:rsidRDefault="005E0C56" w:rsidP="005E0C56" w:rsidR="005E0C56">
      <w:pPr>
        <w:spacing w:after="0"/>
        <w:ind w:left="708"/>
        <w:jc w:val="both"/>
      </w:pPr>
      <w:r>
        <w:t xml:space="preserve">      Nekretninu iz točke 1.s) u naravi predstavljaju livadu ukupne površine 1643 m2. 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lastRenderedPageBreak/>
        <w:t xml:space="preserve">Utvrđena vrijednost nekretnine iz točke 1a) iznosi </w:t>
      </w:r>
      <w:r>
        <w:t>47.300,00 kn.</w:t>
      </w:r>
    </w:p>
    <w:p w:rsidRDefault="005E0C56" w:rsidP="005E0C56" w:rsidR="005E0C56">
      <w:pPr>
        <w:spacing w:after="0"/>
        <w:ind w:left="360"/>
      </w:pPr>
      <w:r>
        <w:rPr>
          <w:color w:val="000000"/>
        </w:rPr>
        <w:t xml:space="preserve">Utvrđena vrijednost nekretnine iz točke 1b) iznosi </w:t>
      </w:r>
      <w:r>
        <w:t>49.000,00 kn.</w:t>
      </w:r>
    </w:p>
    <w:p w:rsidRDefault="005E0C56" w:rsidP="005E0C56" w:rsidR="005E0C56">
      <w:pPr>
        <w:spacing w:after="0"/>
        <w:ind w:left="360"/>
      </w:pPr>
      <w:r>
        <w:rPr>
          <w:color w:val="000000"/>
        </w:rPr>
        <w:t xml:space="preserve">Utvrđena vrijednost nekretnine iz točke 1c) iznosi </w:t>
      </w:r>
      <w:r>
        <w:t>60.800,00 kn.</w:t>
      </w:r>
    </w:p>
    <w:p w:rsidRDefault="005E0C56" w:rsidP="005E0C56" w:rsidR="005E0C56">
      <w:pPr>
        <w:spacing w:after="0"/>
        <w:ind w:left="360"/>
      </w:pPr>
      <w:r>
        <w:rPr>
          <w:color w:val="000000"/>
        </w:rPr>
        <w:t xml:space="preserve">Utvrđena vrijednost nekretnine iz točke 1d) iznosi </w:t>
      </w:r>
      <w:r>
        <w:t>60.800,00 kn.</w:t>
      </w:r>
    </w:p>
    <w:p w:rsidRDefault="005E0C56" w:rsidP="005E0C56" w:rsidR="005E0C56">
      <w:pPr>
        <w:spacing w:after="0"/>
        <w:ind w:left="360"/>
      </w:pPr>
      <w:r>
        <w:rPr>
          <w:color w:val="000000"/>
        </w:rPr>
        <w:t xml:space="preserve">Utvrđena vrijednost nekretnine iz točke 1e) iznosi </w:t>
      </w:r>
      <w:r>
        <w:t>44.300,00 kn.</w:t>
      </w:r>
    </w:p>
    <w:p w:rsidRDefault="005E0C56" w:rsidP="005E0C56" w:rsidR="005E0C56">
      <w:pPr>
        <w:spacing w:after="0"/>
        <w:ind w:left="360"/>
      </w:pPr>
      <w:r>
        <w:rPr>
          <w:color w:val="000000"/>
        </w:rPr>
        <w:t xml:space="preserve">Utvrđena vrijednost nekretnine iz točke 1f) iznosi </w:t>
      </w:r>
      <w:r>
        <w:t>45.600,00 kn.</w:t>
      </w:r>
    </w:p>
    <w:p w:rsidRDefault="005E0C56" w:rsidP="005E0C56" w:rsidR="005E0C56">
      <w:pPr>
        <w:spacing w:after="0"/>
        <w:ind w:left="360"/>
      </w:pPr>
      <w:r>
        <w:rPr>
          <w:color w:val="000000"/>
        </w:rPr>
        <w:t xml:space="preserve">Utvrđena vrijednost nekretnine iz točke 1g) iznosi </w:t>
      </w:r>
      <w:r>
        <w:t>45.600,00 kn.</w:t>
      </w:r>
    </w:p>
    <w:p w:rsidRDefault="005E0C56" w:rsidP="005E0C56" w:rsidR="005E0C56">
      <w:pPr>
        <w:spacing w:after="0"/>
        <w:ind w:left="360"/>
      </w:pPr>
      <w:r>
        <w:rPr>
          <w:color w:val="000000"/>
        </w:rPr>
        <w:t xml:space="preserve">Utvrđena vrijednost nekretnine iz točke 1h) iznosi </w:t>
      </w:r>
      <w:r>
        <w:t>45.600,00 kn.</w:t>
      </w:r>
    </w:p>
    <w:p w:rsidRDefault="005E0C56" w:rsidP="005E0C56" w:rsidR="005E0C56">
      <w:pPr>
        <w:spacing w:after="0"/>
        <w:ind w:left="360"/>
      </w:pPr>
      <w:r>
        <w:rPr>
          <w:color w:val="000000"/>
        </w:rPr>
        <w:t xml:space="preserve">Utvrđena vrijednost nekretnine iz točke 1i) iznosi </w:t>
      </w:r>
      <w:r>
        <w:t>45.600,00 kn.</w:t>
      </w:r>
    </w:p>
    <w:p w:rsidRDefault="005E0C56" w:rsidP="005E0C56" w:rsidR="005E0C56">
      <w:pPr>
        <w:spacing w:after="0"/>
        <w:ind w:left="360"/>
      </w:pPr>
      <w:r>
        <w:rPr>
          <w:color w:val="000000"/>
        </w:rPr>
        <w:t xml:space="preserve">Utvrđena vrijednost nekretnine iz točke 1j) iznosi </w:t>
      </w:r>
      <w:r>
        <w:t>2.000.000,00 kn.</w:t>
      </w:r>
    </w:p>
    <w:p w:rsidRDefault="005E0C56" w:rsidP="005E0C56" w:rsidR="005E0C56">
      <w:pPr>
        <w:spacing w:after="0"/>
        <w:ind w:left="360"/>
      </w:pPr>
      <w:r>
        <w:rPr>
          <w:color w:val="000000"/>
        </w:rPr>
        <w:t xml:space="preserve">Utvrđena vrijednost nekretnine iz točke 1k) iznosi </w:t>
      </w:r>
      <w:r>
        <w:t>1.670.000,00 kn.</w:t>
      </w:r>
    </w:p>
    <w:p w:rsidRDefault="005E0C56" w:rsidP="005E0C56" w:rsidR="005E0C56">
      <w:pPr>
        <w:spacing w:after="0"/>
        <w:ind w:left="360"/>
      </w:pPr>
      <w:r>
        <w:rPr>
          <w:color w:val="000000"/>
        </w:rPr>
        <w:t xml:space="preserve">Utvrđena vrijednost nekretnine iz točke 1l) iznosi </w:t>
      </w:r>
      <w:r>
        <w:t>4.494.000,00 kn.</w:t>
      </w:r>
    </w:p>
    <w:p w:rsidRDefault="005E0C56" w:rsidP="005E0C56" w:rsidR="005E0C56">
      <w:pPr>
        <w:spacing w:after="0"/>
        <w:ind w:left="360"/>
      </w:pPr>
      <w:r>
        <w:rPr>
          <w:color w:val="000000"/>
        </w:rPr>
        <w:t xml:space="preserve">Utvrđena vrijednost nekretnine iz točke 1m) iznosi </w:t>
      </w:r>
      <w:r>
        <w:t>213.000,00 kn.</w:t>
      </w:r>
    </w:p>
    <w:p w:rsidRDefault="005E0C56" w:rsidP="005E0C56" w:rsidR="005E0C56">
      <w:pPr>
        <w:spacing w:after="0"/>
        <w:ind w:left="360"/>
      </w:pPr>
      <w:r>
        <w:rPr>
          <w:color w:val="000000"/>
        </w:rPr>
        <w:t xml:space="preserve">Utvrđena vrijednost nekretnine iz točke 1n) iznosi </w:t>
      </w:r>
      <w:r>
        <w:t>8.650.000,00 kn.</w:t>
      </w:r>
    </w:p>
    <w:p w:rsidRDefault="005E0C56" w:rsidP="005E0C56" w:rsidR="005E0C56">
      <w:pPr>
        <w:spacing w:after="0"/>
        <w:ind w:left="360"/>
      </w:pPr>
      <w:r>
        <w:rPr>
          <w:color w:val="000000"/>
        </w:rPr>
        <w:t xml:space="preserve">Utvrđena vrijednost nekretnine iz točke 1o) iznosi </w:t>
      </w:r>
      <w:r>
        <w:t>7.550.00,00 kn.</w:t>
      </w:r>
    </w:p>
    <w:p w:rsidRDefault="005E0C56" w:rsidP="005E0C56" w:rsidR="005E0C56">
      <w:pPr>
        <w:spacing w:after="0"/>
        <w:ind w:left="360"/>
      </w:pPr>
      <w:r>
        <w:rPr>
          <w:color w:val="000000"/>
        </w:rPr>
        <w:t xml:space="preserve">Utvrđena vrijednost nekretnine iz točke 1p) iznosi </w:t>
      </w:r>
      <w:r>
        <w:t>6.630.000,00 kn.</w:t>
      </w:r>
    </w:p>
    <w:p w:rsidRDefault="005E0C56" w:rsidP="005E0C56" w:rsidR="005E0C56">
      <w:pPr>
        <w:spacing w:after="0"/>
        <w:ind w:left="360"/>
      </w:pPr>
      <w:r>
        <w:rPr>
          <w:color w:val="000000"/>
        </w:rPr>
        <w:t xml:space="preserve">Utvrđena vrijednost nekretnine iz točke 1r) iznosi </w:t>
      </w:r>
      <w:r>
        <w:t>1.510.00,00 kn.</w:t>
      </w:r>
    </w:p>
    <w:p w:rsidRDefault="005E0C56" w:rsidP="005E0C56" w:rsidR="005E0C56">
      <w:pPr>
        <w:spacing w:after="0"/>
        <w:ind w:left="360"/>
      </w:pPr>
      <w:r>
        <w:rPr>
          <w:color w:val="000000"/>
        </w:rPr>
        <w:t xml:space="preserve">Utvrđena vrijednost nekretnine iz točke 1s) iznosi </w:t>
      </w:r>
      <w:r>
        <w:t>160.000,00 kn.</w:t>
      </w:r>
    </w:p>
    <w:p w:rsidRDefault="005E0C56" w:rsidP="005E0C56" w:rsidR="005E0C56">
      <w:pPr>
        <w:spacing w:after="0"/>
        <w:rPr>
          <w:color w:val="000000"/>
        </w:rPr>
      </w:pPr>
    </w:p>
    <w:p w:rsidRDefault="005E0C56" w:rsidP="005E0C56" w:rsidR="005E0C56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 Nekretnina iz točke 1.a) se ne može prodati: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ind w:left="1068"/>
        <w:jc w:val="both"/>
      </w:pPr>
      <w:r>
        <w:t>-na prvoj dražbi nekretnina se ne može prodati ispod ¾ utvrđene vrijednosti, tj. ispod iznosa od 35.475,00 kn</w:t>
      </w:r>
    </w:p>
    <w:p w:rsidRDefault="005E0C56" w:rsidP="005E0C56" w:rsidR="005E0C56">
      <w:pPr>
        <w:spacing w:after="0"/>
        <w:ind w:left="1068"/>
        <w:jc w:val="both"/>
      </w:pPr>
      <w:r>
        <w:t>-na drugoj dražbi nekretnina se ne može prodati ispod ½ utvrđene vrijednosti, tj. ispod iznosa od 23.650,00 kn</w:t>
      </w:r>
    </w:p>
    <w:p w:rsidRDefault="005E0C56" w:rsidP="005E0C56" w:rsidR="005E0C56">
      <w:pPr>
        <w:spacing w:after="0"/>
        <w:ind w:left="1068"/>
        <w:jc w:val="both"/>
      </w:pPr>
      <w:r>
        <w:t>-na trećoj dražbi nekretnina se ne može prodati ispod ¼ utvrđene vrijednosti, tj. ispod iznosa od 11.825,00 kn</w:t>
      </w:r>
    </w:p>
    <w:p w:rsidRDefault="005E0C56" w:rsidP="005E0C56" w:rsidR="005E0C56">
      <w:pPr>
        <w:spacing w:after="0"/>
        <w:ind w:left="1068"/>
        <w:jc w:val="both"/>
      </w:pPr>
      <w:r>
        <w:t>-na četvrtoj dražbi nekretnina se prodaje po početnoj prodajnoj cijeni od 1,00 kn</w:t>
      </w:r>
    </w:p>
    <w:p w:rsidRDefault="005E0C56" w:rsidP="005E0C56" w:rsidR="005E0C56">
      <w:pPr>
        <w:spacing w:after="0"/>
        <w:ind w:left="1068"/>
        <w:jc w:val="both"/>
      </w:pPr>
    </w:p>
    <w:p w:rsidRDefault="005E0C56" w:rsidP="005E0C56" w:rsidR="005E0C56">
      <w:pPr>
        <w:spacing w:after="0"/>
        <w:ind w:firstLine="708"/>
        <w:jc w:val="both"/>
      </w:pPr>
      <w:r>
        <w:t>Nekretnina iz točke 1.b) se ne može prodati:</w:t>
      </w:r>
    </w:p>
    <w:p w:rsidRDefault="005E0C56" w:rsidP="005E0C56" w:rsidR="005E0C56">
      <w:pPr>
        <w:spacing w:after="0"/>
        <w:ind w:firstLine="708"/>
        <w:jc w:val="both"/>
      </w:pPr>
    </w:p>
    <w:p w:rsidRDefault="005E0C56" w:rsidP="005E0C56" w:rsidR="005E0C56">
      <w:pPr>
        <w:spacing w:lineRule="auto" w:line="256" w:after="0"/>
        <w:ind w:left="708"/>
        <w:jc w:val="both"/>
      </w:pPr>
      <w:r>
        <w:t>-na prvoj dražbi nekretnina se ne može prodati ispod ¾ utvrđene vrijednosti, tj. ispod iznosa od 36.750,00 kn</w:t>
      </w:r>
    </w:p>
    <w:p w:rsidRDefault="005E0C56" w:rsidP="005E0C56" w:rsidR="005E0C56">
      <w:pPr>
        <w:spacing w:lineRule="auto" w:line="256" w:after="0"/>
        <w:ind w:firstLine="708"/>
        <w:jc w:val="both"/>
      </w:pPr>
      <w:r>
        <w:t xml:space="preserve">-na drugoj dražbi nekretnina se ne može prodati ispod ½ utvrđene vrijednosti, tj. ispod </w:t>
      </w:r>
    </w:p>
    <w:p w:rsidRDefault="005E0C56" w:rsidP="005E0C56" w:rsidR="005E0C56">
      <w:pPr>
        <w:spacing w:lineRule="auto" w:line="256" w:after="0"/>
        <w:ind w:firstLine="708"/>
        <w:jc w:val="both"/>
      </w:pPr>
      <w:r>
        <w:t>iznosa od 24.500,00 kn</w:t>
      </w:r>
    </w:p>
    <w:p w:rsidRDefault="005E0C56" w:rsidP="005E0C56" w:rsidR="005E0C56">
      <w:pPr>
        <w:spacing w:lineRule="auto" w:line="256" w:after="0"/>
        <w:ind w:firstLine="708"/>
        <w:jc w:val="both"/>
      </w:pPr>
      <w:r>
        <w:t xml:space="preserve">-na trećoj dražbi nekretnina se ne može prodati ispod ¼ utvrđene vrijednosti, tj. ispod </w:t>
      </w:r>
    </w:p>
    <w:p w:rsidRDefault="005E0C56" w:rsidP="005E0C56" w:rsidR="005E0C56">
      <w:pPr>
        <w:spacing w:lineRule="auto" w:line="256" w:after="0"/>
        <w:ind w:firstLine="708"/>
        <w:jc w:val="both"/>
      </w:pPr>
      <w:r>
        <w:t>iznosa od 12.250,00 kn</w:t>
      </w:r>
    </w:p>
    <w:p w:rsidRDefault="005E0C56" w:rsidP="005E0C56" w:rsidR="005E0C56">
      <w:pPr>
        <w:spacing w:after="0"/>
        <w:ind w:firstLine="708"/>
        <w:jc w:val="both"/>
      </w:pPr>
      <w:r>
        <w:t>-na četvrtoj dražbi nekretnina se prodaje po početnoj prodajnoj cijeni od 1,00 kn.</w:t>
      </w:r>
    </w:p>
    <w:p w:rsidRDefault="005E0C56" w:rsidP="005E0C56" w:rsidR="005E0C56">
      <w:pPr>
        <w:spacing w:after="0"/>
        <w:ind w:firstLine="708"/>
        <w:jc w:val="both"/>
      </w:pPr>
    </w:p>
    <w:p w:rsidRDefault="005E0C56" w:rsidP="005E0C56" w:rsidR="005E0C56">
      <w:pPr>
        <w:spacing w:after="0"/>
        <w:ind w:firstLine="708"/>
        <w:jc w:val="both"/>
      </w:pPr>
      <w:r>
        <w:t>Nekretnina iz točke 1.c) se ne može prodati:</w:t>
      </w:r>
    </w:p>
    <w:p w:rsidRDefault="005E0C56" w:rsidP="005E0C56" w:rsidR="005E0C56">
      <w:pPr>
        <w:spacing w:lineRule="auto" w:line="256" w:after="0"/>
        <w:ind w:left="708"/>
        <w:jc w:val="both"/>
      </w:pPr>
      <w:r>
        <w:t>-na prvoj dražbi nekretnina se ne može prodati ispod ¾ utvrđene vrijednosti, tj. ispod iznosa od 45.600,00 kn</w:t>
      </w:r>
    </w:p>
    <w:p w:rsidRDefault="005E0C56" w:rsidP="005E0C56" w:rsidR="005E0C56">
      <w:pPr>
        <w:spacing w:lineRule="auto" w:line="256" w:after="0"/>
        <w:ind w:left="708"/>
        <w:jc w:val="both"/>
      </w:pPr>
      <w:r>
        <w:t>-na drugoj dražbi nekretnina se ne može prodati ispod ½ utvrđene vrijednosti, tj. ispod iznosa od 30.400,00 kn</w:t>
      </w:r>
    </w:p>
    <w:p w:rsidRDefault="005E0C56" w:rsidP="005E0C56" w:rsidR="005E0C56">
      <w:pPr>
        <w:spacing w:lineRule="auto" w:line="256" w:after="0"/>
        <w:ind w:left="708"/>
        <w:jc w:val="both"/>
      </w:pPr>
      <w:r>
        <w:t>-na trećoj dražbi nekretnina se ne može prodati ispod ¼ utvrđene vrijednosti, tj. ispod iznosa od 15.200,00 kn</w:t>
      </w:r>
    </w:p>
    <w:p w:rsidRDefault="005E0C56" w:rsidP="005E0C56" w:rsidR="005E0C56">
      <w:pPr>
        <w:spacing w:after="0"/>
        <w:ind w:firstLine="708"/>
        <w:jc w:val="both"/>
      </w:pPr>
      <w:r>
        <w:t>-na četvrtoj dražbi nekretnina se prodaje po početnoj prodajnoj cijeni od 1,00 kn</w:t>
      </w:r>
    </w:p>
    <w:p w:rsidRDefault="005E0C56" w:rsidP="005E0C56" w:rsidR="005E0C56">
      <w:pPr>
        <w:spacing w:after="0"/>
        <w:ind w:firstLine="708"/>
        <w:jc w:val="both"/>
      </w:pPr>
    </w:p>
    <w:p w:rsidRDefault="005E0C56" w:rsidP="005E0C56" w:rsidR="005E0C56">
      <w:pPr>
        <w:spacing w:after="0"/>
        <w:ind w:firstLine="708"/>
        <w:jc w:val="both"/>
      </w:pPr>
      <w:r>
        <w:t>Nekretnina iz točke 1.d) se ne može prodati:</w:t>
      </w:r>
    </w:p>
    <w:p w:rsidRDefault="005E0C56" w:rsidP="005E0C56" w:rsidR="005E0C56">
      <w:pPr>
        <w:spacing w:lineRule="auto" w:line="256" w:after="0"/>
        <w:ind w:left="708"/>
        <w:jc w:val="both"/>
      </w:pPr>
      <w:r>
        <w:t>-na prvoj dražbi nekretnina se ne može prodati ispod ¾ utvrđene vrijednosti, tj. ispod iznosa od 45.600,00 kn</w:t>
      </w:r>
    </w:p>
    <w:p w:rsidRDefault="005E0C56" w:rsidP="005E0C56" w:rsidR="005E0C56">
      <w:pPr>
        <w:spacing w:lineRule="auto" w:line="256" w:after="0"/>
        <w:ind w:left="708"/>
        <w:jc w:val="both"/>
      </w:pPr>
      <w:r>
        <w:t>-na drugoj dražbi nekretnina se ne može prodati ispod ½ utvrđene vrijednosti, tj. ispod iznosa od 30.400,00 kn</w:t>
      </w:r>
    </w:p>
    <w:p w:rsidRDefault="005E0C56" w:rsidP="005E0C56" w:rsidR="005E0C56">
      <w:pPr>
        <w:spacing w:lineRule="auto" w:line="256" w:after="0"/>
        <w:ind w:left="708"/>
        <w:jc w:val="both"/>
      </w:pPr>
      <w:r>
        <w:t>-na trećoj dražbi nekretnina se ne može prodati ispod ¼ utvrđene vrijednosti, tj. ispod iznosa od 15.200,00 kn</w:t>
      </w:r>
    </w:p>
    <w:p w:rsidRDefault="005E0C56" w:rsidP="005E0C56" w:rsidR="005E0C56">
      <w:pPr>
        <w:spacing w:after="0"/>
        <w:ind w:firstLine="708"/>
        <w:jc w:val="both"/>
      </w:pPr>
      <w:r>
        <w:t>-na četvrtoj dražbi nekretnina se prodaje po početnoj prodajnoj cijeni od 1,00 kn</w:t>
      </w:r>
    </w:p>
    <w:p w:rsidRDefault="005E0C56" w:rsidP="005E0C56" w:rsidR="005E0C56">
      <w:pPr>
        <w:spacing w:after="0"/>
        <w:ind w:firstLine="708"/>
        <w:jc w:val="both"/>
      </w:pPr>
    </w:p>
    <w:p w:rsidRDefault="005E0C56" w:rsidP="005E0C56" w:rsidR="005E0C56">
      <w:pPr>
        <w:spacing w:after="0"/>
        <w:ind w:firstLine="708"/>
        <w:jc w:val="both"/>
      </w:pPr>
      <w:r>
        <w:t>Nekretnina iz točke 1.e) se ne može prodati:</w:t>
      </w:r>
    </w:p>
    <w:p w:rsidRDefault="005E0C56" w:rsidP="005E0C56" w:rsidR="005E0C56">
      <w:pPr>
        <w:spacing w:lineRule="auto" w:line="256" w:after="0"/>
        <w:ind w:left="708"/>
        <w:jc w:val="both"/>
      </w:pPr>
      <w:r>
        <w:t>-na prvoj dražbi nekretnina se ne može prodati ispod ¾ utvrđene vrijednosti, tj. ispod iznosa od 33.225,00 kn</w:t>
      </w:r>
    </w:p>
    <w:p w:rsidRDefault="005E0C56" w:rsidP="005E0C56" w:rsidR="005E0C56">
      <w:pPr>
        <w:spacing w:lineRule="auto" w:line="256" w:after="0"/>
        <w:ind w:left="708"/>
        <w:jc w:val="both"/>
      </w:pPr>
      <w:r>
        <w:t>-na drugoj dražbi nekretnina se ne može prodati ispod ½ utvrđene vrijednosti, tj. ispod iznosa od 22.150,00 kn</w:t>
      </w:r>
    </w:p>
    <w:p w:rsidRDefault="005E0C56" w:rsidP="005E0C56" w:rsidR="005E0C56">
      <w:pPr>
        <w:spacing w:lineRule="auto" w:line="256" w:after="0"/>
        <w:ind w:left="708"/>
        <w:jc w:val="both"/>
      </w:pPr>
      <w:r>
        <w:t>-na trećoj dražbi nekretnina se ne može prodati ispod ¼ utvrđene vrijednosti, tj. ispod iznosa od 11.075,00 kn</w:t>
      </w:r>
    </w:p>
    <w:p w:rsidRDefault="005E0C56" w:rsidP="005E0C56" w:rsidR="005E0C56">
      <w:pPr>
        <w:spacing w:after="0"/>
        <w:ind w:firstLine="708"/>
        <w:jc w:val="both"/>
      </w:pPr>
      <w:r>
        <w:t>-na četvrtoj dražbi nekretnina se prodaje po početnoj prodajnoj cijeni od 1,00 kn</w:t>
      </w:r>
    </w:p>
    <w:p w:rsidRDefault="005E0C56" w:rsidP="005E0C56" w:rsidR="005E0C56">
      <w:pPr>
        <w:spacing w:after="0"/>
        <w:ind w:firstLine="708"/>
        <w:jc w:val="both"/>
      </w:pPr>
    </w:p>
    <w:p w:rsidRDefault="005E0C56" w:rsidP="005E0C56" w:rsidR="005E0C56">
      <w:pPr>
        <w:spacing w:after="0"/>
        <w:ind w:firstLine="708"/>
        <w:jc w:val="both"/>
      </w:pPr>
      <w:r>
        <w:t>Nekretnina iz točke 1.f) se ne može prodati:</w:t>
      </w:r>
    </w:p>
    <w:p w:rsidRDefault="005E0C56" w:rsidP="005E0C56" w:rsidR="005E0C56">
      <w:pPr>
        <w:spacing w:lineRule="auto" w:line="256" w:after="0"/>
        <w:ind w:left="708"/>
        <w:jc w:val="both"/>
      </w:pPr>
      <w:r>
        <w:t>-na prvoj dražbi nekretnina se ne može prodati ispod ¾ utvrđene vrijednosti, tj. ispod iznosa od 34.200,00 kn</w:t>
      </w:r>
    </w:p>
    <w:p w:rsidRDefault="005E0C56" w:rsidP="005E0C56" w:rsidR="005E0C56">
      <w:pPr>
        <w:spacing w:lineRule="auto" w:line="256" w:after="0"/>
        <w:ind w:left="708"/>
        <w:jc w:val="both"/>
      </w:pPr>
      <w:r>
        <w:t>-na drugoj dražbi nekretnina se ne može prodati ispod ½ utvrđene vrijednosti, tj. ispod iznosa od 22.800,00 kn</w:t>
      </w:r>
    </w:p>
    <w:p w:rsidRDefault="005E0C56" w:rsidP="005E0C56" w:rsidR="005E0C56">
      <w:pPr>
        <w:spacing w:lineRule="auto" w:line="256" w:after="0"/>
        <w:ind w:left="708"/>
        <w:jc w:val="both"/>
      </w:pPr>
      <w:r>
        <w:t>-na trećoj dražbi nekretnina se ne može prodati ispod ¼ utvrđene vrijednosti, tj. ispod iznosa od 11.400,00 kn</w:t>
      </w:r>
    </w:p>
    <w:p w:rsidRDefault="005E0C56" w:rsidP="005E0C56" w:rsidR="005E0C56">
      <w:pPr>
        <w:spacing w:after="0"/>
        <w:ind w:firstLine="708"/>
        <w:jc w:val="both"/>
      </w:pPr>
      <w:r>
        <w:t>-na četvrtoj dražbi nekretnina se prodaje po početnoj prodajnoj cijeni od 1,00 kn</w:t>
      </w:r>
    </w:p>
    <w:p w:rsidRDefault="005E0C56" w:rsidP="005E0C56" w:rsidR="005E0C56">
      <w:pPr>
        <w:spacing w:after="0"/>
        <w:ind w:firstLine="708"/>
        <w:jc w:val="both"/>
      </w:pPr>
    </w:p>
    <w:p w:rsidRDefault="005E0C56" w:rsidP="005E0C56" w:rsidR="005E0C56">
      <w:pPr>
        <w:spacing w:after="0"/>
        <w:ind w:firstLine="708"/>
        <w:jc w:val="both"/>
      </w:pPr>
      <w:r>
        <w:t>Nekretnina iz točke 1.g) se ne može prodati:</w:t>
      </w:r>
    </w:p>
    <w:p w:rsidRDefault="005E0C56" w:rsidP="005E0C56" w:rsidR="005E0C56">
      <w:pPr>
        <w:spacing w:lineRule="auto" w:line="256" w:after="0"/>
        <w:ind w:left="708"/>
        <w:jc w:val="both"/>
      </w:pPr>
      <w:r>
        <w:t>-na prvoj dražbi nekretnina se ne može prodati ispod ¾ utvrđene vrijednosti, tj. ispod iznosa od 34.200,00 kn</w:t>
      </w:r>
    </w:p>
    <w:p w:rsidRDefault="005E0C56" w:rsidP="005E0C56" w:rsidR="005E0C56">
      <w:pPr>
        <w:spacing w:lineRule="auto" w:line="256" w:after="0"/>
        <w:ind w:left="708"/>
        <w:jc w:val="both"/>
      </w:pPr>
      <w:r>
        <w:t>-na drugoj dražbi nekretnina se ne može prodati ispod ½ utvrđene vrijednosti, tj. ispod iznosa od 22.800,00 kn</w:t>
      </w:r>
    </w:p>
    <w:p w:rsidRDefault="005E0C56" w:rsidP="005E0C56" w:rsidR="005E0C56">
      <w:pPr>
        <w:spacing w:lineRule="auto" w:line="256" w:after="0"/>
        <w:ind w:left="708"/>
        <w:jc w:val="both"/>
      </w:pPr>
      <w:r>
        <w:t>-na trećoj dražbi nekretnina se ne može prodati ispod ¼ utvrđene vrijednosti, tj. ispod iznosa od 11.400,00 kn</w:t>
      </w:r>
    </w:p>
    <w:p w:rsidRDefault="005E0C56" w:rsidP="005E0C56" w:rsidR="005E0C56">
      <w:pPr>
        <w:spacing w:after="0"/>
        <w:ind w:firstLine="708"/>
        <w:jc w:val="both"/>
      </w:pPr>
      <w:r>
        <w:t>-na četvrtoj dražbi nekretnina se prodaje po početnoj prodajnoj cijeni od 1,00 kn</w:t>
      </w:r>
    </w:p>
    <w:p w:rsidRDefault="005E0C56" w:rsidP="005E0C56" w:rsidR="005E0C56">
      <w:pPr>
        <w:spacing w:after="0"/>
        <w:ind w:firstLine="708"/>
        <w:jc w:val="both"/>
      </w:pPr>
    </w:p>
    <w:p w:rsidRDefault="005E0C56" w:rsidP="005E0C56" w:rsidR="005E0C56">
      <w:pPr>
        <w:spacing w:after="0"/>
        <w:ind w:firstLine="708"/>
        <w:jc w:val="both"/>
      </w:pPr>
      <w:r>
        <w:t>Nekretnina iz točke 1.h) se ne može prodati:</w:t>
      </w:r>
    </w:p>
    <w:p w:rsidRDefault="005E0C56" w:rsidP="005E0C56" w:rsidR="005E0C56">
      <w:pPr>
        <w:spacing w:lineRule="auto" w:line="256" w:after="0"/>
        <w:ind w:left="708"/>
        <w:jc w:val="both"/>
      </w:pPr>
      <w:r>
        <w:t>-na prvoj dražbi nekretnina se ne može prodati ispod ¾ utvrđene vrijednosti, tj. ispod iznosa od 34.200,00 kn</w:t>
      </w:r>
    </w:p>
    <w:p w:rsidRDefault="005E0C56" w:rsidP="005E0C56" w:rsidR="005E0C56">
      <w:pPr>
        <w:spacing w:lineRule="auto" w:line="256" w:after="0"/>
        <w:ind w:left="708"/>
        <w:jc w:val="both"/>
      </w:pPr>
      <w:r>
        <w:t>-na drugoj dražbi nekretnina se ne može prodati ispod ½ utvrđene vrijednosti, tj. ispod iznosa od 22.800,00 kn</w:t>
      </w:r>
    </w:p>
    <w:p w:rsidRDefault="005E0C56" w:rsidP="005E0C56" w:rsidR="005E0C56">
      <w:pPr>
        <w:spacing w:lineRule="auto" w:line="256" w:after="0"/>
        <w:ind w:left="708"/>
        <w:jc w:val="both"/>
      </w:pPr>
      <w:r>
        <w:t>-na trećoj dražbi nekretnina se ne može prodati ispod ¼ utvrđene vrijednosti, tj. ispod iznosa od 11.400,00 kn</w:t>
      </w:r>
    </w:p>
    <w:p w:rsidRDefault="005E0C56" w:rsidP="005E0C56" w:rsidR="005E0C56">
      <w:pPr>
        <w:spacing w:after="0"/>
        <w:ind w:firstLine="708"/>
        <w:jc w:val="both"/>
      </w:pPr>
      <w:r>
        <w:t>-na četvrtoj dražbi nekretnina se prodaje po početnoj prodajnoj cijeni od 1,00 kn</w:t>
      </w:r>
    </w:p>
    <w:p w:rsidRDefault="005E0C56" w:rsidP="005E0C56" w:rsidR="005E0C56">
      <w:pPr>
        <w:spacing w:after="0"/>
        <w:ind w:firstLine="708"/>
        <w:jc w:val="both"/>
      </w:pPr>
    </w:p>
    <w:p w:rsidRDefault="005E0C56" w:rsidP="005E0C56" w:rsidR="005E0C56">
      <w:pPr>
        <w:spacing w:after="0"/>
        <w:ind w:firstLine="708"/>
        <w:jc w:val="both"/>
      </w:pPr>
      <w:r>
        <w:lastRenderedPageBreak/>
        <w:t>Nekretnina iz točke 1.i) se ne može prodati:</w:t>
      </w:r>
    </w:p>
    <w:p w:rsidRDefault="005E0C56" w:rsidP="005E0C56" w:rsidR="005E0C56">
      <w:pPr>
        <w:spacing w:lineRule="auto" w:line="256" w:after="0"/>
        <w:ind w:left="708"/>
        <w:jc w:val="both"/>
      </w:pPr>
      <w:r>
        <w:t>-na prvoj dražbi nekretnina se ne može prodati ispod ¾ utvrđene vrijednosti, tj. ispod iznosa od 34.200,00 kn</w:t>
      </w:r>
    </w:p>
    <w:p w:rsidRDefault="005E0C56" w:rsidP="005E0C56" w:rsidR="005E0C56">
      <w:pPr>
        <w:spacing w:lineRule="auto" w:line="256" w:after="0"/>
        <w:ind w:left="708"/>
        <w:jc w:val="both"/>
      </w:pPr>
      <w:r>
        <w:t>-na drugoj dražbi nekretnina se ne može prodati ispod ½ utvrđene vrijednosti, tj. ispod iznosa od 22.800,00 kn</w:t>
      </w:r>
    </w:p>
    <w:p w:rsidRDefault="005E0C56" w:rsidP="005E0C56" w:rsidR="005E0C56">
      <w:pPr>
        <w:spacing w:lineRule="auto" w:line="256" w:after="0"/>
        <w:ind w:left="708"/>
        <w:jc w:val="both"/>
      </w:pPr>
      <w:r>
        <w:t>-na trećoj dražbi nekretnina se ne može prodati ispod ¼ utvrđene vrijednosti, tj. ispod iznosa od 11.400,00 kn</w:t>
      </w:r>
    </w:p>
    <w:p w:rsidRDefault="005E0C56" w:rsidP="005E0C56" w:rsidR="005E0C56">
      <w:pPr>
        <w:spacing w:after="0"/>
        <w:ind w:firstLine="708"/>
        <w:jc w:val="both"/>
      </w:pPr>
      <w:r>
        <w:t>-na četvrtoj dražbi nekretnina se prodaje po početnoj prodajnoj cijeni od 1,00 kn</w:t>
      </w:r>
    </w:p>
    <w:p w:rsidRDefault="005E0C56" w:rsidP="005E0C56" w:rsidR="005E0C56">
      <w:pPr>
        <w:spacing w:after="0"/>
        <w:ind w:firstLine="708"/>
        <w:jc w:val="both"/>
      </w:pPr>
    </w:p>
    <w:p w:rsidRDefault="005E0C56" w:rsidP="005E0C56" w:rsidR="005E0C56">
      <w:pPr>
        <w:spacing w:after="0"/>
        <w:ind w:firstLine="708"/>
        <w:jc w:val="both"/>
      </w:pPr>
      <w:r>
        <w:t>Nekretnina iz točke 1.j) se ne može prodati:</w:t>
      </w:r>
    </w:p>
    <w:p w:rsidRDefault="005E0C56" w:rsidP="005E0C56" w:rsidR="005E0C56">
      <w:pPr>
        <w:spacing w:after="0"/>
        <w:ind w:firstLine="708"/>
        <w:jc w:val="both"/>
      </w:pPr>
      <w:r>
        <w:t xml:space="preserve">-na prvoj dražbi nekretnina se ne može prodati ispod ¾ utvrđene vrijednosti, tj. ispod </w:t>
      </w:r>
    </w:p>
    <w:p w:rsidRDefault="005E0C56" w:rsidP="005E0C56" w:rsidR="005E0C56">
      <w:pPr>
        <w:spacing w:after="0"/>
        <w:ind w:firstLine="708"/>
        <w:jc w:val="both"/>
      </w:pPr>
      <w:r>
        <w:t>iznosa od 1.500.000,00 kn</w:t>
      </w:r>
    </w:p>
    <w:p w:rsidRDefault="005E0C56" w:rsidP="005E0C56" w:rsidR="005E0C56">
      <w:pPr>
        <w:spacing w:after="0"/>
        <w:ind w:firstLine="708"/>
        <w:jc w:val="both"/>
      </w:pPr>
      <w:r>
        <w:t xml:space="preserve">-na drugoj dražbi nekretnina se ne može prodati ispod ½ utvrđene vrijednosti, tj. ispod </w:t>
      </w:r>
    </w:p>
    <w:p w:rsidRDefault="005E0C56" w:rsidP="005E0C56" w:rsidR="005E0C56">
      <w:pPr>
        <w:spacing w:after="0"/>
        <w:ind w:firstLine="708"/>
        <w:jc w:val="both"/>
      </w:pPr>
      <w:r>
        <w:t>iznosa od 1.000.000,00 kn</w:t>
      </w:r>
    </w:p>
    <w:p w:rsidRDefault="005E0C56" w:rsidP="005E0C56" w:rsidR="005E0C56">
      <w:pPr>
        <w:spacing w:after="0"/>
        <w:ind w:firstLine="708"/>
        <w:jc w:val="both"/>
      </w:pPr>
      <w:r>
        <w:t xml:space="preserve">-na trećoj dražbi nekretnina se ne može prodati ispod ¼ utvrđene vrijednosti, tj. ispod </w:t>
      </w:r>
    </w:p>
    <w:p w:rsidRDefault="005E0C56" w:rsidP="005E0C56" w:rsidR="005E0C56">
      <w:pPr>
        <w:spacing w:after="0"/>
        <w:ind w:firstLine="708"/>
        <w:jc w:val="both"/>
      </w:pPr>
      <w:r>
        <w:t>iznosa od 500.000,00 kn</w:t>
      </w:r>
    </w:p>
    <w:p w:rsidRDefault="005E0C56" w:rsidP="005E0C56" w:rsidR="005E0C56">
      <w:pPr>
        <w:spacing w:after="0"/>
        <w:ind w:firstLine="708"/>
        <w:jc w:val="both"/>
      </w:pPr>
      <w:r>
        <w:t>-na četvrtoj dražbi nekretnina se prodaje po početnoj prodajnoj cijeni od 1,00 kn</w:t>
      </w:r>
    </w:p>
    <w:p w:rsidRDefault="005E0C56" w:rsidP="005E0C56" w:rsidR="005E0C56">
      <w:pPr>
        <w:spacing w:after="0"/>
        <w:ind w:firstLine="708"/>
        <w:jc w:val="both"/>
      </w:pPr>
    </w:p>
    <w:p w:rsidRDefault="005E0C56" w:rsidP="005E0C56" w:rsidR="005E0C56">
      <w:pPr>
        <w:spacing w:after="0"/>
        <w:ind w:firstLine="708"/>
        <w:jc w:val="both"/>
      </w:pPr>
      <w:r>
        <w:t>Nekretnina iz točke 1.k) se ne može prodati:</w:t>
      </w:r>
    </w:p>
    <w:p w:rsidRDefault="005E0C56" w:rsidP="005E0C56" w:rsidR="005E0C56">
      <w:pPr>
        <w:spacing w:after="0"/>
        <w:ind w:firstLine="708"/>
        <w:jc w:val="both"/>
      </w:pPr>
      <w:r>
        <w:t xml:space="preserve">-na prvoj dražbi nekretnina se ne može prodati ispod ¾ utvrđene vrijednosti, tj. ispod </w:t>
      </w:r>
    </w:p>
    <w:p w:rsidRDefault="005E0C56" w:rsidP="005E0C56" w:rsidR="005E0C56">
      <w:pPr>
        <w:spacing w:after="0"/>
        <w:ind w:firstLine="708"/>
        <w:jc w:val="both"/>
      </w:pPr>
      <w:r>
        <w:t>iznosa od 1.252.500,00 kn</w:t>
      </w:r>
    </w:p>
    <w:p w:rsidRDefault="005E0C56" w:rsidP="005E0C56" w:rsidR="005E0C56">
      <w:pPr>
        <w:spacing w:after="0"/>
        <w:ind w:firstLine="708"/>
        <w:jc w:val="both"/>
      </w:pPr>
      <w:r>
        <w:t xml:space="preserve">-na drugoj dražbi nekretnina se ne može prodati ispod ½ utvrđene vrijednosti, tj. ispod </w:t>
      </w:r>
    </w:p>
    <w:p w:rsidRDefault="005E0C56" w:rsidP="005E0C56" w:rsidR="005E0C56">
      <w:pPr>
        <w:spacing w:after="0"/>
        <w:ind w:firstLine="708"/>
        <w:jc w:val="both"/>
      </w:pPr>
      <w:r>
        <w:t>iznosa od 835.000,00 kn</w:t>
      </w:r>
    </w:p>
    <w:p w:rsidRDefault="005E0C56" w:rsidP="005E0C56" w:rsidR="005E0C56">
      <w:pPr>
        <w:spacing w:after="0"/>
        <w:ind w:firstLine="708"/>
        <w:jc w:val="both"/>
      </w:pPr>
      <w:r>
        <w:t xml:space="preserve">-na trećoj dražbi nekretnina se ne može prodati ispod ¼ utvrđene vrijednosti, tj. ispod </w:t>
      </w:r>
    </w:p>
    <w:p w:rsidRDefault="005E0C56" w:rsidP="005E0C56" w:rsidR="005E0C56">
      <w:pPr>
        <w:spacing w:after="0"/>
        <w:ind w:firstLine="708"/>
        <w:jc w:val="both"/>
      </w:pPr>
      <w:r>
        <w:t>iznosa od 417.500,00 kn</w:t>
      </w:r>
    </w:p>
    <w:p w:rsidRDefault="005E0C56" w:rsidP="005E0C56" w:rsidR="005E0C56">
      <w:pPr>
        <w:spacing w:after="0"/>
        <w:ind w:firstLine="708"/>
        <w:jc w:val="both"/>
      </w:pPr>
      <w:r>
        <w:t>-na četvrtoj dražbi nekretnina se prodaje po početnoj prodajnoj cijeni od 1,00 kn</w:t>
      </w:r>
    </w:p>
    <w:p w:rsidRDefault="005E0C56" w:rsidP="005E0C56" w:rsidR="005E0C56">
      <w:pPr>
        <w:spacing w:after="0"/>
        <w:ind w:firstLine="708"/>
        <w:jc w:val="both"/>
      </w:pPr>
    </w:p>
    <w:p w:rsidRDefault="005E0C56" w:rsidP="005E0C56" w:rsidR="005E0C56">
      <w:pPr>
        <w:spacing w:after="0"/>
        <w:ind w:firstLine="708"/>
        <w:jc w:val="both"/>
      </w:pPr>
      <w:r>
        <w:t>Nekretnina iz točke 1.l) se ne može prodati:</w:t>
      </w:r>
    </w:p>
    <w:p w:rsidRDefault="005E0C56" w:rsidP="005E0C56" w:rsidR="005E0C56">
      <w:pPr>
        <w:spacing w:after="0"/>
        <w:ind w:left="708"/>
        <w:jc w:val="both"/>
      </w:pPr>
      <w:r>
        <w:t>-na prvoj dražbi nekretnina se ne može prodati ispod ¾ utvrđene vrijednosti, tj. ispod iznosa od 3.370.500,00 kn</w:t>
      </w:r>
    </w:p>
    <w:p w:rsidRDefault="005E0C56" w:rsidP="005E0C56" w:rsidR="005E0C56">
      <w:pPr>
        <w:spacing w:after="0"/>
        <w:ind w:left="708"/>
        <w:jc w:val="both"/>
      </w:pPr>
      <w:r>
        <w:t>-na drugoj dražbi nekretnina se ne može prodati ispod ½ utvrđene vrijednosti, tj. ispod iznosa od 2.247.000,00 kn</w:t>
      </w:r>
    </w:p>
    <w:p w:rsidRDefault="005E0C56" w:rsidP="005E0C56" w:rsidR="005E0C56">
      <w:pPr>
        <w:spacing w:after="0"/>
        <w:ind w:left="708"/>
        <w:jc w:val="both"/>
      </w:pPr>
      <w:r>
        <w:t>-na trećoj dražbi nekretnina se ne može prodati ispod ¼ utvrđene vrijednosti, tj. ispod iznosa od 1.123.500,00 kn</w:t>
      </w:r>
    </w:p>
    <w:p w:rsidRDefault="005E0C56" w:rsidP="005E0C56" w:rsidR="005E0C56">
      <w:pPr>
        <w:spacing w:after="0"/>
        <w:ind w:left="708"/>
        <w:jc w:val="both"/>
      </w:pPr>
      <w:r>
        <w:t>-na četvrtoj dražbi nekretnina se prodaje po početnoj prodajnoj cijeni od 1,00 kn</w:t>
      </w:r>
    </w:p>
    <w:p w:rsidRDefault="005E0C56" w:rsidP="005E0C56" w:rsidR="005E0C56">
      <w:pPr>
        <w:spacing w:after="0"/>
        <w:ind w:firstLine="708"/>
        <w:jc w:val="both"/>
      </w:pPr>
    </w:p>
    <w:p w:rsidRDefault="005E0C56" w:rsidP="005E0C56" w:rsidR="005E0C56">
      <w:pPr>
        <w:spacing w:after="0"/>
        <w:ind w:firstLine="708"/>
        <w:jc w:val="both"/>
      </w:pPr>
      <w:r>
        <w:t>Nekretnina iz točke 1.m) se ne može prodati:</w:t>
      </w:r>
    </w:p>
    <w:p w:rsidRDefault="005E0C56" w:rsidP="005E0C56" w:rsidR="005E0C56">
      <w:pPr>
        <w:spacing w:after="0"/>
        <w:ind w:left="708"/>
        <w:jc w:val="both"/>
      </w:pPr>
      <w:r>
        <w:t>-na prvoj dražbi nekretnina se ne može prodati ispod ¾ utvrđene vrijednosti, tj. ispod iznosa od 159.750,00 kn</w:t>
      </w:r>
    </w:p>
    <w:p w:rsidRDefault="005E0C56" w:rsidP="005E0C56" w:rsidR="005E0C56">
      <w:pPr>
        <w:spacing w:after="0"/>
        <w:ind w:left="708"/>
        <w:jc w:val="both"/>
      </w:pPr>
      <w:r>
        <w:t>-na drugoj dražbi nekretnina se ne može prodati ispod ½ utvrđene vrijednosti, tj. ispod iznosa od 106.500,00 kn</w:t>
      </w:r>
    </w:p>
    <w:p w:rsidRDefault="005E0C56" w:rsidP="005E0C56" w:rsidR="005E0C56">
      <w:pPr>
        <w:spacing w:after="0"/>
        <w:ind w:left="708"/>
        <w:jc w:val="both"/>
      </w:pPr>
      <w:r>
        <w:t>-na trećoj dražbi nekretnina se ne može prodati ispod ¼ utvrđene vrijednosti, tj. ispod iznosa od 53.250,00 kn</w:t>
      </w:r>
    </w:p>
    <w:p w:rsidRDefault="005E0C56" w:rsidP="005E0C56" w:rsidR="005E0C56">
      <w:pPr>
        <w:spacing w:after="0"/>
        <w:ind w:left="708"/>
        <w:jc w:val="both"/>
      </w:pPr>
      <w:r>
        <w:t>-na četvrtoj dražbi nekretnina se prodaje po početnoj prodajnoj cijeni od 1,00 kn</w:t>
      </w:r>
    </w:p>
    <w:p w:rsidRDefault="005E0C56" w:rsidP="005E0C56" w:rsidR="005E0C56">
      <w:pPr>
        <w:spacing w:after="0"/>
        <w:ind w:firstLine="708"/>
        <w:jc w:val="both"/>
      </w:pPr>
    </w:p>
    <w:p w:rsidRDefault="005E0C56" w:rsidP="005E0C56" w:rsidR="005E0C56">
      <w:pPr>
        <w:spacing w:after="0"/>
        <w:ind w:firstLine="708"/>
        <w:jc w:val="both"/>
      </w:pPr>
    </w:p>
    <w:p w:rsidRDefault="005E0C56" w:rsidP="005E0C56" w:rsidR="005E0C56">
      <w:pPr>
        <w:spacing w:after="0"/>
        <w:ind w:firstLine="708"/>
        <w:jc w:val="both"/>
      </w:pPr>
      <w:r>
        <w:t>Nekretnina iz točke 1.n) se ne može prodati:</w:t>
      </w:r>
    </w:p>
    <w:p w:rsidRDefault="005E0C56" w:rsidP="005E0C56" w:rsidR="005E0C56">
      <w:pPr>
        <w:spacing w:after="0"/>
        <w:ind w:left="708"/>
        <w:jc w:val="both"/>
      </w:pPr>
      <w:r>
        <w:lastRenderedPageBreak/>
        <w:t>-na prvoj dražbi nekretnina se ne može prodati ispod ¾ utvrđene vrijednosti, tj. ispod iznosa od 6.487.500,00 kn</w:t>
      </w:r>
    </w:p>
    <w:p w:rsidRDefault="005E0C56" w:rsidP="005E0C56" w:rsidR="005E0C56">
      <w:pPr>
        <w:spacing w:after="0"/>
        <w:ind w:left="708"/>
        <w:jc w:val="both"/>
      </w:pPr>
      <w:r>
        <w:t>-na drugoj dražbi nekretnina se ne može prodati ispod ½ utvrđene vrijednosti, tj. ispod iznosa od 4.325.000,00 kn</w:t>
      </w:r>
    </w:p>
    <w:p w:rsidRDefault="005E0C56" w:rsidP="005E0C56" w:rsidR="005E0C56">
      <w:pPr>
        <w:spacing w:after="0"/>
        <w:ind w:left="708"/>
        <w:jc w:val="both"/>
      </w:pPr>
      <w:r>
        <w:t>-na trećoj dražbi nekretnina se ne može prodati ispod ¼ utvrđene vrijednosti, tj. ispod iznosa od 2.162.500,00 kn</w:t>
      </w:r>
    </w:p>
    <w:p w:rsidRDefault="005E0C56" w:rsidP="005E0C56" w:rsidR="005E0C56">
      <w:pPr>
        <w:spacing w:after="0"/>
        <w:ind w:left="708"/>
        <w:jc w:val="both"/>
      </w:pPr>
      <w:r>
        <w:t>-na četvrtoj dražbi nekretnina se prodaje po početnoj prodajnoj cijeni od 1,00 kn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ind w:firstLine="708"/>
        <w:jc w:val="both"/>
      </w:pPr>
      <w:r>
        <w:t>Nekretnina iz točke 1.o) se ne može prodati:</w:t>
      </w:r>
    </w:p>
    <w:p w:rsidRDefault="005E0C56" w:rsidP="005E0C56" w:rsidR="005E0C56">
      <w:pPr>
        <w:spacing w:after="0"/>
        <w:ind w:left="708"/>
        <w:jc w:val="both"/>
      </w:pPr>
      <w:r>
        <w:t>-na prvoj dražbi nekretnina se ne može prodati ispod ¾ utvrđene vrijednosti, tj. ispod iznosa od 5.662.500,00 kn</w:t>
      </w:r>
    </w:p>
    <w:p w:rsidRDefault="005E0C56" w:rsidP="005E0C56" w:rsidR="005E0C56">
      <w:pPr>
        <w:spacing w:after="0"/>
        <w:ind w:left="708"/>
        <w:jc w:val="both"/>
      </w:pPr>
      <w:r>
        <w:t>-na drugoj dražbi nekretnina se ne može prodati ispod ½ utvrđene vrijednosti, tj. ispod iznosa od 3.775.000,00 kn</w:t>
      </w:r>
    </w:p>
    <w:p w:rsidRDefault="005E0C56" w:rsidP="005E0C56" w:rsidR="005E0C56">
      <w:pPr>
        <w:spacing w:after="0"/>
        <w:ind w:left="708"/>
        <w:jc w:val="both"/>
      </w:pPr>
      <w:r>
        <w:t>-na trećoj dražbi nekretnina se ne može prodati ispod ¼ utvrđene vrijednosti, tj. ispod iznosa od 1.887.500,00 kn</w:t>
      </w:r>
    </w:p>
    <w:p w:rsidRDefault="005E0C56" w:rsidP="005E0C56" w:rsidR="005E0C56">
      <w:pPr>
        <w:spacing w:after="0"/>
        <w:ind w:left="708"/>
        <w:jc w:val="both"/>
      </w:pPr>
      <w:r>
        <w:t>-na četvrtoj dražbi nekretnina se prodaje po početnoj prodajnoj cijeni od 1,00 kn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ind w:firstLine="708"/>
        <w:jc w:val="both"/>
      </w:pPr>
      <w:r>
        <w:t>Nekretnina iz točke 1.p) se ne može prodati:</w:t>
      </w:r>
    </w:p>
    <w:p w:rsidRDefault="005E0C56" w:rsidP="005E0C56" w:rsidR="005E0C56">
      <w:pPr>
        <w:spacing w:after="0"/>
        <w:ind w:left="708"/>
        <w:jc w:val="both"/>
      </w:pPr>
      <w:r>
        <w:t>-na prvoj dražbi nekretnina se ne može prodati ispod ¾ utvrđene vrijednosti, tj. ispod iznosa od 4.972.500,00 kn</w:t>
      </w:r>
    </w:p>
    <w:p w:rsidRDefault="005E0C56" w:rsidP="005E0C56" w:rsidR="005E0C56">
      <w:pPr>
        <w:spacing w:after="0"/>
        <w:ind w:left="708"/>
        <w:jc w:val="both"/>
      </w:pPr>
      <w:r>
        <w:t>-na drugoj dražbi nekretnina se ne može prodati ispod ½ utvrđene vrijednosti, tj. ispod iznosa od 3.315.000,00  kn</w:t>
      </w:r>
    </w:p>
    <w:p w:rsidRDefault="005E0C56" w:rsidP="005E0C56" w:rsidR="005E0C56">
      <w:pPr>
        <w:spacing w:after="0"/>
        <w:ind w:left="708"/>
        <w:jc w:val="both"/>
      </w:pPr>
      <w:r>
        <w:t>-na trećoj dražbi nekretnina se ne može prodati ispod ¼ utvrđene vrijednosti, tj. ispod iznosa od 1.657.500,00 kn</w:t>
      </w:r>
    </w:p>
    <w:p w:rsidRDefault="005E0C56" w:rsidP="005E0C56" w:rsidR="005E0C56">
      <w:pPr>
        <w:spacing w:after="0"/>
        <w:ind w:left="708"/>
        <w:jc w:val="both"/>
      </w:pPr>
      <w:r>
        <w:t>-na četvrtoj dražbi nekretnina se prodaje po početnoj prodajnoj cijeni od 1,00 kn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ind w:firstLine="708"/>
        <w:jc w:val="both"/>
      </w:pPr>
      <w:r>
        <w:t>Nekretnina iz točke 1.r) se ne može prodati:</w:t>
      </w:r>
    </w:p>
    <w:p w:rsidRDefault="005E0C56" w:rsidP="005E0C56" w:rsidR="005E0C56">
      <w:pPr>
        <w:spacing w:after="0"/>
        <w:ind w:left="708"/>
        <w:jc w:val="both"/>
      </w:pPr>
      <w:r>
        <w:t>-na prvoj dražbi nekretnina se ne može prodati ispod ¾ utvrđene vrijednosti, tj. ispod iznosa od 1.132.500,00 kn</w:t>
      </w:r>
    </w:p>
    <w:p w:rsidRDefault="005E0C56" w:rsidP="005E0C56" w:rsidR="005E0C56">
      <w:pPr>
        <w:spacing w:after="0"/>
        <w:ind w:left="708"/>
        <w:jc w:val="both"/>
      </w:pPr>
      <w:r>
        <w:t>-na drugoj dražbi nekretnina se ne može prodati ispod ½ utvrđene vrijednosti, tj. ispod iznosa od 755.000,00 kn</w:t>
      </w:r>
    </w:p>
    <w:p w:rsidRDefault="005E0C56" w:rsidP="005E0C56" w:rsidR="005E0C56">
      <w:pPr>
        <w:spacing w:after="0"/>
        <w:ind w:left="708"/>
        <w:jc w:val="both"/>
      </w:pPr>
      <w:r>
        <w:t>-na trećoj dražbi nekretnina se ne može prodati ispod ¼ utvrđene vrijednosti, tj. ispod iznosa od 377.500,00 kn</w:t>
      </w:r>
    </w:p>
    <w:p w:rsidRDefault="005E0C56" w:rsidP="005E0C56" w:rsidR="005E0C56">
      <w:pPr>
        <w:spacing w:after="0"/>
        <w:ind w:left="708"/>
        <w:jc w:val="both"/>
      </w:pPr>
      <w:r>
        <w:t>-na četvrtoj dražbi nekretnina se prodaje po početnoj prodajnoj cijeni od 1,00 kn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ind w:firstLine="708"/>
        <w:jc w:val="both"/>
      </w:pPr>
      <w:r>
        <w:t>Nekretnina iz točke 1.s) se ne može prodati:</w:t>
      </w:r>
    </w:p>
    <w:p w:rsidRDefault="005E0C56" w:rsidP="005E0C56" w:rsidR="005E0C56">
      <w:pPr>
        <w:spacing w:after="0"/>
        <w:ind w:left="708"/>
        <w:jc w:val="both"/>
      </w:pPr>
      <w:r>
        <w:t>-na prvoj dražbi nekretnina se ne može prodati ispod ¾ utvrđene vrijednosti, tj. ispod iznosa od 120.000,00 kn</w:t>
      </w:r>
    </w:p>
    <w:p w:rsidRDefault="005E0C56" w:rsidP="005E0C56" w:rsidR="005E0C56">
      <w:pPr>
        <w:spacing w:after="0"/>
        <w:ind w:left="708"/>
        <w:jc w:val="both"/>
      </w:pPr>
      <w:r>
        <w:t>-na drugoj dražbi nekretnina se ne može prodati ispod ½ utvrđene vrijednosti, tj. ispod iznosa od 80.000,00 kn</w:t>
      </w:r>
    </w:p>
    <w:p w:rsidRDefault="005E0C56" w:rsidP="005E0C56" w:rsidR="005E0C56">
      <w:pPr>
        <w:spacing w:after="0"/>
        <w:ind w:left="708"/>
        <w:jc w:val="both"/>
      </w:pPr>
      <w:r>
        <w:t>-na trećoj dražbi nekretnina se ne može prodati ispod ¼ utvrđene vrijednosti, tj. ispod iznosa od 40.000,00 kn</w:t>
      </w:r>
    </w:p>
    <w:p w:rsidRDefault="005E0C56" w:rsidP="005E0C56" w:rsidR="005E0C56">
      <w:pPr>
        <w:spacing w:after="0"/>
        <w:ind w:left="708"/>
        <w:jc w:val="both"/>
      </w:pPr>
      <w:r>
        <w:t>-na četvrtoj dražbi nekretnina se prodaje po početnoj prodajnoj cijeni od 1,00 kn</w:t>
      </w:r>
    </w:p>
    <w:p w:rsidRDefault="005E0C56" w:rsidP="005E0C56" w:rsidR="005E0C56">
      <w:pPr>
        <w:spacing w:after="0"/>
        <w:ind w:firstLine="708"/>
        <w:jc w:val="both"/>
      </w:pPr>
    </w:p>
    <w:p w:rsidRDefault="005E0C56" w:rsidP="005E0C56" w:rsidR="005E0C56">
      <w:pPr>
        <w:spacing w:after="0"/>
        <w:ind w:firstLine="708"/>
        <w:jc w:val="both"/>
      </w:pPr>
    </w:p>
    <w:p w:rsidRDefault="005E0C56" w:rsidP="005E0C56" w:rsidR="005E0C56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>Sve poreze i pristojbe u svezi s prodajom snosi kupac.</w:t>
      </w:r>
    </w:p>
    <w:p w:rsidRDefault="005E0C56" w:rsidP="005E0C56" w:rsidR="005E0C56">
      <w:pPr>
        <w:spacing w:after="0"/>
        <w:rPr>
          <w:color w:val="000000"/>
        </w:rPr>
      </w:pPr>
    </w:p>
    <w:p w:rsidRDefault="005E0C56" w:rsidP="005E0C56" w:rsidR="005E0C56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 </w:t>
      </w:r>
      <w:r>
        <w:t xml:space="preserve">Prodajom nekretnina brišu se svi tereti na istima. </w:t>
      </w:r>
    </w:p>
    <w:p w:rsidRDefault="005E0C56" w:rsidP="005E0C56" w:rsidR="005E0C56">
      <w:pPr>
        <w:spacing w:after="0"/>
      </w:pPr>
    </w:p>
    <w:p w:rsidRDefault="005E0C56" w:rsidP="005E0C56" w:rsidR="005E0C56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</w:pPr>
      <w:r>
        <w:t xml:space="preserve">U elektroničkoj javnoj dražbi, kao ponuditelji, mogu sudjelovati samo osobe koje su  prethodno dale jamčevinu u iznosu od 5% od utvrđene vrijednosti nekretnine iz točke 1.a), tj. u iznosu od 2.365,00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ind w:firstLine="708"/>
        <w:jc w:val="both"/>
        <w:rPr>
          <w:u w:val="single"/>
        </w:rPr>
      </w:pPr>
      <w:r>
        <w:t xml:space="preserve">U elektroničkoj javnoj dražbi, kao ponuditelji, mogu sudjelovati samo osobe koje su prethodno dale jamčevinu u iznosu od 5% od utvrđene vrijednosti nekretnine iz točke 1.b), tj. u iznosu od 2.450,00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  <w:ind w:firstLine="708"/>
        <w:jc w:val="both"/>
        <w:rPr>
          <w:u w:val="single"/>
        </w:rPr>
      </w:pPr>
    </w:p>
    <w:p w:rsidRDefault="005E0C56" w:rsidP="005E0C56" w:rsidR="005E0C56">
      <w:pPr>
        <w:spacing w:after="0"/>
        <w:ind w:firstLine="708"/>
        <w:jc w:val="both"/>
        <w:rPr>
          <w:u w:val="single"/>
        </w:rPr>
      </w:pPr>
      <w:r>
        <w:t xml:space="preserve">U elektroničkoj javnoj dražbi, kao ponuditelji, mogu sudjelovati samo osobe koje su prethodno dale jamčevinu u iznosu od 5% od utvrđene vrijednosti nekretnine iz točke 1.c), tj. u iznosu od 3.040,00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  <w:ind w:firstLine="708"/>
        <w:jc w:val="both"/>
        <w:rPr>
          <w:u w:val="single"/>
        </w:rPr>
      </w:pPr>
    </w:p>
    <w:p w:rsidRDefault="005E0C56" w:rsidP="005E0C56" w:rsidR="005E0C56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5% od utvrđene vrijednosti nekretnine iz točke 1.d), tj. u iznosu od 3.040,00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  <w:ind w:firstLine="708"/>
        <w:jc w:val="both"/>
      </w:pPr>
    </w:p>
    <w:p w:rsidRDefault="005E0C56" w:rsidP="005E0C56" w:rsidR="005E0C56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5% od utvrđene vrijednosti nekretnine iz točke 1.e), tj. u iznosu od 2.215,00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  <w:ind w:firstLine="708"/>
        <w:jc w:val="both"/>
      </w:pPr>
    </w:p>
    <w:p w:rsidRDefault="005E0C56" w:rsidP="005E0C56" w:rsidR="005E0C56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5% od utvrđene vrijednosti nekretnine iz točke 1.f), tj. u iznosu od 2.280,00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  <w:ind w:firstLine="708"/>
        <w:jc w:val="both"/>
      </w:pPr>
    </w:p>
    <w:p w:rsidRDefault="005E0C56" w:rsidP="005E0C56" w:rsidR="005E0C56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5% od utvrđene vrijednosti nekretnine iz točke 1.g), tj. u iznosu od 2.280,00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  <w:ind w:firstLine="708"/>
        <w:jc w:val="both"/>
      </w:pPr>
    </w:p>
    <w:p w:rsidRDefault="005E0C56" w:rsidP="005E0C56" w:rsidR="005E0C56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5% od utvrđene vrijednosti nekretnine iz točke 1.h), tj. u iznosu od 2.280,00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5% od utvrđene vrijednosti nekretnine iz točke 1.i), tj. u iznosu od 2.280,00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5% od utvrđene vrijednosti nekretnine iz točke 1.j), tj. </w:t>
      </w:r>
      <w:r>
        <w:lastRenderedPageBreak/>
        <w:t xml:space="preserve">u iznosu od 100.000,00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5% od utvrđene vrijednosti nekretnine iz točke 1.k), tj. u iznosu od 83.500,00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5% od utvrđene vrijednosti nekretnine iz točke 1.l), tj. u iznosu od 224.700,00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5% od utvrđene vrijednosti nekretnine iz točke 1.m), tj. u iznosu od 10.650,00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5% od utvrđene vrijednosti nekretnine iz točke 1.n), tj. u iznosu od 432.500,00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5% od utvrđene vrijednosti nekretnine iz točke 1.o), tj. u iznosu od 377.500,00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5% od utvrđene vrijednosti nekretnine iz točke 1.p), tj. u iznosu od 331.500,00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5% od utvrđene vrijednosti nekretnine iz točke 1.r), tj. u iznosu od 75.500,00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5% od utvrđene vrijednosti nekretnine iz točke 1.s), tj. u iznosu od 8.000,00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</w:pPr>
    </w:p>
    <w:p w:rsidRDefault="005E0C56" w:rsidP="005E0C56" w:rsidR="005E0C56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</w:pPr>
      <w:r>
        <w:t>Sudionik čija će ponuda biti prihvaćena, jamčevina će se uračunati u kupoprodajnu cijenu,  a ostalim sudionicima će biti vraćena.</w:t>
      </w:r>
    </w:p>
    <w:p w:rsidRDefault="005E0C56" w:rsidP="005E0C56" w:rsidR="005E0C56">
      <w:pPr>
        <w:spacing w:after="0"/>
      </w:pPr>
    </w:p>
    <w:p w:rsidRDefault="005E0C56" w:rsidP="005E0C56" w:rsidR="005E0C56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  <w:rPr>
          <w:u w:val="single"/>
        </w:rPr>
      </w:pPr>
      <w:r>
        <w:t xml:space="preserve">Kupac  je  dužan uplatiti razliku između uplaćene jamčevine i postignute kupoprodajne cijene u roku od 45 dana od dana objave rješenja o dosudi na e-Oglasnoj ploči </w:t>
      </w:r>
      <w:r>
        <w:lastRenderedPageBreak/>
        <w:t xml:space="preserve">suda </w:t>
      </w:r>
      <w:r>
        <w:rPr>
          <w:u w:val="single"/>
        </w:rPr>
        <w:t xml:space="preserve">na račun Financijske agencije otvoren kod Hrvatske poštanske banke broj: IBAN HR 11 2390 0011 3000 2878 7. 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ind w:firstLine="70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sud će posebnim rješenjem odrediti prodaju nevažećom  i odrediti novu prodaju, uz uvjete za prodaju koja je oglašena nevažećom, a iz položene jamčevine namirit  će se troškovi nove prodaje  i namiriti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5E0C56" w:rsidP="005E0C56" w:rsidR="005E0C56">
      <w:pPr>
        <w:spacing w:after="0"/>
      </w:pPr>
    </w:p>
    <w:p w:rsidRDefault="005E0C56" w:rsidP="005E0C56" w:rsidR="005E0C56">
      <w:pPr>
        <w:numPr>
          <w:ilvl w:val="0"/>
          <w:numId w:val="49"/>
        </w:numPr>
        <w:tabs>
          <w:tab w:pos="0" w:val="num"/>
        </w:tabs>
        <w:spacing w:after="0"/>
        <w:ind w:firstLine="0" w:left="0"/>
        <w:jc w:val="both"/>
      </w:pPr>
      <w:r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 točke 4.h ovog zaključka.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jc w:val="both"/>
      </w:pPr>
      <w:r>
        <w:t>5.)</w:t>
      </w:r>
      <w:r>
        <w:tab/>
        <w:t xml:space="preserve">U rješenju o dosudi nekretnina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terete na nekretnini.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jc w:val="both"/>
      </w:pPr>
      <w:r>
        <w:t>6.)</w:t>
      </w:r>
      <w:r>
        <w:tab/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 kupcu, čime kupac stupa u posjed istih.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jc w:val="both"/>
      </w:pPr>
      <w:r>
        <w:t>7.)</w:t>
      </w:r>
      <w:r>
        <w:tab/>
        <w:t xml:space="preserve">Ako kupac  radi plaćanja kupovne cijene treba uzeti kredit, sud će na prijedlog kupca već u rješenju o dosudi odrediti da će se  nakon pravomoćnosti rješenja o dosudi te pošto </w:t>
      </w:r>
      <w:proofErr w:type="spellStart"/>
      <w:r>
        <w:t>kupovnina</w:t>
      </w:r>
      <w:proofErr w:type="spellEnd"/>
      <w:r>
        <w:t xml:space="preserve">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jc w:val="both"/>
      </w:pPr>
      <w:r>
        <w:t>8.)</w:t>
      </w:r>
      <w:r>
        <w:tab/>
        <w:t>Prodaja se provodi po načelu „viđeno – kupljeno“, što isključuje sve naknadne prigovore kupca.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jc w:val="both"/>
      </w:pPr>
      <w:r>
        <w:t>9.)</w:t>
      </w:r>
      <w:r>
        <w:tab/>
        <w:t xml:space="preserve">Zainteresirane osobe mogu razgledati nekretnine koje su predmet prodaje,  uz prethodni dogovor sa stečajnim upraviteljem Tomislav </w:t>
      </w:r>
      <w:proofErr w:type="spellStart"/>
      <w:r>
        <w:t>Đuričin</w:t>
      </w:r>
      <w:proofErr w:type="spellEnd"/>
      <w:r>
        <w:t xml:space="preserve"> na broj telefona 099 80 70 782.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</w:p>
    <w:p w:rsidRDefault="00EE3526" w:rsidP="005E0C56" w:rsidR="005E0C56">
      <w:pPr>
        <w:spacing w:after="0"/>
        <w:jc w:val="center"/>
      </w:pPr>
      <w:r>
        <w:t>U Varaždinu, 15</w:t>
      </w:r>
      <w:r w:rsidR="005E0C56">
        <w:t>. svibnja 2017.</w:t>
      </w:r>
    </w:p>
    <w:p w:rsidRDefault="005E0C56" w:rsidP="005E0C56" w:rsidR="005E0C56">
      <w:pPr>
        <w:spacing w:after="0"/>
        <w:jc w:val="center"/>
      </w:pPr>
    </w:p>
    <w:p w:rsidRDefault="005E0C56" w:rsidP="005E0C56" w:rsidR="005E0C56">
      <w:pPr>
        <w:spacing w:after="0"/>
        <w:jc w:val="center"/>
      </w:pPr>
    </w:p>
    <w:p w:rsidRDefault="005E0C56" w:rsidP="005E0C56" w:rsidR="005E0C56">
      <w:pPr>
        <w:spacing w:after="0"/>
        <w:jc w:val="both"/>
      </w:pPr>
      <w:r>
        <w:t xml:space="preserve">                                                                </w:t>
      </w:r>
      <w:r w:rsidR="00EE3526">
        <w:t xml:space="preserve">                         </w:t>
      </w:r>
      <w:r>
        <w:t xml:space="preserve">   SUDAC : </w:t>
      </w:r>
    </w:p>
    <w:p w:rsidRDefault="005E0C56" w:rsidP="005E0C56" w:rsidR="005E0C56">
      <w:pPr>
        <w:spacing w:after="0"/>
        <w:jc w:val="both"/>
      </w:pPr>
    </w:p>
    <w:p w:rsidRDefault="005E0C56" w:rsidP="00890D50" w:rsidR="005E0C5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890D50">
        <w:t xml:space="preserve"> </w:t>
      </w:r>
      <w:r w:rsidR="00EE3526">
        <w:t xml:space="preserve">  </w:t>
      </w:r>
      <w:r>
        <w:t xml:space="preserve"> Hugo </w:t>
      </w:r>
      <w:proofErr w:type="spellStart"/>
      <w:r>
        <w:t>Wedemeyer</w:t>
      </w:r>
      <w:proofErr w:type="spellEnd"/>
      <w:r w:rsidR="00890D50">
        <w:t>, v.r.</w:t>
      </w:r>
      <w:bookmarkStart w:name="_GoBack" w:id="0"/>
      <w:bookmarkEnd w:id="0"/>
    </w:p>
    <w:p w:rsidRDefault="00890D50" w:rsidP="00890D50" w:rsidR="00890D50">
      <w:pPr>
        <w:spacing w:after="0"/>
      </w:pPr>
    </w:p>
    <w:p w:rsidRDefault="00890D50" w:rsidP="00890D50" w:rsidR="00890D50">
      <w:pPr>
        <w:spacing w:after="0"/>
      </w:pP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  <w:r>
        <w:rPr>
          <w:u w:val="single"/>
        </w:rPr>
        <w:t>UPUTA O PRAVNOM LIJEKU</w:t>
      </w:r>
      <w:r>
        <w:t xml:space="preserve"> :</w:t>
      </w:r>
    </w:p>
    <w:p w:rsidRDefault="005E0C56" w:rsidP="005E0C56" w:rsidR="005E0C56">
      <w:pPr>
        <w:spacing w:after="0"/>
        <w:ind w:firstLine="708"/>
        <w:jc w:val="both"/>
      </w:pPr>
      <w:r>
        <w:t>Protiv ovog zaključka nije dopušten pravni lijek (čl. 19. st. 7. Stečajnog zakona – Narodne novine br. 71/15.).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  <w:r>
        <w:t xml:space="preserve">DNA: 1. Stečajni upravitelj Tomislav </w:t>
      </w:r>
      <w:proofErr w:type="spellStart"/>
      <w:r>
        <w:t>Đuričin</w:t>
      </w:r>
      <w:proofErr w:type="spellEnd"/>
      <w:r>
        <w:t>, iz Varaždina, Dravska poljana br. 1,</w:t>
      </w:r>
    </w:p>
    <w:p w:rsidRDefault="005E0C56" w:rsidP="005E0C56" w:rsidR="005E0C56">
      <w:pPr>
        <w:spacing w:after="0"/>
        <w:jc w:val="both"/>
      </w:pPr>
      <w:r>
        <w:t xml:space="preserve">           2. </w:t>
      </w:r>
      <w:proofErr w:type="spellStart"/>
      <w:r>
        <w:t>Razlučnom</w:t>
      </w:r>
      <w:proofErr w:type="spellEnd"/>
      <w:r>
        <w:t xml:space="preserve"> vjerovniku:</w:t>
      </w:r>
    </w:p>
    <w:p w:rsidRDefault="005E0C56" w:rsidP="005E0C56" w:rsidR="005E0C56">
      <w:pPr>
        <w:tabs>
          <w:tab w:pos="720" w:val="left"/>
        </w:tabs>
        <w:spacing w:after="0"/>
        <w:ind w:left="360"/>
        <w:jc w:val="both"/>
      </w:pPr>
      <w:r>
        <w:tab/>
        <w:t xml:space="preserve">- </w:t>
      </w:r>
      <w:proofErr w:type="spellStart"/>
      <w:r>
        <w:t>Matrex</w:t>
      </w:r>
      <w:proofErr w:type="spellEnd"/>
      <w:r>
        <w:t xml:space="preserve"> d.o.o., Ivana Severa 7, Varaždin,</w:t>
      </w:r>
    </w:p>
    <w:p w:rsidRDefault="005E0C56" w:rsidP="005E0C56" w:rsidR="005E0C56">
      <w:pPr>
        <w:spacing w:after="0"/>
        <w:ind w:firstLine="708"/>
      </w:pPr>
      <w:r>
        <w:t xml:space="preserve">3. </w:t>
      </w:r>
      <w:proofErr w:type="spellStart"/>
      <w:r>
        <w:t>Razlučnom</w:t>
      </w:r>
      <w:proofErr w:type="spellEnd"/>
      <w:r>
        <w:t xml:space="preserve"> vjerovniku:</w:t>
      </w:r>
    </w:p>
    <w:p w:rsidRDefault="005E0C56" w:rsidP="005E0C56" w:rsidR="005E0C56">
      <w:pPr>
        <w:tabs>
          <w:tab w:pos="720" w:val="left"/>
        </w:tabs>
        <w:spacing w:after="0"/>
        <w:jc w:val="both"/>
      </w:pPr>
      <w:r>
        <w:tab/>
        <w:t xml:space="preserve">-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Magazinska cesta 69, Zagreb,</w:t>
      </w:r>
    </w:p>
    <w:p w:rsidRDefault="005E0C56" w:rsidP="005E0C56" w:rsidR="005E0C56">
      <w:pPr>
        <w:spacing w:after="0"/>
        <w:ind w:firstLine="708"/>
        <w:jc w:val="both"/>
      </w:pPr>
      <w:r>
        <w:t>4. e-Oglasna ploča ovoga suda,</w:t>
      </w:r>
    </w:p>
    <w:p w:rsidRDefault="005E0C56" w:rsidP="005E0C56" w:rsidR="005E0C56">
      <w:pPr>
        <w:spacing w:after="0"/>
        <w:jc w:val="both"/>
      </w:pPr>
      <w:r>
        <w:t xml:space="preserve">          </w:t>
      </w:r>
      <w:r>
        <w:tab/>
        <w:t xml:space="preserve">5. Financijska agencija, Regionalni centar Zagreb, Vrtni put 3. </w:t>
      </w:r>
    </w:p>
    <w:p w:rsidRDefault="005E0C56" w:rsidP="005E0C56" w:rsidR="005E0C56">
      <w:pPr>
        <w:pStyle w:val="NormaleSPIS"/>
        <w:spacing w:after="0"/>
      </w:pPr>
    </w:p>
    <w:p w:rsidRDefault="00AE649C" w:rsidP="005E0C5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979" w:rsidP="00537B78" w:rsidR="00D06979">
      <w:r>
        <w:separator/>
      </w:r>
    </w:p>
  </w:endnote>
  <w:endnote w:id="0" w:type="continuationSeparator">
    <w:p w:rsidRDefault="00D06979" w:rsidP="00537B78" w:rsidR="00D069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4604034"/>
      <w:docPartObj>
        <w:docPartGallery w:val="Page Numbers (Bottom of Page)"/>
        <w:docPartUnique/>
      </w:docPartObj>
    </w:sdtPr>
    <w:sdtContent>
      <w:p w:rsidRDefault="005E0C56" w:rsidR="005E0C5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D50">
          <w:t>12</w:t>
        </w:r>
        <w:r>
          <w:fldChar w:fldCharType="end"/>
        </w:r>
      </w:p>
    </w:sdtContent>
  </w:sdt>
  <w:p w:rsidRDefault="005E0C56" w:rsidR="005E0C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979" w:rsidP="00537B78" w:rsidR="00D06979">
      <w:r>
        <w:separator/>
      </w:r>
    </w:p>
  </w:footnote>
  <w:footnote w:id="0" w:type="continuationSeparator">
    <w:p w:rsidRDefault="00D06979" w:rsidP="00537B78" w:rsidR="00D069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0C56" w:rsidR="008333A9">
    <w:pPr>
      <w:pStyle w:val="Zaglavlje"/>
    </w:pPr>
    <w:r>
      <w:rPr>
        <w:rStyle w:val="PozadinaSvijetloCrvena"/>
        <w:shd w:fill="auto" w:color="auto" w:val="clear"/>
      </w:rPr>
      <w:tab/>
      <w:t>POSL. BROJ : 6 St-380/16-103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6E6A55"/>
    <w:multiLevelType w:val="hybridMultilevel"/>
    <w:tmpl w:val="883623F8"/>
    <w:lvl w:tplc="04090017" w:ilvl="0">
      <w:start w:val="18"/>
      <w:numFmt w:val="lowerLetter"/>
      <w:lvlText w:val="%1)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47615B8"/>
    <w:multiLevelType w:val="hybridMultilevel"/>
    <w:tmpl w:val="B5669D88"/>
    <w:lvl w:tplc="04090017" w:ilvl="0">
      <w:start w:val="1"/>
      <w:numFmt w:val="lowerLetter"/>
      <w:lvlText w:val="%1)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0C56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0D50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6979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26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889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St-380/2016-103</izvorni_sadrzaj>
    <derivirana_varijabla naziv="DomainObject.Oznaka_1">St-380/2016-103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St-380/2016-103</izvorni_sadrzaj>
    <derivirana_varijabla naziv="DomainObject.PoslovniBrojDokumenta_1">St-380/2016-103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C43D7B-AF4B-45DA-A325-1420CC2D05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13</properties:Pages>
  <properties:Words>4991</properties:Words>
  <properties:Characters>27303</properties:Characters>
  <properties:Lines>581</properties:Lines>
  <properties:Paragraphs>234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2017-05-15T06:34:00Z</cp:lastPrinted>
  <dcterms:modified xmlns:xsi="http://www.w3.org/2001/XMLSchema-instance" xsi:type="dcterms:W3CDTF">2017-05-15T06:34:00Z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13</vt:i4>
  </prop:property>
  <prop:property name="Naslov" pid="5" fmtid="{D5CDD505-2E9C-101B-9397-08002B2CF9AE}">
    <vt:lpwstr>St-380/2016-103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