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df77" w14:paraId="14fdf77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CF1EC3">
        <w:t>2935/2017</w:t>
      </w:r>
      <w:r w:rsidR="00BD6E60">
        <w:t>-45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>
      <w:pPr>
        <w:jc w:val="center"/>
      </w:pPr>
      <w:r w:rsidRPr="009A6899">
        <w:t xml:space="preserve">Z A K L J U Č A K </w:t>
      </w:r>
    </w:p>
    <w:p w:rsidRDefault="00CF1EC3" w:rsidP="003812A3" w:rsidR="00CF1EC3" w:rsidRPr="009A6899">
      <w:pPr>
        <w:jc w:val="center"/>
      </w:pPr>
    </w:p>
    <w:p w:rsidRDefault="00CF1EC3" w:rsidP="00CF1EC3" w:rsidR="00CF1EC3">
      <w:pPr>
        <w:jc w:val="both"/>
        <w:rPr>
          <w:lang w:val="pt-BR"/>
        </w:rPr>
      </w:pPr>
      <w:r w:rsidRPr="00B16B48">
        <w:rPr>
          <w:lang w:val="pt-BR"/>
        </w:rPr>
        <w:t>Trgovački sud u Zagrebu, po sucu Nikoli Ribariću, u stečajnom p</w:t>
      </w:r>
      <w:r>
        <w:rPr>
          <w:lang w:val="pt-BR"/>
        </w:rPr>
        <w:t xml:space="preserve">ostupku nad </w:t>
      </w:r>
      <w:r w:rsidRPr="009848B2">
        <w:rPr>
          <w:lang w:val="pt-BR"/>
        </w:rPr>
        <w:t xml:space="preserve">Stečajnom masom iza stečajnog dužnika PROIZVODNO USLUŽNA ZADRUGA BESEDAR, Zagreb, Palinovečka 19 P, </w:t>
      </w:r>
      <w:r>
        <w:rPr>
          <w:lang w:val="pt-BR"/>
        </w:rPr>
        <w:t xml:space="preserve">OIB: </w:t>
      </w:r>
      <w:r w:rsidRPr="009848B2">
        <w:rPr>
          <w:lang w:val="pt-BR"/>
        </w:rPr>
        <w:t>07372565468</w:t>
      </w:r>
      <w:r>
        <w:rPr>
          <w:lang w:val="pt-BR"/>
        </w:rPr>
        <w:t>,</w:t>
      </w:r>
      <w:r w:rsidRPr="009848B2">
        <w:rPr>
          <w:lang w:val="pt-BR"/>
        </w:rPr>
        <w:t xml:space="preserve"> (ranije na adresi: Zaprešić (Grad Zaprešić), Kolodvorska 14), (OIB: 93216478241),</w:t>
      </w:r>
      <w:r w:rsidRPr="00B16B48">
        <w:rPr>
          <w:lang w:val="pt-BR"/>
        </w:rPr>
        <w:t xml:space="preserve"> </w:t>
      </w:r>
      <w:r w:rsidRPr="00A2587B">
        <w:rPr>
          <w:lang w:val="pt-BR"/>
        </w:rPr>
        <w:t xml:space="preserve">dana </w:t>
      </w:r>
      <w:r>
        <w:rPr>
          <w:lang w:val="pt-BR"/>
        </w:rPr>
        <w:t>21</w:t>
      </w:r>
      <w:r w:rsidRPr="00A2587B">
        <w:rPr>
          <w:lang w:val="pt-BR"/>
        </w:rPr>
        <w:t>.</w:t>
      </w:r>
      <w:r>
        <w:rPr>
          <w:lang w:val="pt-BR"/>
        </w:rPr>
        <w:t xml:space="preserve"> kolovoza</w:t>
      </w:r>
      <w:r w:rsidRPr="00A2587B">
        <w:rPr>
          <w:lang w:val="pt-BR"/>
        </w:rPr>
        <w:t xml:space="preserve"> 201</w:t>
      </w:r>
      <w:r>
        <w:rPr>
          <w:lang w:val="pt-BR"/>
        </w:rPr>
        <w:t>8</w:t>
      </w:r>
      <w:r w:rsidRPr="00A2587B">
        <w:rPr>
          <w:lang w:val="pt-BR"/>
        </w:rPr>
        <w:t xml:space="preserve">. godine, 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CF1EC3" w:rsidR="00CF1EC3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 xml:space="preserve">podatak koja vrsta poreza će se obračunavati prilikom prodaje (25% PDV ili 4% porezan na promet nekretnina) te kako će ista biti obračunata, a sve vezano za prodaju </w:t>
      </w:r>
      <w:r w:rsidR="00CF1EC3">
        <w:t xml:space="preserve">nekretnine stečajnog dužnika Stečajna masa iza stečajnog dužnika PROIZVODNO USLUŽNA ZADRUGA BESEDAR, Zagreb, Palinovečka 19 P, OIB: 07372565468, (ranije na adresi: Zaprešić (Grad Zaprešić), Kolodvorska 14), (OIB: 93216478241), uz odgovarajuću primjenu pravila ovršnog postupka o ovrsi na nekretnini, upisana u zemljišnim knjigama Općinskog suda u Zlataru, Zemljišnoknjižni odjel Donja Stubica i to: </w:t>
      </w:r>
    </w:p>
    <w:p w:rsidRDefault="00CF1EC3" w:rsidP="00CF1EC3" w:rsidR="00CF1EC3">
      <w:pPr>
        <w:jc w:val="both"/>
      </w:pPr>
    </w:p>
    <w:p w:rsidRDefault="00CF1EC3" w:rsidP="00CF1EC3" w:rsidR="00CF1EC3">
      <w:pPr>
        <w:jc w:val="both"/>
      </w:pPr>
    </w:p>
    <w:p w:rsidRDefault="00CF1EC3" w:rsidP="00CF1EC3" w:rsidR="00CF1EC3">
      <w:pPr>
        <w:jc w:val="both"/>
      </w:pPr>
      <w:r>
        <w:t>-</w:t>
      </w:r>
      <w:r>
        <w:tab/>
        <w:t>kat. čest. 2205/18, poslovna zgrada i dvorište u Strmečkoj ulici, ukupne površine  250 čhv, sve upisano u zk.ul. 1988 k.o. Strmec Stubički</w:t>
      </w:r>
    </w:p>
    <w:p w:rsidRDefault="00CF1EC3" w:rsidP="00214139" w:rsidR="00CF1EC3">
      <w:pPr>
        <w:jc w:val="both"/>
      </w:pPr>
    </w:p>
    <w:p w:rsidRDefault="00CF1EC3" w:rsidP="00214139" w:rsidR="00CF1EC3">
      <w:pPr>
        <w:jc w:val="both"/>
      </w:pPr>
    </w:p>
    <w:p w:rsidRDefault="002C1F1A" w:rsidP="00BD6E60" w:rsidR="00BD6E60">
      <w:pPr>
        <w:ind w:firstLine="708" w:left="2124"/>
        <w:jc w:val="center"/>
      </w:pPr>
      <w:r>
        <w:t xml:space="preserve">U Zagrebu </w:t>
      </w:r>
      <w:r w:rsidR="00CF1EC3">
        <w:t>21</w:t>
      </w:r>
      <w:r w:rsidR="003812A3">
        <w:t>.</w:t>
      </w:r>
      <w:r w:rsidR="00CF1EC3">
        <w:t xml:space="preserve"> kolovoza</w:t>
      </w:r>
      <w:r w:rsidR="003812A3">
        <w:t xml:space="preserve"> 201</w:t>
      </w:r>
      <w:r w:rsidR="00CF1EC3">
        <w:t>8</w:t>
      </w:r>
      <w:r w:rsidR="003812A3">
        <w:t>.</w:t>
      </w:r>
      <w:r w:rsidR="006D44F4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CF1EC3">
        <w:tab/>
      </w:r>
    </w:p>
    <w:p w:rsidRDefault="00BD6E60" w:rsidP="00BD6E60" w:rsidR="00BD6E60">
      <w:pPr>
        <w:ind w:firstLine="708" w:left="2124"/>
        <w:jc w:val="center"/>
      </w:pPr>
    </w:p>
    <w:p w:rsidRDefault="00BD6E60" w:rsidP="00E91121" w:rsidR="00BD6E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6E60" w:rsidP="00E91121" w:rsidR="00BD6E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6E60" w:rsidP="00E91121" w:rsidR="00BD6E6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6E60" w:rsidP="00E91121" w:rsidR="00BD6E6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D6E60" w:rsidP="00E91121" w:rsidR="00BD6E6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7275" w:rsidP="00BD6E60" w:rsidR="00237275" w:rsidRPr="00FC1355">
      <w:pPr>
        <w:ind w:firstLine="708" w:left="2124"/>
        <w:jc w:val="center"/>
        <w:rPr>
          <w:b/>
        </w:rPr>
      </w:pPr>
      <w:r>
        <w:t xml:space="preserve"> </w:t>
      </w:r>
    </w:p>
    <w:p w:rsidRDefault="001779CD" w:rsidP="00237275" w:rsidR="006D44F4" w:rsidRPr="00FC1355">
      <w:pPr>
        <w:ind w:firstLine="708" w:left="2124"/>
        <w:jc w:val="center"/>
        <w:rPr>
          <w:b/>
        </w:rPr>
      </w:pPr>
      <w: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CF1EC3">
        <w:t>čka žalba nije dopuštena (čl. 19.</w:t>
      </w:r>
      <w:r>
        <w:t xml:space="preserve"> toč.</w:t>
      </w:r>
      <w:r w:rsidR="00CF1EC3">
        <w:t xml:space="preserve"> 7</w:t>
      </w:r>
      <w:r>
        <w:t xml:space="preserve">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2372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E3E0E"/>
    <w:rsid w:val="00175B71"/>
    <w:rsid w:val="001779CD"/>
    <w:rsid w:val="00214139"/>
    <w:rsid w:val="00237275"/>
    <w:rsid w:val="002C1F1A"/>
    <w:rsid w:val="003812A3"/>
    <w:rsid w:val="005232A7"/>
    <w:rsid w:val="00523F73"/>
    <w:rsid w:val="006B4677"/>
    <w:rsid w:val="006B6778"/>
    <w:rsid w:val="006D44F4"/>
    <w:rsid w:val="00833FFA"/>
    <w:rsid w:val="00947F19"/>
    <w:rsid w:val="00A93ED3"/>
    <w:rsid w:val="00BD6E60"/>
    <w:rsid w:val="00CF1EC3"/>
    <w:rsid w:val="00D05CE0"/>
    <w:rsid w:val="00E205B0"/>
    <w:rsid w:val="00F01FDB"/>
    <w:rsid w:val="00FA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E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E8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E8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E8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E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E8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E8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E8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St-2935/2017</izvorni_sadrzaj>
    <derivirana_varijabla naziv="DomainObject.Predmet.OznakaBroj_1">St-2935/2017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PROIZVODNO USLUŽNA ZADRUGA BESEDAR u stečaju</izvorni_sadrzaj>
    <derivirana_varijabla naziv="DomainObject.Predmet.ProtustrankaFormated_1">  Stečajna masa iza PROIZVODNO USLUŽNA ZADRUGA BESEDAR u stečaju</derivirana_varijabla>
  </DomainObject.Predmet.ProtustrankaFormated>
  <DomainObject.Predmet.ProtustrankaFormatedOIB>
    <izvorni_sadrzaj>  Stečajna masa iza PROIZVODNO USLUŽNA ZADRUGA BESEDAR u stečaju, OIB 07372565468</izvorni_sadrzaj>
    <derivirana_varijabla naziv="DomainObject.Predmet.ProtustrankaFormatedOIB_1">  Stečajna masa iza PROIZVODNO USLUŽNA ZADRUGA BESEDAR u stečaju, OIB 07372565468</derivirana_varijabla>
  </DomainObject.Predmet.ProtustrankaFormatedOIB>
  <DomainObject.Predmet.ProtustrankaFormatedWithAdress>
    <izvorni_sadrzaj> Stečajna masa iza PROIZVODNO USLUŽNA ZADRUGA BESEDAR u stečaju, Palinovečka 19 p, 10000 Zagreb</izvorni_sadrzaj>
    <derivirana_varijabla naziv="DomainObject.Predmet.ProtustrankaFormatedWithAdress_1"> Stečajna masa iza PROIZVODNO USLUŽNA ZADRUGA BESEDAR u stečaju, Palinovečka 19 p, 10000 Zagreb</derivirana_varijabla>
  </DomainObject.Predmet.ProtustrankaFormatedWithAdress>
  <DomainObject.Predmet.ProtustrankaFormatedWithAdressOIB>
    <izvorni_sadrzaj> Stečajna masa iza PROIZVODNO USLUŽNA ZADRUGA BESEDAR u stečaju, OIB 07372565468, Palinovečka 19 p, 10000 Zagreb</izvorni_sadrzaj>
    <derivirana_varijabla naziv="DomainObject.Predmet.ProtustrankaFormatedWithAdressOIB_1"> Stečajna masa iza PROIZVODNO USLUŽNA ZADRUGA BESEDAR u stečaju, OIB 07372565468, Palinovečka 19 p, 10000 Zagreb</derivirana_varijabla>
  </DomainObject.Predmet.ProtustrankaFormatedWithAdressOIB>
  <DomainObject.Predmet.ProtustrankaWithAdress>
    <izvorni_sadrzaj>Stečajna masa iza PROIZVODNO USLUŽNA ZADRUGA BESEDAR u stečaju Palinovečka 19 p, 10000 Zagreb</izvorni_sadrzaj>
    <derivirana_varijabla naziv="DomainObject.Predmet.ProtustrankaWithAdress_1">Stečajna masa iza PROIZVODNO USLUŽNA ZADRUGA BESEDAR u stečaju Palinovečka 19 p, 10000 Zagreb</derivirana_varijabla>
  </DomainObject.Predmet.ProtustrankaWithAdress>
  <DomainObject.Predmet.ProtustrankaWithAdressOIB>
    <izvorni_sadrzaj>Stečajna masa iza PROIZVODNO USLUŽNA ZADRUGA BESEDAR u stečaju, OIB 07372565468, Palinovečka 19 p, 10000 Zagreb</izvorni_sadrzaj>
    <derivirana_varijabla naziv="DomainObject.Predmet.ProtustrankaWithAdressOIB_1">Stečajna masa iza PROIZVODNO USLUŽNA ZADRUGA BESEDAR u stečaju, OIB 07372565468, Palinovečka 19 p, 10000 Zagreb</derivirana_varijabla>
  </DomainObject.Predmet.ProtustrankaWithAdressOIB>
  <DomainObject.Predmet.ProtustrankaNazivFormated>
    <izvorni_sadrzaj>Stečajna masa iza PROIZVODNO USLUŽNA ZADRUGA BESEDAR u stečaju</izvorni_sadrzaj>
    <derivirana_varijabla naziv="DomainObject.Predmet.ProtustrankaNazivFormated_1">Stečajna masa iza PROIZVODNO USLUŽNA ZADRUGA BESEDAR u stečaju</derivirana_varijabla>
  </DomainObject.Predmet.ProtustrankaNazivFormated>
  <DomainObject.Predmet.ProtustrankaNazivFormatedOIB>
    <izvorni_sadrzaj>Stečajna masa iza PROIZVODNO USLUŽNA ZADRUGA BESEDAR u stečaju, OIB 07372565468</izvorni_sadrzaj>
    <derivirana_varijabla naziv="DomainObject.Predmet.ProtustrankaNazivFormatedOIB_1">Stečajna masa iza PROIZVODNO USLUŽNA ZADRUGA BESEDAR u stečaju, OIB 07372565468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PROIZVODNO USLUŽNA ZADRUGA BESEDAR u stečaju</item>
    </izvorni_sadrzaj>
    <derivirana_varijabla naziv="DomainObject.Predmet.ProtuStrankaListFormated_1">
      <item>Stečajna masa iza PROIZVODNO USLUŽNA ZADRUGA BESEDAR u stečaju</item>
    </derivirana_varijabla>
  </DomainObject.Predmet.ProtuStrankaListFormated>
  <DomainObject.Predmet.ProtuStrankaListFormatedOIB>
    <izvorni_sadrzaj>
      <item>Stečajna masa iza PROIZVODNO USLUŽNA ZADRUGA BESEDAR u stečaju, OIB 07372565468</item>
    </izvorni_sadrzaj>
    <derivirana_varijabla naziv="DomainObject.Predmet.ProtuStrankaListFormatedOIB_1">
      <item>Stečajna masa iza PROIZVODNO USLUŽNA ZADRUGA BESEDAR u stečaju, OIB 07372565468</item>
    </derivirana_varijabla>
  </DomainObject.Predmet.ProtuStrankaListFormatedOIB>
  <DomainObject.Predmet.ProtuStrankaListFormatedWithAdress>
    <izvorni_sadrzaj>
      <item>Stečajna masa iza PROIZVODNO USLUŽNA ZADRUGA BESEDAR u stečaju, Palinovečka 19 p, 10000 Zagreb</item>
    </izvorni_sadrzaj>
    <derivirana_varijabla naziv="DomainObject.Predmet.ProtuStrankaListFormatedWithAdress_1">
      <item>Stečajna masa iza PROIZVODNO USLUŽNA ZADRUGA BESEDAR u stečaju, Palinovečka 19 p, 10000 Zagreb</item>
    </derivirana_varijabla>
  </DomainObject.Predmet.ProtuStrankaListFormatedWithAdress>
  <DomainObject.Predmet.ProtuStrankaListFormatedWithAdressOIB>
    <izvorni_sadrzaj>
      <item>Stečajna masa iza PROIZVODNO USLUŽNA ZADRUGA BESEDAR u stečaju, OIB 07372565468, Palinovečka 19 p, 10000 Zagreb</item>
    </izvorni_sadrzaj>
    <derivirana_varijabla naziv="DomainObject.Predmet.ProtuStrankaListFormatedWithAdressOIB_1">
      <item>Stečajna masa iza PROIZVODNO USLUŽNA ZADRUGA BESEDAR u stečaju, OIB 07372565468, Palinovečka 19 p, 10000 Zagreb</item>
    </derivirana_varijabla>
  </DomainObject.Predmet.ProtuStrankaListFormatedWithAdressOIB>
  <DomainObject.Predmet.ProtuStrankaListNazivFormated>
    <izvorni_sadrzaj>
      <item>Stečajna masa iza PROIZVODNO USLUŽNA ZADRUGA BESEDAR u stečaju</item>
    </izvorni_sadrzaj>
    <derivirana_varijabla naziv="DomainObject.Predmet.ProtuStrankaListNazivFormated_1">
      <item>Stečajna masa iza PROIZVODNO USLUŽNA ZADRUGA BESEDAR u stečaju</item>
    </derivirana_varijabla>
  </DomainObject.Predmet.ProtuStrankaListNazivFormated>
  <DomainObject.Predmet.ProtuStrankaListNazivFormatedOIB>
    <izvorni_sadrzaj>
      <item>Stečajna masa iza PROIZVODNO USLUŽNA ZADRUGA BESEDAR u stečaju, OIB 07372565468</item>
    </izvorni_sadrzaj>
    <derivirana_varijabla naziv="DomainObject.Predmet.ProtuStrankaListNazivFormatedOIB_1">
      <item>Stečajna masa iza PROIZVODNO USLUŽNA ZADRUGA BESEDAR u stečaju, OIB 07372565468</item>
    </derivirana_varijabla>
  </DomainObject.Predmet.ProtuStrankaListNazivFormatedOIB>
  <DomainObject.Predmet.OstaliListFormated>
    <izvorni_sadrzaj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OstaliListFormated_1"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OstaliListFormated>
  <DomainObject.Predmet.OstaliListFormatedOIB>
    <izvorni_sadrzaj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izvorni_sadrzaj>
    <derivirana_varijabla naziv="DomainObject.Predmet.OstaliListFormatedOIB_1"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derivirana_varijabla>
  </DomainObject.Predmet.OstaliListFormatedOIB>
  <DomainObject.Predmet.OstaliListFormatedWithAdress>
    <izvorni_sadrzaj>
      <item>Željka Jandriček, Kolodvorska 14, 10290 Zaprešić</item>
      <item>Ivana Brebrić, Palinovečka 19p, 10000 Zagreb</item>
      <item>B2  KAPITAL d.o.o. za poslovne usluge, Radnička cesta 41, 10000 Zagreb</item>
      <item>ŽDO Zagreb, Trg hrvatskih branitelja 1, 47000 Karlovac</item>
      <item>RH Ministarstvo financija, Av. Dubrovnik 32, 10000 Zagreb</item>
      <item>HRVATSKA POŠTANSKA BANKA, dioničko društvo, Jurišićeva 4, 10000 Zagreb</item>
      <item>MANŠPED društvo s ograničenom odgovornošću za međunarodni prijevoz i pretovar robe, trgovinu, turizam, putnička agencija, Spinčićeva 2, 51000 Rijeka</item>
      <item>Općinski sud u Zlataru, zk odjel Donja Stubica, Trg Matije Gupca 31, 49240 Donja Stubica</item>
    </izvorni_sadrzaj>
    <derivirana_varijabla naziv="DomainObject.Predmet.OstaliListFormatedWithAdress_1">
      <item>Željka Jandriček, Kolodvorska 14, 10290 Zaprešić</item>
      <item>Ivana Brebrić, Palinovečka 19p, 10000 Zagreb</item>
      <item>B2  KAPITAL d.o.o. za poslovne usluge, Radnička cesta 41, 10000 Zagreb</item>
      <item>ŽDO Zagreb, Trg hrvatskih branitelja 1, 47000 Karlovac</item>
      <item>RH Ministarstvo financija, Av. Dubrovnik 32, 10000 Zagreb</item>
      <item>HRVATSKA POŠTANSKA BANKA, dioničko društvo, Jurišićeva 4, 10000 Zagreb</item>
      <item>MANŠPED društvo s ograničenom odgovornošću za međunarodni prijevoz i pretovar robe, trgovinu, turizam, putnička agencija, Spinčićeva 2, 51000 Rijeka</item>
      <item>Općinski sud u Zlataru, zk odjel Donja Stubica, Trg Matije Gupca 31, 49240 Donja Stubica</item>
    </derivirana_varijabla>
  </DomainObject.Predmet.OstaliListFormatedWithAdress>
  <DomainObject.Predmet.OstaliListFormatedWithAdressOIB>
    <izvorni_sadrzaj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Zagreb, OIB 16488001145, Trg hrvatskih branitelja 1, 47000 Karlovac</item>
      <item>RH Ministarstvo financija, OIB 18683136487, Av. Dubrovnik 32, 10000 Zagreb</item>
      <item>HRVATSKA POŠTANSKA BANKA, dioničko društvo, OIB 87939104217, Jurišićeva 4, 10000 Zagreb</item>
      <item>MANŠPED društvo s ograničenom odgovornošću za međunarodni prijevoz i pretovar robe, trgovinu, turizam, putnička agencija, OIB 76154765407, Spinčićeva 2, 51000 Rijeka</item>
      <item>Općinski sud u Zlataru, zk odjel Donja Stubica, OIB 26566866925, Trg Matije Gupca 31, 49240 Donja Stubica</item>
    </izvorni_sadrzaj>
    <derivirana_varijabla naziv="DomainObject.Predmet.OstaliListFormatedWithAdressOIB_1"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Zagreb, OIB 16488001145, Trg hrvatskih branitelja 1, 47000 Karlovac</item>
      <item>RH Ministarstvo financija, OIB 18683136487, Av. Dubrovnik 32, 10000 Zagreb</item>
      <item>HRVATSKA POŠTANSKA BANKA, dioničko društvo, OIB 87939104217, Jurišićeva 4, 10000 Zagreb</item>
      <item>MANŠPED društvo s ograničenom odgovornošću za međunarodni prijevoz i pretovar robe, trgovinu, turizam, putnička agencija, OIB 76154765407, Spinčićeva 2, 51000 Rijeka</item>
      <item>Općinski sud u Zlataru, zk odjel Donja Stubica, OIB 26566866925, Trg Matije Gupca 31, 49240 Donja Stubica</item>
    </derivirana_varijabla>
  </DomainObject.Predmet.OstaliListFormatedWithAdressOIB>
  <DomainObject.Predmet.OstaliListNazivFormated>
    <izvorni_sadrzaj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OstaliListNazivFormated_1"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OstaliListNazivFormated>
  <DomainObject.Predmet.OstaliListNazivFormatedOIB>
    <izvorni_sadrzaj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izvorni_sadrzaj>
    <derivirana_varijabla naziv="DomainObject.Predmet.OstaliListNazivFormatedOIB_1"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PROIZVODNO USLUŽNA ZADRUGA BESEDAR u stečaju</izvorni_sadrzaj>
    <derivirana_varijabla naziv="DomainObject.Predmet.ProtustrankaIDrugi_1">Stečajna masa iza PROIZVODNO USLUŽNA ZADRUGA BESEDAR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PROIZVODNO USLUŽNA ZADRUGA BESEDAR u stečaju, OIB 07372565468, Palinovečka 19 p, 10000 Zagreb</izvorni_sadrzaj>
    <derivirana_varijabla naziv="DomainObject.Predmet.ProtustrankaIDrugiAdressOIB_1">Stečajna masa iza PROIZVODNO USLUŽNA ZADRUGA BESEDAR u stečaju, OIB 07372565468, Palinovečka 19 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SudioniciListNaziv_1"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SudioniciListNaziv>
  <DomainObject.Predmet.SudioniciListAdressOIB>
    <izvorni_sadrzaj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Zagreb, OIB 16488001145, Trg hrvatskih branitelja 1,47000 Karlovac</item>
      <item>RH Ministarstvo financija, OIB 18683136487, Av. Dubrovnik 32,10000 Zagreb</item>
      <item>HRVATSKA POŠTANSKA BANKA, dioničko društvo, OIB 87939104217, Jurišićeva 4,10000 Zagreb</item>
      <item>MANŠPED društvo s ograničenom odgovornošću za međunarodni prijevoz i pretovar robe, trgovinu, turizam, putnička agencija, OIB 76154765407, Spinčićeva 2,51000 Rijeka</item>
      <item>Općinski sud u Zlataru, zk odjel Donja Stubica, OIB 26566866925, Trg Matije Gupca 31,49240 Donja Stubica</item>
    </izvorni_sadrzaj>
    <derivirana_varijabla naziv="DomainObject.Predmet.SudioniciListAdressOIB_1"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Zagreb, OIB 16488001145, Trg hrvatskih branitelja 1,47000 Karlovac</item>
      <item>RH Ministarstvo financija, OIB 18683136487, Av. Dubrovnik 32,10000 Zagreb</item>
      <item>HRVATSKA POŠTANSKA BANKA, dioničko društvo, OIB 87939104217, Jurišićeva 4,10000 Zagreb</item>
      <item>MANŠPED društvo s ograničenom odgovornošću za međunarodni prijevoz i pretovar robe, trgovinu, turizam, putnička agencija, OIB 76154765407, Spinčićeva 2,51000 Rijeka</item>
      <item>Općinski sud u Zlataru, zk odjel Donja Stubica, OIB 26566866925, Trg Matije Gupca 31,49240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07372565468</item>
      <item>, OIB 85821130368</item>
      <item>, OIB 49373209439</item>
      <item>, OIB 01354117686</item>
      <item>, OIB 57509775367</item>
      <item>, OIB 16488001145</item>
      <item>, OIB 18683136487</item>
      <item>, OIB 87939104217</item>
      <item>, OIB 76154765407</item>
      <item>, OIB 26566866925</item>
    </izvorni_sadrzaj>
    <derivirana_varijabla naziv="DomainObject.Predmet.SudioniciListNazivOIB_1">
      <item>, OIB 07372565468</item>
      <item>, OIB 85821130368</item>
      <item>, OIB 49373209439</item>
      <item>, OIB 01354117686</item>
      <item>, OIB 57509775367</item>
      <item>, OIB 16488001145</item>
      <item>, OIB 18683136487</item>
      <item>, OIB 87939104217</item>
      <item>, OIB 76154765407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1223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2018-08-21T12:37:00Z</dcterms:created>
  <dc:creator>Nikola Ribarić</dc:creator>
  <cp:lastModifiedBy>Jadranka Zelić</cp:lastModifiedBy>
  <cp:lastPrinted>2018-08-21T12:37:00Z</cp:lastPrinted>
  <dcterms:modified xmlns:xsi="http://www.w3.org/2001/XMLSchema-instance" xsi:type="dcterms:W3CDTF">2018-08-21T12:38:00Z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očitovanje poreza na nekretninu 21.8.2018. uslužna zadruga besedar.docx)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