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f4ac" w14:paraId="4dff4ac" w:rsidRDefault="00077318" w:rsidP="00104DEE" w:rsidR="00077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D3BA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St-812/13-</w:t>
      </w:r>
      <w:r w:rsidR="00E94F74">
        <w:t>1</w:t>
      </w:r>
      <w:r w:rsidR="002C2E6C">
        <w:t>55</w:t>
      </w:r>
    </w:p>
    <w:p w:rsidRDefault="00077318" w:rsidP="00077318" w:rsidR="00077318" w:rsidRPr="00D21A2C"/>
    <w:p w:rsidRDefault="00077318" w:rsidP="00077318" w:rsidR="000773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7318" w:rsidP="00077318" w:rsidR="000773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077318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0413E8">
      <w:pPr>
        <w:tabs>
          <w:tab w:pos="7245" w:val="left"/>
        </w:tabs>
        <w:jc w:val="center"/>
        <w:rPr>
          <w:bCs/>
        </w:rPr>
      </w:pPr>
      <w:r w:rsidRPr="000413E8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912573" w:rsidP="00912573" w:rsidR="00912573" w:rsidRP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1A5F7F" w:rsidP="00104DEE" w:rsidR="001A5F7F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Pr="000413E8">
        <w:rPr>
          <w:bCs/>
        </w:rPr>
        <w:t>ENSIS d.o.o. za proizvodnju, trgovinu i usluge u stečaju, Vukovar, A. Hebranga 1, MBS 080252757, OIB 15791242790</w:t>
      </w:r>
      <w:r>
        <w:rPr>
          <w:b/>
        </w:rPr>
        <w:t xml:space="preserve">, </w:t>
      </w:r>
      <w:r>
        <w:t xml:space="preserve">dana </w:t>
      </w:r>
      <w:r w:rsidR="00CC0C65">
        <w:t>20</w:t>
      </w:r>
      <w:r>
        <w:t xml:space="preserve">. </w:t>
      </w:r>
      <w:r w:rsidR="002C2E6C">
        <w:t>rujn</w:t>
      </w:r>
      <w:r w:rsidR="00766C21">
        <w:t>a</w:t>
      </w:r>
      <w:r>
        <w:t xml:space="preserve"> 201</w:t>
      </w:r>
      <w:r w:rsidR="00A13E9C">
        <w:t>6</w:t>
      </w:r>
      <w:r>
        <w:t xml:space="preserve">. </w:t>
      </w:r>
    </w:p>
    <w:p w:rsidRDefault="00117977" w:rsidP="00117977" w:rsidR="00117977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 w:rsidRPr="000413E8">
      <w:pPr>
        <w:jc w:val="center"/>
        <w:rPr>
          <w:bCs/>
        </w:rPr>
      </w:pPr>
      <w:r w:rsidRPr="000413E8">
        <w:rPr>
          <w:bCs/>
        </w:rPr>
        <w:t xml:space="preserve"> z</w:t>
      </w:r>
      <w:r w:rsidR="00912573" w:rsidRPr="000413E8">
        <w:rPr>
          <w:bCs/>
        </w:rPr>
        <w:t xml:space="preserve"> </w:t>
      </w:r>
      <w:r w:rsidRPr="000413E8">
        <w:rPr>
          <w:bCs/>
        </w:rPr>
        <w:t>a</w:t>
      </w:r>
      <w:r w:rsidR="00912573" w:rsidRPr="000413E8">
        <w:rPr>
          <w:bCs/>
        </w:rPr>
        <w:t xml:space="preserve"> </w:t>
      </w:r>
      <w:r w:rsidRPr="000413E8">
        <w:rPr>
          <w:bCs/>
        </w:rPr>
        <w:t>k</w:t>
      </w:r>
      <w:r w:rsidR="00912573" w:rsidRPr="000413E8">
        <w:rPr>
          <w:bCs/>
        </w:rPr>
        <w:t xml:space="preserve"> </w:t>
      </w:r>
      <w:r w:rsidRPr="000413E8">
        <w:rPr>
          <w:bCs/>
        </w:rPr>
        <w:t>l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u</w:t>
      </w:r>
      <w:r w:rsidR="00912573" w:rsidRPr="000413E8">
        <w:rPr>
          <w:bCs/>
        </w:rPr>
        <w:t xml:space="preserve"> </w:t>
      </w:r>
      <w:r w:rsidRPr="000413E8">
        <w:rPr>
          <w:bCs/>
        </w:rPr>
        <w:t>č</w:t>
      </w:r>
      <w:r w:rsidR="00912573" w:rsidRPr="000413E8">
        <w:rPr>
          <w:bCs/>
        </w:rPr>
        <w:t xml:space="preserve"> </w:t>
      </w:r>
      <w:r w:rsidRPr="000413E8">
        <w:rPr>
          <w:bCs/>
        </w:rPr>
        <w:t>i</w:t>
      </w:r>
      <w:r w:rsidR="00912573" w:rsidRPr="000413E8">
        <w:rPr>
          <w:bCs/>
        </w:rPr>
        <w:t xml:space="preserve"> </w:t>
      </w:r>
      <w:r w:rsidRPr="000413E8">
        <w:rPr>
          <w:bCs/>
        </w:rPr>
        <w:t xml:space="preserve">o </w:t>
      </w:r>
      <w:r w:rsidR="00912573" w:rsidRPr="000413E8">
        <w:rPr>
          <w:bCs/>
        </w:rPr>
        <w:t xml:space="preserve"> </w:t>
      </w:r>
      <w:r w:rsidRPr="000413E8">
        <w:rPr>
          <w:bCs/>
        </w:rPr>
        <w:t>j</w:t>
      </w:r>
      <w:r w:rsidR="00912573" w:rsidRPr="000413E8">
        <w:rPr>
          <w:bCs/>
        </w:rPr>
        <w:t xml:space="preserve"> </w:t>
      </w:r>
      <w:r w:rsidRPr="000413E8">
        <w:rPr>
          <w:bCs/>
        </w:rPr>
        <w:t>e</w:t>
      </w:r>
    </w:p>
    <w:p w:rsidRDefault="00912573" w:rsidP="0078398D" w:rsidR="00912573">
      <w:pPr>
        <w:rPr>
          <w:b/>
          <w:sz w:val="28"/>
          <w:szCs w:val="28"/>
        </w:rPr>
      </w:pPr>
    </w:p>
    <w:p w:rsidRDefault="001A5F7F" w:rsidP="0078398D" w:rsidR="001A5F7F">
      <w:pPr>
        <w:rPr>
          <w:b/>
          <w:sz w:val="28"/>
          <w:szCs w:val="28"/>
        </w:rPr>
      </w:pPr>
    </w:p>
    <w:p w:rsidRDefault="00C33307" w:rsidP="00104DEE" w:rsidR="00C33307" w:rsidRPr="00FD37C3">
      <w:pPr>
        <w:numPr>
          <w:ilvl w:val="0"/>
          <w:numId w:val="14"/>
        </w:numPr>
        <w:jc w:val="both"/>
      </w:pPr>
      <w:r>
        <w:t xml:space="preserve">Određuje se </w:t>
      </w:r>
      <w:r w:rsidR="002C2E6C">
        <w:t>treć</w:t>
      </w:r>
      <w:r>
        <w:t xml:space="preserve">a prodaja nekretnina u stečajnom postupku u vlasništvu stečajnog dužnika </w:t>
      </w:r>
      <w:r w:rsidRPr="000413E8">
        <w:rPr>
          <w:bCs/>
        </w:rPr>
        <w:t>ENSIS d.o.o. za proizvodnju, trgovinu i usluge u stečaju, Vukovar, A. Hebranga 1, MBS 080252757, OIB 15791242790</w:t>
      </w:r>
      <w:r w:rsidR="00386E4C">
        <w:rPr>
          <w:bCs/>
        </w:rPr>
        <w:t xml:space="preserve"> i to:</w:t>
      </w:r>
    </w:p>
    <w:p w:rsidRDefault="00FD37C3" w:rsidP="00FD37C3" w:rsidR="00FD37C3" w:rsidRPr="00386E4C">
      <w:pPr>
        <w:ind w:left="1425"/>
        <w:jc w:val="both"/>
      </w:pPr>
    </w:p>
    <w:p w:rsidRDefault="00386E4C" w:rsidP="00386E4C" w:rsidR="00386E4C" w:rsidRPr="00FD37C3">
      <w:pPr>
        <w:numPr>
          <w:ilvl w:val="1"/>
          <w:numId w:val="14"/>
        </w:numPr>
        <w:jc w:val="both"/>
      </w:pPr>
      <w:r>
        <w:rPr>
          <w:bCs/>
        </w:rPr>
        <w:t xml:space="preserve">upisana u zk.ul.br. </w:t>
      </w:r>
      <w:r>
        <w:t>9124, k.o. Vukovar, na kč.br. 5425, oranica supoderica lijeva, površine 14247 m</w:t>
      </w:r>
      <w:r w:rsidRPr="007873FA">
        <w:rPr>
          <w:vertAlign w:val="superscript"/>
        </w:rPr>
        <w:t>2</w:t>
      </w:r>
    </w:p>
    <w:p w:rsidRDefault="00FD37C3" w:rsidP="00FD37C3" w:rsidR="00FD37C3">
      <w:pPr>
        <w:ind w:left="2145"/>
        <w:jc w:val="both"/>
      </w:pPr>
      <w:r>
        <w:t xml:space="preserve">početna cijena </w:t>
      </w:r>
      <w:r w:rsidR="002C2E6C">
        <w:t>96.993,58</w:t>
      </w:r>
      <w:r>
        <w:t xml:space="preserve"> kn.</w:t>
      </w:r>
    </w:p>
    <w:p w:rsidRDefault="00FD37C3" w:rsidP="00FD37C3" w:rsidR="00FD37C3">
      <w:pPr>
        <w:ind w:left="2145"/>
        <w:jc w:val="both"/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1A5F7F" w:rsidR="00912573">
      <w:pPr>
        <w:jc w:val="both"/>
      </w:pPr>
    </w:p>
    <w:p w:rsidRDefault="00703041" w:rsidP="00104DEE" w:rsidR="00912573" w:rsidRPr="00CB0CB5">
      <w:pPr>
        <w:ind w:left="540"/>
        <w:jc w:val="center"/>
      </w:pPr>
      <w:r w:rsidRPr="00CB0CB5">
        <w:t xml:space="preserve">dana </w:t>
      </w:r>
      <w:r w:rsidR="003C0E31" w:rsidRPr="00CB0CB5">
        <w:t>1</w:t>
      </w:r>
      <w:r w:rsidR="002C2E6C">
        <w:t>3</w:t>
      </w:r>
      <w:r w:rsidR="00912573" w:rsidRPr="00CB0CB5">
        <w:t xml:space="preserve">. </w:t>
      </w:r>
      <w:r w:rsidR="002C2E6C">
        <w:t>listopad</w:t>
      </w:r>
      <w:r w:rsidR="00A717A2" w:rsidRPr="00CB0CB5">
        <w:t>a</w:t>
      </w:r>
      <w:r w:rsidR="0028068F" w:rsidRPr="00CB0CB5">
        <w:t xml:space="preserve"> </w:t>
      </w:r>
      <w:r w:rsidR="00912573" w:rsidRPr="00CB0CB5">
        <w:t>201</w:t>
      </w:r>
      <w:r w:rsidR="00E94F74" w:rsidRPr="00CB0CB5">
        <w:t>6</w:t>
      </w:r>
      <w:r w:rsidR="00912573" w:rsidRPr="00CB0CB5">
        <w:t>. godine</w:t>
      </w:r>
      <w:r w:rsidRPr="00CB0CB5">
        <w:t xml:space="preserve"> u </w:t>
      </w:r>
      <w:r w:rsidR="004B1879" w:rsidRPr="00CB0CB5">
        <w:rPr>
          <w:bCs/>
        </w:rPr>
        <w:t>1</w:t>
      </w:r>
      <w:r w:rsidR="002C2E6C">
        <w:rPr>
          <w:bCs/>
        </w:rPr>
        <w:t>1</w:t>
      </w:r>
      <w:r w:rsidR="00912573" w:rsidRPr="00CB0CB5">
        <w:t>,</w:t>
      </w:r>
      <w:r w:rsidR="00A717A2" w:rsidRPr="00CB0CB5">
        <w:t>0</w:t>
      </w:r>
      <w:r w:rsidR="00912573" w:rsidRPr="00CB0CB5">
        <w:t xml:space="preserve">0 </w:t>
      </w:r>
      <w:r w:rsidRPr="00CB0CB5">
        <w:t xml:space="preserve">sati </w:t>
      </w:r>
    </w:p>
    <w:p w:rsidRDefault="00703041" w:rsidP="00912573" w:rsidR="00912573" w:rsidRPr="00CB0CB5">
      <w:pPr>
        <w:ind w:left="540"/>
        <w:jc w:val="center"/>
      </w:pPr>
      <w:r w:rsidRPr="00CB0CB5">
        <w:t>u prostorijama Trgovačkog suda u</w:t>
      </w:r>
      <w:r w:rsidR="00912573" w:rsidRPr="00CB0CB5">
        <w:t xml:space="preserve"> </w:t>
      </w:r>
      <w:r w:rsidRPr="00CB0CB5">
        <w:t xml:space="preserve">Osijeku, </w:t>
      </w:r>
    </w:p>
    <w:p w:rsidRDefault="00703041" w:rsidP="001A5F7F" w:rsidR="00703041" w:rsidRPr="00CB0CB5">
      <w:pPr>
        <w:ind w:left="540"/>
        <w:jc w:val="center"/>
      </w:pPr>
      <w:r w:rsidRPr="00CB0CB5">
        <w:t xml:space="preserve">Zagrebačka broj 2, soba broj </w:t>
      </w:r>
      <w:r w:rsidR="001A5F7F" w:rsidRPr="00CB0CB5">
        <w:t>21/I</w:t>
      </w:r>
      <w:r w:rsidR="00912573" w:rsidRPr="00CB0CB5">
        <w:t>.</w:t>
      </w:r>
    </w:p>
    <w:p w:rsidRDefault="000D032B" w:rsidP="00C478F5" w:rsidR="000D032B"/>
    <w:p w:rsidRDefault="007B337C" w:rsidP="00104DEE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2C2E6C">
        <w:t>10</w:t>
      </w:r>
      <w:r w:rsidR="00C478F5">
        <w:t>.</w:t>
      </w:r>
      <w:r w:rsidR="002C2E6C">
        <w:t>10</w:t>
      </w:r>
      <w:r w:rsidR="00C478F5">
        <w:t>.</w:t>
      </w:r>
      <w:r>
        <w:t>201</w:t>
      </w:r>
      <w:r w:rsidR="006A797B">
        <w:t>6</w:t>
      </w:r>
      <w:r>
        <w:t xml:space="preserve">. godine uplatile jamčevinu u iznosu od 10% utvrđene vrijednosti imovine, na žiro račun Trgovačkog suda u Osijeku, broj </w:t>
      </w:r>
      <w:r w:rsidR="00452186">
        <w:t xml:space="preserve">HR31 </w:t>
      </w:r>
      <w:r>
        <w:t>2390</w:t>
      </w:r>
      <w:r w:rsidR="00452186">
        <w:t xml:space="preserve"> </w:t>
      </w:r>
      <w:r>
        <w:t>0011</w:t>
      </w:r>
      <w:r w:rsidR="00452186">
        <w:t xml:space="preserve"> </w:t>
      </w:r>
      <w:r>
        <w:t>3000</w:t>
      </w:r>
      <w:r w:rsidR="00452186">
        <w:t xml:space="preserve"> </w:t>
      </w:r>
      <w:r>
        <w:t>0020</w:t>
      </w:r>
      <w:r w:rsidR="00452186">
        <w:t xml:space="preserve"> </w:t>
      </w:r>
      <w:r>
        <w:t xml:space="preserve">0 otvoren kod Hrvatske poštanske banke d.d. s uplatnim pozivom na broj </w:t>
      </w:r>
      <w:r w:rsidR="00452186">
        <w:t>HR</w:t>
      </w:r>
      <w:r>
        <w:t>05 272-</w:t>
      </w:r>
      <w:r w:rsidR="001A5F7F">
        <w:t>8</w:t>
      </w:r>
      <w:r w:rsidR="00F37354">
        <w:t>12</w:t>
      </w:r>
      <w:r>
        <w:t>-1</w:t>
      </w:r>
      <w:r w:rsidR="00452186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0112D4" w:rsidP="0028068F" w:rsidR="000112D4">
      <w:pPr>
        <w:pStyle w:val="Odlomakpopisa"/>
        <w:numPr>
          <w:ilvl w:val="0"/>
          <w:numId w:val="14"/>
        </w:numPr>
      </w:pPr>
      <w:r>
        <w:lastRenderedPageBreak/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050F42" w:rsidP="00050F42" w:rsidR="00703041">
      <w:pPr>
        <w:numPr>
          <w:ilvl w:val="0"/>
          <w:numId w:val="14"/>
        </w:numPr>
        <w:jc w:val="both"/>
      </w:pPr>
      <w:r>
        <w:t>Nekretnine</w:t>
      </w:r>
      <w:r w:rsidR="00703041">
        <w:t xml:space="preserve"> iz t. </w:t>
      </w:r>
      <w:r w:rsidR="00BD7955">
        <w:t>1</w:t>
      </w:r>
      <w:r w:rsidR="00703041">
        <w:t>. opterećen</w:t>
      </w:r>
      <w:r>
        <w:t>e</w:t>
      </w:r>
      <w:r w:rsidR="00703041">
        <w:t xml:space="preserve"> </w:t>
      </w:r>
      <w:r>
        <w:t>su</w:t>
      </w:r>
      <w:r w:rsidR="00703041">
        <w:t xml:space="preserve"> založnim pravima, koja će se brisati nakon pravomoćnosti rješenja o dosudi.</w:t>
      </w:r>
    </w:p>
    <w:p w:rsidRDefault="00F67599" w:rsidP="00C50808" w:rsidR="00F67599">
      <w:pPr>
        <w:jc w:val="both"/>
      </w:pPr>
    </w:p>
    <w:p w:rsidRDefault="00703041" w:rsidP="001A5F7F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1A5F7F">
        <w:t>5</w:t>
      </w:r>
      <w:r w:rsidR="00403A85">
        <w:t>/</w:t>
      </w:r>
      <w:r w:rsidR="001A5F7F">
        <w:t>909-7024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</w:t>
      </w:r>
      <w:r w:rsidR="00793408">
        <w:t>u skladu s raspoloživim sredstvima.</w:t>
      </w:r>
    </w:p>
    <w:p w:rsidRDefault="000D032B" w:rsidP="00703041" w:rsidR="000D032B"/>
    <w:p w:rsidRDefault="00BD7955" w:rsidP="00703041" w:rsidR="00BD7955"/>
    <w:p w:rsidRDefault="00703041" w:rsidP="00703041" w:rsidR="00703041" w:rsidRPr="000413E8">
      <w:pPr>
        <w:ind w:left="540"/>
        <w:jc w:val="center"/>
        <w:rPr>
          <w:bCs/>
        </w:rPr>
      </w:pPr>
      <w:r w:rsidRPr="000413E8">
        <w:rPr>
          <w:bCs/>
        </w:rPr>
        <w:t>Obrazlo</w:t>
      </w:r>
      <w:r w:rsidR="00AC65AB" w:rsidRPr="000413E8">
        <w:rPr>
          <w:bCs/>
        </w:rPr>
        <w:t>že</w:t>
      </w:r>
      <w:r w:rsidRPr="000413E8">
        <w:rPr>
          <w:bCs/>
        </w:rPr>
        <w:t>nje</w:t>
      </w:r>
    </w:p>
    <w:p w:rsidRDefault="00912573" w:rsidP="001A5F7F" w:rsidR="00912573">
      <w:pPr>
        <w:rPr>
          <w:b/>
        </w:rPr>
      </w:pPr>
    </w:p>
    <w:p w:rsidRDefault="00C50808" w:rsidP="001A5F7F" w:rsidR="00C50808">
      <w:pPr>
        <w:rPr>
          <w:b/>
        </w:rPr>
      </w:pPr>
    </w:p>
    <w:p w:rsidRDefault="00703041" w:rsidP="00104DEE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A5F7F">
        <w:t>19</w:t>
      </w:r>
      <w:r w:rsidR="007B337C">
        <w:t>.</w:t>
      </w:r>
      <w:r w:rsidR="001A5F7F">
        <w:t>12</w:t>
      </w:r>
      <w:r w:rsidR="007B337C">
        <w:t>.201</w:t>
      </w:r>
      <w:r w:rsidR="00452186">
        <w:t>3</w:t>
      </w:r>
      <w:r w:rsidR="007B337C">
        <w:t>.</w:t>
      </w:r>
      <w:r w:rsidR="003C0E31">
        <w:t xml:space="preserve"> i 15.01.2014.</w:t>
      </w:r>
      <w:r w:rsidR="00B464CD">
        <w:t>,</w:t>
      </w:r>
      <w:r w:rsidR="009065C0">
        <w:t xml:space="preserve"> </w:t>
      </w:r>
      <w:r w:rsidR="00B464CD">
        <w:t>mišljenj</w:t>
      </w:r>
      <w:r w:rsidR="00257861">
        <w:t>u</w:t>
      </w:r>
      <w:r w:rsidR="003B7D87">
        <w:t xml:space="preserve"> odbora vjerovnika od </w:t>
      </w:r>
      <w:r w:rsidR="00053CE7">
        <w:t>15</w:t>
      </w:r>
      <w:r w:rsidR="007A772D">
        <w:t>.</w:t>
      </w:r>
      <w:r w:rsidR="00BF28EB">
        <w:t>0</w:t>
      </w:r>
      <w:r w:rsidR="00053CE7">
        <w:t>9</w:t>
      </w:r>
      <w:r w:rsidR="003B7D87">
        <w:t>.201</w:t>
      </w:r>
      <w:r w:rsidR="00BF28EB">
        <w:t>6</w:t>
      </w:r>
      <w:r w:rsidR="003B7D87">
        <w:t>.</w:t>
      </w:r>
      <w:r w:rsidR="005C0419">
        <w:t xml:space="preserve"> </w:t>
      </w:r>
      <w:r>
        <w:t>i prijedloga stečajn</w:t>
      </w:r>
      <w:r w:rsidR="00C617F7">
        <w:t>e</w:t>
      </w:r>
      <w:r>
        <w:t xml:space="preserve"> upravitelj</w:t>
      </w:r>
      <w:r w:rsidR="00C617F7">
        <w:t>ice</w:t>
      </w:r>
      <w:r w:rsidR="008704CC">
        <w:t xml:space="preserve"> </w:t>
      </w:r>
      <w:r w:rsidR="00C617F7">
        <w:t>od</w:t>
      </w:r>
      <w:r w:rsidR="008704CC">
        <w:t xml:space="preserve"> </w:t>
      </w:r>
      <w:r w:rsidR="00CB0CB5">
        <w:t>15</w:t>
      </w:r>
      <w:r w:rsidR="001A5F7F">
        <w:t>.</w:t>
      </w:r>
      <w:r w:rsidR="00BF28EB">
        <w:t>0</w:t>
      </w:r>
      <w:r w:rsidR="00053CE7">
        <w:t>9</w:t>
      </w:r>
      <w:r w:rsidR="001A5F7F">
        <w:t>.</w:t>
      </w:r>
      <w:r w:rsidR="00C478F5">
        <w:t>201</w:t>
      </w:r>
      <w:r w:rsidR="00BF28EB">
        <w:t>6</w:t>
      </w:r>
      <w:r w:rsidR="00C478F5">
        <w:t>.</w:t>
      </w:r>
      <w:r w:rsidR="008704CC">
        <w:t xml:space="preserve"> godine</w:t>
      </w:r>
      <w:r>
        <w:t xml:space="preserve">, </w:t>
      </w:r>
      <w:r w:rsidR="00053CE7">
        <w:t xml:space="preserve">sud je odlučio kao u izreci zaključka, te je smanjio početnu cijenu za 20 % u odnosu na cijene s prethodne prodaje, </w:t>
      </w:r>
      <w:r>
        <w:t>a sve u vezi s čl. 9</w:t>
      </w:r>
      <w:r w:rsidR="008658A1">
        <w:t>7</w:t>
      </w:r>
      <w:r>
        <w:t>.</w:t>
      </w:r>
      <w:r w:rsidR="008704CC">
        <w:t xml:space="preserve"> i 9</w:t>
      </w:r>
      <w:r w:rsidR="008658A1">
        <w:t>9</w:t>
      </w:r>
      <w:r w:rsidR="008704CC">
        <w:t xml:space="preserve">. </w:t>
      </w:r>
      <w:r>
        <w:t xml:space="preserve">OZ-a i čl. 164. </w:t>
      </w:r>
      <w:r w:rsidR="00104DEE" w:rsidRPr="00104DEE">
        <w:t>Stečajnog zakona (NN 44/96, 29/99, 129/00, 123/03, 82/06, 116/10, 25/12 i 133/12), a u vezi s čl. 441. Stečajnog zakona (NN 71/15)</w:t>
      </w:r>
      <w:r w:rsidR="00912573">
        <w:t>.</w:t>
      </w:r>
    </w:p>
    <w:p w:rsidRDefault="000D032B" w:rsidP="00703041" w:rsidR="000D032B">
      <w:pPr>
        <w:jc w:val="both"/>
      </w:pPr>
    </w:p>
    <w:p w:rsidRDefault="00703041" w:rsidP="00104DEE" w:rsidR="00703041" w:rsidRPr="000413E8">
      <w:pPr>
        <w:jc w:val="center"/>
        <w:rPr>
          <w:bCs/>
        </w:rPr>
      </w:pPr>
      <w:r w:rsidRPr="000413E8">
        <w:rPr>
          <w:bCs/>
        </w:rPr>
        <w:t xml:space="preserve">U Osijeku </w:t>
      </w:r>
      <w:r w:rsidR="00CB0CB5">
        <w:rPr>
          <w:bCs/>
        </w:rPr>
        <w:t>20</w:t>
      </w:r>
      <w:r w:rsidR="00912573" w:rsidRPr="000413E8">
        <w:rPr>
          <w:bCs/>
        </w:rPr>
        <w:t>.</w:t>
      </w:r>
      <w:r w:rsidRPr="000413E8">
        <w:rPr>
          <w:bCs/>
        </w:rPr>
        <w:t xml:space="preserve"> </w:t>
      </w:r>
      <w:r w:rsidR="00067115">
        <w:rPr>
          <w:bCs/>
        </w:rPr>
        <w:t>rujn</w:t>
      </w:r>
      <w:r w:rsidR="00A717A2">
        <w:rPr>
          <w:bCs/>
        </w:rPr>
        <w:t>a</w:t>
      </w:r>
      <w:r w:rsidRPr="000413E8">
        <w:rPr>
          <w:bCs/>
        </w:rPr>
        <w:t xml:space="preserve"> 201</w:t>
      </w:r>
      <w:r w:rsidR="00BF28EB">
        <w:rPr>
          <w:bCs/>
        </w:rPr>
        <w:t>6</w:t>
      </w:r>
      <w:r w:rsidRPr="000413E8">
        <w:rPr>
          <w:bCs/>
        </w:rPr>
        <w:t xml:space="preserve">. </w:t>
      </w:r>
    </w:p>
    <w:p w:rsidRDefault="00703041" w:rsidP="00F67DB3" w:rsidR="00703041" w:rsidRPr="000413E8">
      <w:pPr>
        <w:rPr>
          <w:bCs/>
        </w:rPr>
      </w:pPr>
    </w:p>
    <w:p w:rsidRDefault="00565B8D" w:rsidP="00703041" w:rsidR="00703041" w:rsidRPr="000413E8">
      <w:pPr>
        <w:rPr>
          <w:bCs/>
        </w:rPr>
      </w:pPr>
      <w:r w:rsidRPr="000413E8">
        <w:rPr>
          <w:bCs/>
        </w:rPr>
        <w:t>Zapisničar:</w:t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</w:r>
      <w:r w:rsidRPr="000413E8">
        <w:rPr>
          <w:bCs/>
        </w:rPr>
        <w:tab/>
        <w:t xml:space="preserve">  </w:t>
      </w:r>
      <w:r w:rsidR="00703041" w:rsidRPr="000413E8">
        <w:rPr>
          <w:bCs/>
        </w:rPr>
        <w:t>STEČAJNI SUDAC:</w:t>
      </w:r>
    </w:p>
    <w:p w:rsidRDefault="00BF28EB" w:rsidP="00703041" w:rsidR="00703041" w:rsidRPr="000413E8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CB74D1" w:rsidRPr="000413E8">
        <w:rPr>
          <w:bCs/>
        </w:rPr>
        <w:tab/>
      </w:r>
      <w:r w:rsidR="00565B8D" w:rsidRPr="000413E8">
        <w:rPr>
          <w:bCs/>
        </w:rPr>
        <w:tab/>
      </w:r>
      <w:r w:rsidR="00EE0E04">
        <w:rPr>
          <w:bCs/>
        </w:rPr>
        <w:t xml:space="preserve">   </w:t>
      </w:r>
      <w:r w:rsidR="00565B8D" w:rsidRPr="000413E8">
        <w:rPr>
          <w:bCs/>
        </w:rPr>
        <w:tab/>
      </w:r>
      <w:r w:rsidR="00565B8D" w:rsidRPr="000413E8">
        <w:rPr>
          <w:bCs/>
        </w:rPr>
        <w:tab/>
        <w:t xml:space="preserve">    </w:t>
      </w:r>
      <w:r w:rsidR="00EE0E04">
        <w:rPr>
          <w:bCs/>
        </w:rPr>
        <w:t xml:space="preserve">             </w:t>
      </w:r>
      <w:r w:rsidR="00565B8D" w:rsidRPr="000413E8">
        <w:rPr>
          <w:bCs/>
        </w:rPr>
        <w:t xml:space="preserve">     </w:t>
      </w:r>
      <w:r w:rsidR="00703041" w:rsidRPr="000413E8">
        <w:rPr>
          <w:bCs/>
        </w:rPr>
        <w:t>mr.sc. Tihomir Kovačević</w:t>
      </w:r>
    </w:p>
    <w:p w:rsidRDefault="00FD18A9" w:rsidP="00703041" w:rsidR="00FD18A9">
      <w:pPr>
        <w:rPr>
          <w:bCs/>
        </w:rPr>
      </w:pPr>
    </w:p>
    <w:p w:rsidRDefault="00F94FAF" w:rsidP="00703041" w:rsidR="00F94FAF" w:rsidRPr="000413E8">
      <w:pPr>
        <w:rPr>
          <w:bCs/>
        </w:rPr>
      </w:pPr>
    </w:p>
    <w:p w:rsidRDefault="001A5F7F" w:rsidP="001A5F7F" w:rsidR="001A5F7F" w:rsidRPr="000413E8">
      <w:pPr>
        <w:jc w:val="both"/>
        <w:rPr>
          <w:bCs/>
        </w:rPr>
      </w:pPr>
      <w:r w:rsidRPr="000413E8">
        <w:rPr>
          <w:bCs/>
        </w:rPr>
        <w:t>D N A :</w:t>
      </w:r>
    </w:p>
    <w:p w:rsidRDefault="001A5F7F" w:rsidP="001A5F7F" w:rsidR="001A5F7F">
      <w:pPr>
        <w:numPr>
          <w:ilvl w:val="0"/>
          <w:numId w:val="15"/>
        </w:numPr>
        <w:jc w:val="both"/>
      </w:pPr>
      <w:r>
        <w:t>Stečajna upraviteljica</w:t>
      </w:r>
      <w:r w:rsidR="00EF105E">
        <w:t xml:space="preserve"> Blanka Gambiraža, odvjetnica u Osijeku</w:t>
      </w:r>
    </w:p>
    <w:p w:rsidRDefault="00F94FAF" w:rsidP="001A5F7F" w:rsidR="00F94FAF">
      <w:pPr>
        <w:numPr>
          <w:ilvl w:val="0"/>
          <w:numId w:val="15"/>
        </w:numPr>
        <w:tabs>
          <w:tab w:pos="851" w:val="num"/>
        </w:tabs>
      </w:pPr>
      <w:r>
        <w:t xml:space="preserve">VB LEASING d.o.o. Zagreb po </w:t>
      </w:r>
      <w:r w:rsidR="001A5736">
        <w:t>OD Knezović &amp; Partneri j.t.d. Zagreb</w:t>
      </w:r>
    </w:p>
    <w:p w:rsidRDefault="001A5736" w:rsidP="001A5F7F" w:rsidR="001A5736" w:rsidRPr="00C166D2">
      <w:pPr>
        <w:numPr>
          <w:ilvl w:val="0"/>
          <w:numId w:val="15"/>
        </w:numPr>
        <w:tabs>
          <w:tab w:pos="851" w:val="num"/>
        </w:tabs>
      </w:pPr>
      <w:r>
        <w:t>RAIFFEISEN LEASING d.o.o. Zagreb, Radnička cesta 43</w:t>
      </w:r>
    </w:p>
    <w:p w:rsidRDefault="001A5F7F" w:rsidP="001A5F7F" w:rsidR="001A5F7F">
      <w:pPr>
        <w:numPr>
          <w:ilvl w:val="0"/>
          <w:numId w:val="15"/>
        </w:numPr>
      </w:pPr>
      <w:r>
        <w:t>ŽDO GUO Vukovar</w:t>
      </w:r>
    </w:p>
    <w:p w:rsidRDefault="001A5F7F" w:rsidP="001A5F7F" w:rsidR="001A5F7F">
      <w:pPr>
        <w:numPr>
          <w:ilvl w:val="0"/>
          <w:numId w:val="15"/>
        </w:numPr>
      </w:pPr>
      <w:r>
        <w:t>Porezna uprava u Vukovaru</w:t>
      </w:r>
    </w:p>
    <w:p w:rsidRDefault="001A5F7F" w:rsidP="001A5F7F" w:rsidR="001A5F7F">
      <w:pPr>
        <w:numPr>
          <w:ilvl w:val="0"/>
          <w:numId w:val="15"/>
        </w:numPr>
      </w:pPr>
      <w:r>
        <w:t>Predsjedništvo</w:t>
      </w:r>
    </w:p>
    <w:p w:rsidRDefault="00861EC5" w:rsidP="00861EC5" w:rsidR="001A5F7F">
      <w:pPr>
        <w:numPr>
          <w:ilvl w:val="0"/>
          <w:numId w:val="15"/>
        </w:numPr>
        <w:jc w:val="both"/>
      </w:pPr>
      <w:r w:rsidRPr="00861EC5">
        <w:t>mrežna stranica e-Oglasna ploča sudova</w:t>
      </w:r>
    </w:p>
    <w:sectPr w:rsidSect="00912573" w:rsidR="001A5F7F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097" w:rsidR="00F70097">
      <w:r>
        <w:separator/>
      </w:r>
    </w:p>
  </w:endnote>
  <w:endnote w:id="0" w:type="continuationSeparator">
    <w:p w:rsidRDefault="00F70097" w:rsidR="00F7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097" w:rsidR="00F70097">
      <w:r>
        <w:separator/>
      </w:r>
    </w:p>
  </w:footnote>
  <w:footnote w:id="0" w:type="continuationSeparator">
    <w:p w:rsidRDefault="00F70097" w:rsidR="00F70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C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104DEE" w:rsidR="0028068F">
    <w:pPr>
      <w:pStyle w:val="Zaglavlje"/>
    </w:pPr>
    <w:r>
      <w:tab/>
    </w:r>
    <w:r>
      <w:tab/>
      <w:t xml:space="preserve">   </w:t>
    </w:r>
    <w:r w:rsidR="001A5F7F" w:rsidRPr="001A5F7F">
      <w:t>14 St-812/13-</w:t>
    </w:r>
    <w:r w:rsidR="006A797B">
      <w:t>1</w:t>
    </w:r>
    <w:r w:rsidR="002C2E6C">
      <w:t>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8EB6EA4"/>
    <w:multiLevelType w:val="hybridMultilevel"/>
    <w:tmpl w:val="8312AB7C"/>
    <w:lvl w:tplc="CF80E4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6"/>
  </w:num>
  <w:num w:numId="14">
    <w:abstractNumId w:val="14"/>
  </w:num>
  <w:num w:numId="15">
    <w:abstractNumId w:val="16"/>
  </w:num>
  <w:num w:numId="16">
    <w:abstractNumId w:val="9"/>
  </w:num>
  <w:num w:numId="17">
    <w:abstractNumId w:val="11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729F"/>
    <w:rsid w:val="000112D4"/>
    <w:rsid w:val="000235D9"/>
    <w:rsid w:val="000413E8"/>
    <w:rsid w:val="00050F42"/>
    <w:rsid w:val="00053CE7"/>
    <w:rsid w:val="00056A28"/>
    <w:rsid w:val="0005740B"/>
    <w:rsid w:val="00067115"/>
    <w:rsid w:val="00077318"/>
    <w:rsid w:val="00077534"/>
    <w:rsid w:val="00080119"/>
    <w:rsid w:val="000928FF"/>
    <w:rsid w:val="000A57B8"/>
    <w:rsid w:val="000D032B"/>
    <w:rsid w:val="000E3517"/>
    <w:rsid w:val="000F32C4"/>
    <w:rsid w:val="000F7C99"/>
    <w:rsid w:val="00101819"/>
    <w:rsid w:val="00102E28"/>
    <w:rsid w:val="0010325F"/>
    <w:rsid w:val="001047DB"/>
    <w:rsid w:val="00104DEE"/>
    <w:rsid w:val="00117977"/>
    <w:rsid w:val="0013556F"/>
    <w:rsid w:val="00150682"/>
    <w:rsid w:val="0019087D"/>
    <w:rsid w:val="001A26B1"/>
    <w:rsid w:val="001A5736"/>
    <w:rsid w:val="001A5F7F"/>
    <w:rsid w:val="001B1445"/>
    <w:rsid w:val="001B6128"/>
    <w:rsid w:val="001B7504"/>
    <w:rsid w:val="001E0AEC"/>
    <w:rsid w:val="00207FCA"/>
    <w:rsid w:val="002147D0"/>
    <w:rsid w:val="00226EC9"/>
    <w:rsid w:val="00241D6D"/>
    <w:rsid w:val="00257701"/>
    <w:rsid w:val="00257861"/>
    <w:rsid w:val="0026331C"/>
    <w:rsid w:val="00272E55"/>
    <w:rsid w:val="002749D5"/>
    <w:rsid w:val="0028068F"/>
    <w:rsid w:val="00287332"/>
    <w:rsid w:val="002C1037"/>
    <w:rsid w:val="002C2E6C"/>
    <w:rsid w:val="002D3BA8"/>
    <w:rsid w:val="002E172C"/>
    <w:rsid w:val="003079D7"/>
    <w:rsid w:val="00312325"/>
    <w:rsid w:val="00315981"/>
    <w:rsid w:val="003324A6"/>
    <w:rsid w:val="003505EA"/>
    <w:rsid w:val="00363C6B"/>
    <w:rsid w:val="00364B41"/>
    <w:rsid w:val="003701F2"/>
    <w:rsid w:val="0037373E"/>
    <w:rsid w:val="00386E4C"/>
    <w:rsid w:val="003B7D87"/>
    <w:rsid w:val="003C0E31"/>
    <w:rsid w:val="003C709D"/>
    <w:rsid w:val="003D2072"/>
    <w:rsid w:val="003E14F3"/>
    <w:rsid w:val="003E2FDA"/>
    <w:rsid w:val="003E6BC2"/>
    <w:rsid w:val="003F7BF6"/>
    <w:rsid w:val="0040137F"/>
    <w:rsid w:val="00403A85"/>
    <w:rsid w:val="00404724"/>
    <w:rsid w:val="00411C60"/>
    <w:rsid w:val="00430BEB"/>
    <w:rsid w:val="00452186"/>
    <w:rsid w:val="00467ADA"/>
    <w:rsid w:val="00496807"/>
    <w:rsid w:val="00496C78"/>
    <w:rsid w:val="004A5601"/>
    <w:rsid w:val="004B1879"/>
    <w:rsid w:val="0051108B"/>
    <w:rsid w:val="00521FDF"/>
    <w:rsid w:val="005413B6"/>
    <w:rsid w:val="00565B8D"/>
    <w:rsid w:val="005821CC"/>
    <w:rsid w:val="005970DA"/>
    <w:rsid w:val="005A7C2B"/>
    <w:rsid w:val="005B2FA6"/>
    <w:rsid w:val="005C0419"/>
    <w:rsid w:val="0063358D"/>
    <w:rsid w:val="00653EBA"/>
    <w:rsid w:val="00664027"/>
    <w:rsid w:val="006841A3"/>
    <w:rsid w:val="006912B1"/>
    <w:rsid w:val="00692DC9"/>
    <w:rsid w:val="006A09A1"/>
    <w:rsid w:val="006A797B"/>
    <w:rsid w:val="006B5789"/>
    <w:rsid w:val="006E29EE"/>
    <w:rsid w:val="006F21D8"/>
    <w:rsid w:val="006F3621"/>
    <w:rsid w:val="00703041"/>
    <w:rsid w:val="00737BDF"/>
    <w:rsid w:val="007618DD"/>
    <w:rsid w:val="0076395F"/>
    <w:rsid w:val="00766C21"/>
    <w:rsid w:val="0078398D"/>
    <w:rsid w:val="00790675"/>
    <w:rsid w:val="00793408"/>
    <w:rsid w:val="007A772D"/>
    <w:rsid w:val="007B337C"/>
    <w:rsid w:val="007C48E4"/>
    <w:rsid w:val="007D2AA0"/>
    <w:rsid w:val="007D51EC"/>
    <w:rsid w:val="00807CDC"/>
    <w:rsid w:val="008102D4"/>
    <w:rsid w:val="00861EC5"/>
    <w:rsid w:val="008631C3"/>
    <w:rsid w:val="008658A1"/>
    <w:rsid w:val="008704CC"/>
    <w:rsid w:val="008A00CC"/>
    <w:rsid w:val="008A5E28"/>
    <w:rsid w:val="008B1F96"/>
    <w:rsid w:val="008B6090"/>
    <w:rsid w:val="008D39A0"/>
    <w:rsid w:val="008F536F"/>
    <w:rsid w:val="009065C0"/>
    <w:rsid w:val="00912573"/>
    <w:rsid w:val="009171A5"/>
    <w:rsid w:val="009370DB"/>
    <w:rsid w:val="00980AFB"/>
    <w:rsid w:val="00992075"/>
    <w:rsid w:val="00A063A5"/>
    <w:rsid w:val="00A06C79"/>
    <w:rsid w:val="00A13E9C"/>
    <w:rsid w:val="00A15C5A"/>
    <w:rsid w:val="00A30A28"/>
    <w:rsid w:val="00A717A2"/>
    <w:rsid w:val="00A778DD"/>
    <w:rsid w:val="00A9341A"/>
    <w:rsid w:val="00AA4BF0"/>
    <w:rsid w:val="00AC65AB"/>
    <w:rsid w:val="00AD0B88"/>
    <w:rsid w:val="00AE4108"/>
    <w:rsid w:val="00AF3C94"/>
    <w:rsid w:val="00B179BE"/>
    <w:rsid w:val="00B21CB6"/>
    <w:rsid w:val="00B30FAF"/>
    <w:rsid w:val="00B332BB"/>
    <w:rsid w:val="00B408B0"/>
    <w:rsid w:val="00B464CD"/>
    <w:rsid w:val="00B6083C"/>
    <w:rsid w:val="00B74017"/>
    <w:rsid w:val="00B87CFB"/>
    <w:rsid w:val="00BA5F13"/>
    <w:rsid w:val="00BB2EBE"/>
    <w:rsid w:val="00BC1C1A"/>
    <w:rsid w:val="00BC2552"/>
    <w:rsid w:val="00BD7955"/>
    <w:rsid w:val="00BF0878"/>
    <w:rsid w:val="00BF28EB"/>
    <w:rsid w:val="00C16F42"/>
    <w:rsid w:val="00C21B61"/>
    <w:rsid w:val="00C22DC3"/>
    <w:rsid w:val="00C33307"/>
    <w:rsid w:val="00C4180D"/>
    <w:rsid w:val="00C478F5"/>
    <w:rsid w:val="00C50808"/>
    <w:rsid w:val="00C54411"/>
    <w:rsid w:val="00C617F7"/>
    <w:rsid w:val="00C93FE2"/>
    <w:rsid w:val="00CB0CB5"/>
    <w:rsid w:val="00CB213E"/>
    <w:rsid w:val="00CB74D1"/>
    <w:rsid w:val="00CC0C65"/>
    <w:rsid w:val="00D14C00"/>
    <w:rsid w:val="00D17E6E"/>
    <w:rsid w:val="00D72781"/>
    <w:rsid w:val="00D803DC"/>
    <w:rsid w:val="00DA020C"/>
    <w:rsid w:val="00DA72B0"/>
    <w:rsid w:val="00DB4D2A"/>
    <w:rsid w:val="00DC2C55"/>
    <w:rsid w:val="00DD2905"/>
    <w:rsid w:val="00DF0F2D"/>
    <w:rsid w:val="00DF669E"/>
    <w:rsid w:val="00E01088"/>
    <w:rsid w:val="00E02769"/>
    <w:rsid w:val="00E179C4"/>
    <w:rsid w:val="00E37AD3"/>
    <w:rsid w:val="00E771A1"/>
    <w:rsid w:val="00E944D8"/>
    <w:rsid w:val="00E94F74"/>
    <w:rsid w:val="00EB6E57"/>
    <w:rsid w:val="00ED0079"/>
    <w:rsid w:val="00EE0E04"/>
    <w:rsid w:val="00EF105E"/>
    <w:rsid w:val="00F041B1"/>
    <w:rsid w:val="00F074AC"/>
    <w:rsid w:val="00F1269B"/>
    <w:rsid w:val="00F356C5"/>
    <w:rsid w:val="00F37354"/>
    <w:rsid w:val="00F637C3"/>
    <w:rsid w:val="00F67599"/>
    <w:rsid w:val="00F67DB3"/>
    <w:rsid w:val="00F70097"/>
    <w:rsid w:val="00F94FAF"/>
    <w:rsid w:val="00FB7B9D"/>
    <w:rsid w:val="00FC22AF"/>
    <w:rsid w:val="00FC7D20"/>
    <w:rsid w:val="00FD18A9"/>
    <w:rsid w:val="00FD37C3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4C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4C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0773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4C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4C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558</properties:Words>
  <properties:Characters>2888</properties:Characters>
  <properties:Lines>92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2016-09-20T06:28:00Z</dcterms:created>
  <dc:creator>Željko</dc:creator>
  <cp:lastModifiedBy>Elizabeta Đeke</cp:lastModifiedBy>
  <cp:lastPrinted>2016-05-03T07:59:00Z</cp:lastPrinted>
  <dcterms:modified xmlns:xsi="http://www.w3.org/2001/XMLSchema-instance" xsi:type="dcterms:W3CDTF">2016-09-20T06:52:00Z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