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001b" w14:paraId="169001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B86F4C">
        <w:t>6477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D250E">
        <w:t>20</w:t>
      </w:r>
      <w:r w:rsidR="005D4DDE">
        <w:t xml:space="preserve">. </w:t>
      </w:r>
      <w:r w:rsidR="006D250E">
        <w:t>listopada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320575">
        <w:t xml:space="preserve">UGOSTITELJSTVO TONKA j.d.o.o. za usluge, Sveti Ivan Zelina, Zagrebačka 72, </w:t>
      </w:r>
      <w:r w:rsidR="00B666B8">
        <w:t>MBS:080</w:t>
      </w:r>
      <w:r w:rsidR="007F1162">
        <w:t>8</w:t>
      </w:r>
      <w:r w:rsidR="00320575">
        <w:t>19824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320575">
        <w:t>27930135144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F1162">
        <w:t>20.938,98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CE475E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6D250E">
        <w:t>20</w:t>
      </w:r>
      <w:r w:rsidR="005D4DDE">
        <w:t xml:space="preserve">. </w:t>
      </w:r>
      <w:r w:rsidR="006D250E">
        <w:t>listopad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34D8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0575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86F4C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4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6477</izvorni_sadrzaj>
    <derivirana_varijabla naziv="DomainObject.Predmet.Broj_1">6477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St-6477/2015</izvorni_sadrzaj>
    <derivirana_varijabla naziv="DomainObject.Predmet.OznakaBroj_1">St-6477/2015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TONKA j.d.o.o. za usluge zastupanog po punomoćniku Antonija Lučić</izvorni_sadrzaj>
    <derivirana_varijabla naziv="DomainObject.Predmet.ProtustrankaFormated_1">  UGOSTITELJSTVO TONKA j.d.o.o. za usluge zastupanog po punomoćniku Antonija Lučić</derivirana_varijabla>
  </DomainObject.Predmet.ProtustrankaFormated>
  <DomainObject.Predmet.ProtustrankaFormatedOIB>
    <izvorni_sadrzaj>  UGOSTITELJSTVO TONKA j.d.o.o. za usluge, OIB 27930135144 zastupanog po punomoćniku Antonija Lučić</izvorni_sadrzaj>
    <derivirana_varijabla naziv="DomainObject.Predmet.ProtustrankaFormatedOIB_1">  UGOSTITELJSTVO TONKA j.d.o.o. za usluge, OIB 27930135144 zastupanog po punomoćniku Antonija Lučić</derivirana_varijabla>
  </DomainObject.Predmet.ProtustrankaFormatedOIB>
  <DomainObject.Predmet.ProtustrankaFormatedWithAdress>
    <izvorni_sadrzaj> UGOSTITELJSTVO TONKA j.d.o.o. za usluge, Zagrebačka 72, 10380 Sveti Ivan Zelina zastupanog po punomoćniku Antonija Lučić</izvorni_sadrzaj>
    <derivirana_varijabla naziv="DomainObject.Predmet.ProtustrankaFormatedWithAdress_1"> UGOSTITELJSTVO TONKA j.d.o.o. za usluge, Zagrebačka 72, 10380 Sveti Ivan Zelina zastupanog po punomoćniku Antonija Lučić</derivirana_varijabla>
  </DomainObject.Predmet.ProtustrankaFormatedWithAdress>
  <DomainObject.Predmet.ProtustrankaFormatedWithAdressOIB>
    <izvorni_sadrzaj> UGOSTITELJSTVO TONKA j.d.o.o. za usluge, OIB 27930135144, Zagrebačka 72, 10380 Sveti Ivan Zelina zastupanog po punomoćniku Antonija Lučić</izvorni_sadrzaj>
    <derivirana_varijabla naziv="DomainObject.Predmet.ProtustrankaFormatedWithAdressOIB_1"> UGOSTITELJSTVO TONKA j.d.o.o. za usluge, OIB 27930135144, Zagrebačka 72, 10380 Sveti Ivan Zelina zastupanog po punomoćniku Antonija Lučić</derivirana_varijabla>
  </DomainObject.Predmet.ProtustrankaFormatedWithAdressOIB>
  <DomainObject.Predmet.ProtustrankaWithAdress>
    <izvorni_sadrzaj>UGOSTITELJSTVO TONKA j.d.o.o. za usluge Zagrebačka 72, 10380 Sveti Ivan Zelina</izvorni_sadrzaj>
    <derivirana_varijabla naziv="DomainObject.Predmet.ProtustrankaWithAdress_1">UGOSTITELJSTVO TONKA j.d.o.o. za usluge Zagrebačka 72, 10380 Sveti Ivan Zelina</derivirana_varijabla>
  </DomainObject.Predmet.ProtustrankaWithAdress>
  <DomainObject.Predmet.ProtustrankaWithAdressOIB>
    <izvorni_sadrzaj>UGOSTITELJSTVO TONKA j.d.o.o. za usluge, OIB 27930135144, Zagrebačka 72, 10380 Sveti Ivan Zelina</izvorni_sadrzaj>
    <derivirana_varijabla naziv="DomainObject.Predmet.ProtustrankaWithAdressOIB_1">UGOSTITELJSTVO TONKA j.d.o.o. za usluge, OIB 27930135144, Zagrebačka 72, 10380 Sveti Ivan Zelina</derivirana_varijabla>
  </DomainObject.Predmet.ProtustrankaWithAdressOIB>
  <DomainObject.Predmet.ProtustrankaNazivFormated>
    <izvorni_sadrzaj>UGOSTITELJSTVO TONKA j.d.o.o. za usluge</izvorni_sadrzaj>
    <derivirana_varijabla naziv="DomainObject.Predmet.ProtustrankaNazivFormated_1">UGOSTITELJSTVO TONKA j.d.o.o. za usluge</derivirana_varijabla>
  </DomainObject.Predmet.ProtustrankaNazivFormated>
  <DomainObject.Predmet.ProtustrankaNazivFormatedOIB>
    <izvorni_sadrzaj>UGOSTITELJSTVO TONKA j.d.o.o. za usluge, OIB 27930135144</izvorni_sadrzaj>
    <derivirana_varijabla naziv="DomainObject.Predmet.ProtustrankaNazivFormatedOIB_1">UGOSTITELJSTVO TONKA j.d.o.o. za usluge, OIB 27930135144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TONKA j.d.o.o. za usluge zastupanog po punomoćniku Antonija Lučić</item>
    </izvorni_sadrzaj>
    <derivirana_varijabla naziv="DomainObject.Predmet.ProtuStrankaListFormated_1">
      <item>UGOSTITELJSTVO TONKA j.d.o.o. za usluge zastupanog po punomoćniku Antonija Lučić</item>
    </derivirana_varijabla>
  </DomainObject.Predmet.ProtuStrankaListFormated>
  <DomainObject.Predmet.ProtuStrankaListFormatedOIB>
    <izvorni_sadrzaj>
      <item>UGOSTITELJSTVO TONKA j.d.o.o. za usluge, OIB 27930135144 zastupanog po punomoćniku Antonija Lučić</item>
    </izvorni_sadrzaj>
    <derivirana_varijabla naziv="DomainObject.Predmet.ProtuStrankaListFormatedOIB_1">
      <item>UGOSTITELJSTVO TONKA j.d.o.o. za usluge, OIB 27930135144 zastupanog po punomoćniku Antonija Lučić</item>
    </derivirana_varijabla>
  </DomainObject.Predmet.ProtuStrankaListFormatedOIB>
  <DomainObject.Predmet.ProtuStrankaListFormatedWithAdress>
    <izvorni_sadrzaj>
      <item>UGOSTITELJSTVO TONKA j.d.o.o. za usluge, Zagrebačka 72, 10380 Sveti Ivan Zelina zastupanog po punomoćniku Antonija Lučić</item>
    </izvorni_sadrzaj>
    <derivirana_varijabla naziv="DomainObject.Predmet.ProtuStrankaListFormatedWithAdress_1">
      <item>UGOSTITELJSTVO TONKA j.d.o.o. za usluge, Zagrebačka 72, 10380 Sveti Ivan Zelina zastupanog po punomoćniku Antonija Lučić</item>
    </derivirana_varijabla>
  </DomainObject.Predmet.ProtuStrankaListFormatedWithAdress>
  <DomainObject.Predmet.ProtuStrankaListFormatedWithAdressOIB>
    <izvorni_sadrzaj>
      <item>UGOSTITELJSTVO TONKA j.d.o.o. za usluge, OIB 27930135144, Zagrebačka 72, 10380 Sveti Ivan Zelina zastupanog po punomoćniku Antonija Lučić</item>
    </izvorni_sadrzaj>
    <derivirana_varijabla naziv="DomainObject.Predmet.ProtuStrankaListFormatedWithAdressOIB_1">
      <item>UGOSTITELJSTVO TONKA j.d.o.o. za usluge, OIB 27930135144, Zagrebačka 72, 10380 Sveti Ivan Zelina zastupanog po punomoćniku Antonija Lučić</item>
    </derivirana_varijabla>
  </DomainObject.Predmet.ProtuStrankaListFormatedWithAdressOIB>
  <DomainObject.Predmet.ProtuStrankaListNazivFormated>
    <izvorni_sadrzaj>
      <item>UGOSTITELJSTVO TONKA j.d.o.o. za usluge</item>
    </izvorni_sadrzaj>
    <derivirana_varijabla naziv="DomainObject.Predmet.ProtuStrankaListNazivFormated_1">
      <item>UGOSTITELJSTVO TONKA j.d.o.o. za usluge</item>
    </derivirana_varijabla>
  </DomainObject.Predmet.ProtuStrankaListNazivFormated>
  <DomainObject.Predmet.ProtuStrankaListNazivFormatedOIB>
    <izvorni_sadrzaj>
      <item>UGOSTITELJSTVO TONKA j.d.o.o. za usluge, OIB 27930135144</item>
    </izvorni_sadrzaj>
    <derivirana_varijabla naziv="DomainObject.Predmet.ProtuStrankaListNazivFormatedOIB_1">
      <item>UGOSTITELJSTVO TONKA j.d.o.o. za usluge, OIB 27930135144</item>
    </derivirana_varijabla>
  </DomainObject.Predmet.ProtuStrankaListNazivFormatedOIB>
  <DomainObject.Predmet.OstaliListFormated>
    <izvorni_sadrzaj>
      <item>Antonija Lučić punomoćnik sudionika u postupku UGOSTITELJSTVO TONKA j.d.o.o. za usluge</item>
    </izvorni_sadrzaj>
    <derivirana_varijabla naziv="DomainObject.Predmet.OstaliListFormated_1">
      <item>Antonija Lučić punomoćnik sudionika u postupku UGOSTITELJSTVO TONKA j.d.o.o. za usluge</item>
    </derivirana_varijabla>
  </DomainObject.Predmet.OstaliListFormated>
  <DomainObject.Predmet.OstaliListFormatedOIB>
    <izvorni_sadrzaj>
      <item>Antonija Lučić, OIB 98120053189 punomoćnik sudionika u postupku UGOSTITELJSTVO TONKA j.d.o.o. za usluge</item>
    </izvorni_sadrzaj>
    <derivirana_varijabla naziv="DomainObject.Predmet.OstaliListFormatedOIB_1">
      <item>Antonija Lučić, OIB 98120053189 punomoćnik sudionika u postupku UGOSTITELJSTVO TONKA j.d.o.o. za usluge</item>
    </derivirana_varijabla>
  </DomainObject.Predmet.OstaliListFormatedOIB>
  <DomainObject.Predmet.OstaliListFormatedWithAdress>
    <izvorni_sadrzaj>
      <item>Antonija Lučić, Gustava Krkleca 10, 10380 Sveti Ivan Zelina punomoćnik sudionika u postupku UGOSTITELJSTVO TONKA j.d.o.o. za usluge</item>
    </izvorni_sadrzaj>
    <derivirana_varijabla naziv="DomainObject.Predmet.OstaliListFormatedWithAdress_1">
      <item>Antonija Lučić, Gustava Krkleca 10, 10380 Sveti Ivan Zelina punomoćnik sudionika u postupku UGOSTITELJSTVO TONKA j.d.o.o. za usluge</item>
    </derivirana_varijabla>
  </DomainObject.Predmet.OstaliListFormatedWithAdress>
  <DomainObject.Predmet.OstaliListFormatedWithAdressOIB>
    <izvorni_sadrzaj>
      <item>Antonija Lučić, OIB 98120053189, Gustava Krkleca 10, 10380 Sveti Ivan Zelina punomoćnik sudionika u postupku UGOSTITELJSTVO TONKA j.d.o.o. za usluge</item>
    </izvorni_sadrzaj>
    <derivirana_varijabla naziv="DomainObject.Predmet.OstaliListFormatedWithAdressOIB_1">
      <item>Antonija Lučić, OIB 98120053189, Gustava Krkleca 10, 10380 Sveti Ivan Zelina punomoćnik sudionika u postupku UGOSTITELJSTVO TONKA j.d.o.o. za usluge</item>
    </derivirana_varijabla>
  </DomainObject.Predmet.OstaliListFormatedWithAdressOIB>
  <DomainObject.Predmet.OstaliListNazivFormated>
    <izvorni_sadrzaj>
      <item>Antonija Lučić</item>
    </izvorni_sadrzaj>
    <derivirana_varijabla naziv="DomainObject.Predmet.OstaliListNazivFormated_1">
      <item>Antonija Lučić</item>
    </derivirana_varijabla>
  </DomainObject.Predmet.OstaliListNazivFormated>
  <DomainObject.Predmet.OstaliListNazivFormatedOIB>
    <izvorni_sadrzaj>
      <item>Antonija Lučić, OIB 98120053189</item>
    </izvorni_sadrzaj>
    <derivirana_varijabla naziv="DomainObject.Predmet.OstaliListNazivFormatedOIB_1">
      <item>Antonija Lučić, OIB 98120053189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TONKA j.d.o.o. za usluge</izvorni_sadrzaj>
    <derivirana_varijabla naziv="DomainObject.Predmet.ProtustrankaIDrugi_1">UGOSTITELJSTVO TONKA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UGOSTITELJSTVO TONKA j.d.o.o. za usluge, OIB 27930135144, Zagrebačka 72, 10380 Sveti Ivan Zelina</izvorni_sadrzaj>
    <derivirana_varijabla naziv="DomainObject.Predmet.ProtustrankaIDrugiAdressOIB_1">UGOSTITELJSTVO TONKA j.d.o.o. za usluge, OIB 27930135144, Zagrebačka 72,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TONKA j.d.o.o. za usluge</item>
      <item>Antonija Lučić</item>
    </izvorni_sadrzaj>
    <derivirana_varijabla naziv="DomainObject.Predmet.SudioniciListNaziv_1">
      <item>FINA Regionalni centar Zagreb</item>
      <item>UGOSTITELJSTVO TONKA j.d.o.o. za usluge</item>
      <item>Antonija Lučić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UGOSTITELJSTVO TONKA j.d.o.o. za usluge, OIB 27930135144, Zagrebačka 72,10380 Sveti Ivan Zelina</item>
      <item>Antonija Lučić, OIB 98120053189, Gustava Krkleca 10,10380 Sveti Ivan Zelina</item>
    </izvorni_sadrzaj>
    <derivirana_varijabla naziv="DomainObject.Predmet.SudioniciListAdressOIB_1">
      <item>FINA Regionalni centar Zagreb, OIB 85821130368, Trg svibanjskih žrtava 1995. br.1,10000 Zagreb</item>
      <item>UGOSTITELJSTVO TONKA j.d.o.o. za usluge, OIB 27930135144, Zagrebačka 72,10380 Sveti Ivan Zelina</item>
      <item>Antonija Lučić, OIB 98120053189, Gustava Krkleca 10,10380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27930135144</item>
      <item>, OIB 98120053189</item>
    </izvorni_sadrzaj>
    <derivirana_varijabla naziv="DomainObject.Predmet.SudioniciListNazivOIB_1">
      <item>, OIB 85821130368</item>
      <item>, OIB 27930135144</item>
      <item>, OIB 98120053189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1351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2016-10-19T13:43:00Z</dcterms:created>
  <dc:creator>ilukac</dc:creator>
  <cp:lastModifiedBy>Violeta Rihtar</cp:lastModifiedBy>
  <cp:lastPrinted>2016-10-19T13:46:00Z</cp:lastPrinted>
  <dcterms:modified xmlns:xsi="http://www.w3.org/2001/XMLSchema-instance" xsi:type="dcterms:W3CDTF">2016-10-20T08:01:00Z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