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c31a" w14:paraId="b21c31a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Pr="0000569A">
        <w:t xml:space="preserve">Trgovački sud u Pazinu, po stečajnoj sutkinji </w:t>
      </w:r>
      <w:proofErr w:type="spellStart"/>
      <w:r w:rsidRPr="0000569A">
        <w:t>Tijani</w:t>
      </w:r>
      <w:proofErr w:type="spellEnd"/>
      <w:r w:rsidRPr="0000569A">
        <w:t xml:space="preserve"> Licul, po prijedlogu predlagatelja Financijske agencije, OIB: 85821130368, Regionalni centar Rijeka, Podružnica Pula, </w:t>
      </w:r>
      <w:proofErr w:type="spellStart"/>
      <w:r w:rsidRPr="0000569A">
        <w:t>Giardini</w:t>
      </w:r>
      <w:proofErr w:type="spellEnd"/>
      <w:r w:rsidRPr="0000569A">
        <w:t xml:space="preserve"> 5, radi otvaranja stečajnog postupka nad dužnikom </w:t>
      </w:r>
      <w:r w:rsidR="00730539" w:rsidRPr="00730539">
        <w:t xml:space="preserve">TAMARIS PLUS d.o.o. Fažana, </w:t>
      </w:r>
      <w:proofErr w:type="spellStart"/>
      <w:r w:rsidR="00730539" w:rsidRPr="00730539">
        <w:t>Valbadon</w:t>
      </w:r>
      <w:proofErr w:type="spellEnd"/>
      <w:r w:rsidR="00730539" w:rsidRPr="00730539">
        <w:t xml:space="preserve">, Dragonja 81, </w:t>
      </w:r>
      <w:proofErr w:type="spellStart"/>
      <w:r w:rsidR="00730539" w:rsidRPr="00730539">
        <w:t>oib</w:t>
      </w:r>
      <w:proofErr w:type="spellEnd"/>
      <w:r w:rsidR="00730539" w:rsidRPr="00730539">
        <w:t xml:space="preserve"> 03946268657</w:t>
      </w:r>
      <w:r w:rsidR="00730539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730539" w:rsidRPr="00730539">
        <w:t xml:space="preserve">TAMARIS PLUS d.o.o. Fažana, </w:t>
      </w:r>
      <w:proofErr w:type="spellStart"/>
      <w:r w:rsidR="00730539" w:rsidRPr="00730539">
        <w:t>Valbadon</w:t>
      </w:r>
      <w:proofErr w:type="spellEnd"/>
      <w:r w:rsidR="00730539" w:rsidRPr="00730539">
        <w:t xml:space="preserve">, Dragonja 81, </w:t>
      </w:r>
      <w:proofErr w:type="spellStart"/>
      <w:r w:rsidR="00730539" w:rsidRPr="00730539">
        <w:t>oib</w:t>
      </w:r>
      <w:proofErr w:type="spellEnd"/>
      <w:r w:rsidR="00730539" w:rsidRPr="00730539">
        <w:t xml:space="preserve"> 03946268657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730539">
        <w:rPr>
          <w:sz w:val="23"/>
          <w:szCs w:val="23"/>
        </w:rPr>
        <w:t>4</w:t>
      </w:r>
      <w:r>
        <w:rPr>
          <w:sz w:val="23"/>
          <w:szCs w:val="23"/>
        </w:rPr>
        <w:t>-1</w:t>
      </w:r>
      <w:r w:rsidR="001D4A52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7A0862">
        <w:rPr>
          <w:sz w:val="23"/>
          <w:szCs w:val="23"/>
          <w:lang w:val="pl-PL"/>
        </w:rPr>
        <w:t xml:space="preserve">je </w:t>
      </w:r>
      <w:r w:rsidR="002607AA">
        <w:rPr>
          <w:sz w:val="23"/>
          <w:szCs w:val="23"/>
          <w:lang w:val="pl-PL"/>
        </w:rPr>
        <w:t>pristupio zakonski zastupnik dužnika Neven Radolović.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E74F3A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</w:t>
      </w:r>
      <w:r w:rsidR="007C449E" w:rsidRPr="007C449E">
        <w:rPr>
          <w:sz w:val="23"/>
          <w:szCs w:val="23"/>
        </w:rPr>
        <w:t xml:space="preserve">. </w:t>
      </w:r>
      <w:r>
        <w:rPr>
          <w:sz w:val="23"/>
          <w:szCs w:val="23"/>
        </w:rPr>
        <w:t>ožujka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3</w:t>
      </w:r>
      <w:r>
        <w:t xml:space="preserve">. </w:t>
      </w:r>
      <w:r w:rsidR="00151912">
        <w:t>ožujka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proofErr w:type="spellStart"/>
    <w:r w:rsidR="00791B71">
      <w:t>Posl</w:t>
    </w:r>
    <w:proofErr w:type="spellEnd"/>
    <w:r w:rsidR="00791B71">
      <w:t>. broj: 4 St-4/2016-11</w:t>
    </w:r>
    <w:r w:rsidR="00791B71"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791B71">
      <w:t>4</w:t>
    </w:r>
    <w:r w:rsidR="00CC3C4F">
      <w:t>/2016-</w:t>
    </w:r>
    <w:r w:rsidR="00791B71">
      <w:t>11</w:t>
    </w:r>
    <w:r w:rsidR="007C449E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F7E46"/>
    <w:rsid w:val="00115618"/>
    <w:rsid w:val="00151912"/>
    <w:rsid w:val="00160E12"/>
    <w:rsid w:val="001D4A52"/>
    <w:rsid w:val="00204ECA"/>
    <w:rsid w:val="002607AA"/>
    <w:rsid w:val="0034279C"/>
    <w:rsid w:val="00384337"/>
    <w:rsid w:val="005044EB"/>
    <w:rsid w:val="00597CBD"/>
    <w:rsid w:val="00730539"/>
    <w:rsid w:val="00740AB0"/>
    <w:rsid w:val="00791B71"/>
    <w:rsid w:val="007A0862"/>
    <w:rsid w:val="007C449E"/>
    <w:rsid w:val="007F578A"/>
    <w:rsid w:val="008D1BB7"/>
    <w:rsid w:val="008E67E0"/>
    <w:rsid w:val="0091396A"/>
    <w:rsid w:val="00980F33"/>
    <w:rsid w:val="00C70DCB"/>
    <w:rsid w:val="00CC3C4F"/>
    <w:rsid w:val="00DC645B"/>
    <w:rsid w:val="00E74F3A"/>
    <w:rsid w:val="00F4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AB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AB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AB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AB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AB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AB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AB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AB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TAMARIS PLUS d.o.o. FAŽANA</izvorni_sadrzaj>
    <derivirana_varijabla naziv="DomainObject.Predmet.ProtustrankaFormated_1">  TAMARIS PLUS d.o.o. FAŽANA</derivirana_varijabla>
  </DomainObject.Predmet.ProtustrankaFormated>
  <DomainObject.Predmet.ProtustrankaFormatedOIB>
    <izvorni_sadrzaj>  TAMARIS PLUS d.o.o. FAŽANA, OIB 03946268657</izvorni_sadrzaj>
    <derivirana_varijabla naziv="DomainObject.Predmet.ProtustrankaFormatedOIB_1">  TAMARIS PLUS d.o.o. FAŽANA, OIB 03946268657</derivirana_varijabla>
  </DomainObject.Predmet.ProtustrankaFormatedOIB>
  <DomainObject.Predmet.ProtustrankaFormatedWithAdress>
    <izvorni_sadrzaj> TAMARIS PLUS d.o.o. FAŽANA, Valbandon, Dragonja 81, 52100 Fažana</izvorni_sadrzaj>
    <derivirana_varijabla naziv="DomainObject.Predmet.ProtustrankaFormatedWithAdress_1"> TAMARIS PLUS d.o.o. FAŽANA, Valbandon, Dragonja 81, 52100 Fažana</derivirana_varijabla>
  </DomainObject.Predmet.ProtustrankaFormatedWithAdress>
  <DomainObject.Predmet.ProtustrankaFormatedWithAdressOIB>
    <izvorni_sadrzaj> TAMARIS PLUS d.o.o. FAŽANA, OIB 03946268657, Valbandon, Dragonja 81, 52100 Fažana</izvorni_sadrzaj>
    <derivirana_varijabla naziv="DomainObject.Predmet.ProtustrankaFormatedWithAdressOIB_1"> TAMARIS PLUS d.o.o. FAŽANA, OIB 03946268657, Valbandon, Dragonja 81, 52100 Fažana</derivirana_varijabla>
  </DomainObject.Predmet.ProtustrankaFormatedWithAdressOIB>
  <DomainObject.Predmet.ProtustrankaWithAdress>
    <izvorni_sadrzaj>TAMARIS PLUS d.o.o. FAŽANA Valbandon, Dragonja 81, 52100 Fažana</izvorni_sadrzaj>
    <derivirana_varijabla naziv="DomainObject.Predmet.ProtustrankaWithAdress_1">TAMARIS PLUS d.o.o. FAŽANA Valbandon, Dragonja 81, 52100 Fažana</derivirana_varijabla>
  </DomainObject.Predmet.ProtustrankaWithAdress>
  <DomainObject.Predmet.ProtustrankaWithAdressOIB>
    <izvorni_sadrzaj>TAMARIS PLUS d.o.o. FAŽANA, OIB 03946268657, Valbandon, Dragonja 81, 52100 Fažana</izvorni_sadrzaj>
    <derivirana_varijabla naziv="DomainObject.Predmet.ProtustrankaWithAdressOIB_1">TAMARIS PLUS d.o.o. FAŽANA, OIB 03946268657, Valbandon, Dragonja 81, 52100 Fažana</derivirana_varijabla>
  </DomainObject.Predmet.ProtustrankaWithAdressOIB>
  <DomainObject.Predmet.ProtustrankaNazivFormated>
    <izvorni_sadrzaj>TAMARIS PLUS d.o.o. FAŽANA</izvorni_sadrzaj>
    <derivirana_varijabla naziv="DomainObject.Predmet.ProtustrankaNazivFormated_1">TAMARIS PLUS d.o.o. FAŽANA</derivirana_varijabla>
  </DomainObject.Predmet.ProtustrankaNazivFormated>
  <DomainObject.Predmet.ProtustrankaNazivFormatedOIB>
    <izvorni_sadrzaj>TAMARIS PLUS d.o.o. FAŽANA, OIB 03946268657</izvorni_sadrzaj>
    <derivirana_varijabla naziv="DomainObject.Predmet.ProtustrankaNazivFormatedOIB_1">TAMARIS PLUS d.o.o. FAŽANA, OIB 03946268657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88185.56</izvorni_sadrzaj>
    <derivirana_varijabla naziv="DomainObject.Predmet.TrenutnaVrijednost_1">88185.56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TAMARIS PLUS d.o.o. FAŽANA</item>
    </izvorni_sadrzaj>
    <derivirana_varijabla naziv="DomainObject.Predmet.ProtuStrankaListFormated_1">
      <item>TAMARIS PLUS d.o.o. FAŽANA</item>
    </derivirana_varijabla>
  </DomainObject.Predmet.ProtuStrankaListFormated>
  <DomainObject.Predmet.ProtuStrankaListFormatedOIB>
    <izvorni_sadrzaj>
      <item>TAMARIS PLUS d.o.o. FAŽANA, OIB 03946268657</item>
    </izvorni_sadrzaj>
    <derivirana_varijabla naziv="DomainObject.Predmet.ProtuStrankaListFormatedOIB_1">
      <item>TAMARIS PLUS d.o.o. FAŽANA, OIB 03946268657</item>
    </derivirana_varijabla>
  </DomainObject.Predmet.ProtuStrankaListFormatedOIB>
  <DomainObject.Predmet.ProtuStrankaListFormatedWithAdress>
    <izvorni_sadrzaj>
      <item>TAMARIS PLUS d.o.o. FAŽANA, Valbandon, Dragonja 81, 52100 Fažana</item>
    </izvorni_sadrzaj>
    <derivirana_varijabla naziv="DomainObject.Predmet.ProtuStrankaListFormatedWithAdress_1">
      <item>TAMARIS PLUS d.o.o. FAŽANA, Valbandon, Dragonja 81, 52100 Fažana</item>
    </derivirana_varijabla>
  </DomainObject.Predmet.ProtuStrankaListFormatedWithAdress>
  <DomainObject.Predmet.ProtuStrankaListFormatedWithAdressOIB>
    <izvorni_sadrzaj>
      <item>TAMARIS PLUS d.o.o. FAŽANA, OIB 03946268657, Valbandon, Dragonja 81, 52100 Fažana</item>
    </izvorni_sadrzaj>
    <derivirana_varijabla naziv="DomainObject.Predmet.ProtuStrankaListFormatedWithAdressOIB_1">
      <item>TAMARIS PLUS d.o.o. FAŽANA, OIB 03946268657, Valbandon, Dragonja 81, 52100 Fažana</item>
    </derivirana_varijabla>
  </DomainObject.Predmet.ProtuStrankaListFormatedWithAdressOIB>
  <DomainObject.Predmet.ProtuStrankaListNazivFormated>
    <izvorni_sadrzaj>
      <item>TAMARIS PLUS d.o.o. FAŽANA</item>
    </izvorni_sadrzaj>
    <derivirana_varijabla naziv="DomainObject.Predmet.ProtuStrankaListNazivFormated_1">
      <item>TAMARIS PLUS d.o.o. FAŽANA</item>
    </derivirana_varijabla>
  </DomainObject.Predmet.ProtuStrankaListNazivFormated>
  <DomainObject.Predmet.ProtuStrankaListNazivFormatedOIB>
    <izvorni_sadrzaj>
      <item>TAMARIS PLUS d.o.o. FAŽANA, OIB 03946268657</item>
    </izvorni_sadrzaj>
    <derivirana_varijabla naziv="DomainObject.Predmet.ProtuStrankaListNazivFormatedOIB_1">
      <item>TAMARIS PLUS d.o.o. FAŽANA, OIB 03946268657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TAMARIS PLUS d.o.o. FAŽANA</izvorni_sadrzaj>
    <derivirana_varijabla naziv="DomainObject.Predmet.ProtustrankaIDrugi_1">TAMARIS PLUS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TAMARIS PLUS d.o.o. FAŽANA, OIB 03946268657, Valbandon, Dragonja 81, 52100 Fažana</izvorni_sadrzaj>
    <derivirana_varijabla naziv="DomainObject.Predmet.ProtustrankaIDrugiAdressOIB_1">TAMARIS PLUS d.o.o. FAŽANA, OIB 03946268657, Valbandon, Dragonja 81,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TAMARIS PLUS d.o.o. FAŽANA</item>
    </izvorni_sadrzaj>
    <derivirana_varijabla naziv="DomainObject.Predmet.SudioniciListNaziv_1">
      <item>FINANCIJSKA AGENCIJA, RC RIJEKA, PODRUŽNICA PULA, PULA</item>
      <item>TAMARIS PLUS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TAMARIS PLUS d.o.o. FAŽANA, OIB 03946268657, Valbandon, Dragonja 81,52100 Fažana</item>
    </izvorni_sadrzaj>
    <derivirana_varijabla naziv="DomainObject.Predmet.SudioniciListAdressOIB_1">
      <item>FINANCIJSKA AGENCIJA, RC RIJEKA, PODRUŽNICA PULA, PULA, OIB 85821130368, Giardini 5,52100 Pula</item>
      <item>TAMARIS PLUS d.o.o. FAŽANA, OIB 03946268657, Valbandon, Dragonja 81,52100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03946268657</item>
    </izvorni_sadrzaj>
    <derivirana_varijabla naziv="DomainObject.Predmet.SudioniciListNazivOIB_1">
      <item>, OIB 85821130368</item>
      <item>, OIB 03946268657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2136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2016-03-03T08:22:00Z</dcterms:created>
  <dc:creator>Jasmina Matika</dc:creator>
  <cp:lastModifiedBy>Sanja Prodan</cp:lastModifiedBy>
  <cp:lastPrinted>2016-03-03T07:52:00Z</cp:lastPrinted>
  <dcterms:modified xmlns:xsi="http://www.w3.org/2001/XMLSchema-instance" xsi:type="dcterms:W3CDTF">2016-03-03T09:32:00Z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