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ad2b" w14:paraId="030ad2b" w:rsidRDefault="00AA6FD2" w:rsidP="00910611" w:rsidR="00AA6FD2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6FD2" w:rsidP="003E77C2" w:rsidR="00AA6FD2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AA6FD2" w:rsidP="003E77C2" w:rsidR="00AA6F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AA6FD2" w:rsidP="003E77C2" w:rsidR="00AA6FD2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87731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657</w:t>
      </w:r>
      <w:r w:rsidR="00B80B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D207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2018-5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EA74E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80B9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EA74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prosinca </w:t>
      </w:r>
      <w:r w:rsidR="00DD207E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877312" w:rsidRPr="0087731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EKO ZELENGRAD j.d.o.o. Rijeka, M. Gupca 7, OIB: 36163892732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87731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9.041,69</w:t>
      </w:r>
      <w:r w:rsidR="00CD130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040D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AD43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87731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57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0C029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AD43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0C029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prosinca </w:t>
      </w:r>
      <w:r w:rsidR="006023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032F"/>
    <w:rsid w:val="000232E9"/>
    <w:rsid w:val="00040D3C"/>
    <w:rsid w:val="00057956"/>
    <w:rsid w:val="00086BEB"/>
    <w:rsid w:val="000B722E"/>
    <w:rsid w:val="000C0290"/>
    <w:rsid w:val="000D7B8F"/>
    <w:rsid w:val="001131BD"/>
    <w:rsid w:val="00127DD9"/>
    <w:rsid w:val="00140657"/>
    <w:rsid w:val="001537BB"/>
    <w:rsid w:val="00162C2A"/>
    <w:rsid w:val="001758F4"/>
    <w:rsid w:val="00191A75"/>
    <w:rsid w:val="00192370"/>
    <w:rsid w:val="001B07EF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4960"/>
    <w:rsid w:val="003C55B1"/>
    <w:rsid w:val="003C7EF0"/>
    <w:rsid w:val="00411494"/>
    <w:rsid w:val="004116F9"/>
    <w:rsid w:val="00411E97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B6FA2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2377"/>
    <w:rsid w:val="0060619E"/>
    <w:rsid w:val="00625651"/>
    <w:rsid w:val="006460C9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105A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77312"/>
    <w:rsid w:val="008A5E38"/>
    <w:rsid w:val="008A6003"/>
    <w:rsid w:val="008B001E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56533"/>
    <w:rsid w:val="00A56865"/>
    <w:rsid w:val="00A6191F"/>
    <w:rsid w:val="00A711B1"/>
    <w:rsid w:val="00A9196D"/>
    <w:rsid w:val="00AA1E54"/>
    <w:rsid w:val="00AA57AE"/>
    <w:rsid w:val="00AA6FD2"/>
    <w:rsid w:val="00AB1744"/>
    <w:rsid w:val="00AD4328"/>
    <w:rsid w:val="00B21B52"/>
    <w:rsid w:val="00B36C93"/>
    <w:rsid w:val="00B6230E"/>
    <w:rsid w:val="00B80B9E"/>
    <w:rsid w:val="00B85811"/>
    <w:rsid w:val="00B85A20"/>
    <w:rsid w:val="00B942DF"/>
    <w:rsid w:val="00BB47F3"/>
    <w:rsid w:val="00BB7D45"/>
    <w:rsid w:val="00BC09CE"/>
    <w:rsid w:val="00BC615B"/>
    <w:rsid w:val="00BC6193"/>
    <w:rsid w:val="00BD2470"/>
    <w:rsid w:val="00C35398"/>
    <w:rsid w:val="00C55AF8"/>
    <w:rsid w:val="00C6114F"/>
    <w:rsid w:val="00C6391E"/>
    <w:rsid w:val="00C70045"/>
    <w:rsid w:val="00C8542C"/>
    <w:rsid w:val="00CB74F0"/>
    <w:rsid w:val="00CC1BF9"/>
    <w:rsid w:val="00CC529E"/>
    <w:rsid w:val="00CD130A"/>
    <w:rsid w:val="00CD2D7A"/>
    <w:rsid w:val="00D026CD"/>
    <w:rsid w:val="00D04FDC"/>
    <w:rsid w:val="00D12DEC"/>
    <w:rsid w:val="00D214B0"/>
    <w:rsid w:val="00D224DF"/>
    <w:rsid w:val="00D267B2"/>
    <w:rsid w:val="00D40D41"/>
    <w:rsid w:val="00D43088"/>
    <w:rsid w:val="00D65E54"/>
    <w:rsid w:val="00D854FB"/>
    <w:rsid w:val="00DD207E"/>
    <w:rsid w:val="00DD4A2A"/>
    <w:rsid w:val="00DD676D"/>
    <w:rsid w:val="00DE1F6A"/>
    <w:rsid w:val="00DE2B64"/>
    <w:rsid w:val="00DE5B92"/>
    <w:rsid w:val="00DF6505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EA74E8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AA6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FD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6FD2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6FD2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6FD2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AA6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FD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6FD2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6FD2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6FD2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St-657/2018</izvorni_sadrzaj>
    <derivirana_varijabla naziv="DomainObject.Predmet.OznakaBroj_1">St-657/2018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ZELENGRAD j.d.o.o.</izvorni_sadrzaj>
    <derivirana_varijabla naziv="DomainObject.Predmet.ProtustrankaFormated_1">  EKO ZELENGRAD j.d.o.o.</derivirana_varijabla>
  </DomainObject.Predmet.ProtustrankaFormated>
  <DomainObject.Predmet.ProtustrankaFormatedOIB>
    <izvorni_sadrzaj>  EKO ZELENGRAD j.d.o.o., OIB 36163892732</izvorni_sadrzaj>
    <derivirana_varijabla naziv="DomainObject.Predmet.ProtustrankaFormatedOIB_1">  EKO ZELENGRAD j.d.o.o., OIB 36163892732</derivirana_varijabla>
  </DomainObject.Predmet.ProtustrankaFormatedOIB>
  <DomainObject.Predmet.ProtustrankaFormatedWithAdress>
    <izvorni_sadrzaj> EKO ZELENGRAD j.d.o.o., Matije Gupca 7, 51000 Rijeka</izvorni_sadrzaj>
    <derivirana_varijabla naziv="DomainObject.Predmet.ProtustrankaFormatedWithAdress_1"> EKO ZELENGRAD j.d.o.o., Matije Gupca 7, 51000 Rijeka</derivirana_varijabla>
  </DomainObject.Predmet.ProtustrankaFormatedWithAdress>
  <DomainObject.Predmet.ProtustrankaFormatedWithAdressOIB>
    <izvorni_sadrzaj> EKO ZELENGRAD j.d.o.o., OIB 36163892732, Matije Gupca 7, 51000 Rijeka</izvorni_sadrzaj>
    <derivirana_varijabla naziv="DomainObject.Predmet.ProtustrankaFormatedWithAdressOIB_1"> EKO ZELENGRAD j.d.o.o., OIB 36163892732, Matije Gupca 7, 51000 Rijeka</derivirana_varijabla>
  </DomainObject.Predmet.ProtustrankaFormatedWithAdressOIB>
  <DomainObject.Predmet.ProtustrankaWithAdress>
    <izvorni_sadrzaj>EKO ZELENGRAD j.d.o.o. Matije Gupca 7, 51000 Rijeka</izvorni_sadrzaj>
    <derivirana_varijabla naziv="DomainObject.Predmet.ProtustrankaWithAdress_1">EKO ZELENGRAD j.d.o.o. Matije Gupca 7, 51000 Rijeka</derivirana_varijabla>
  </DomainObject.Predmet.ProtustrankaWithAdress>
  <DomainObject.Predmet.ProtustrankaWithAdressOIB>
    <izvorni_sadrzaj>EKO ZELENGRAD j.d.o.o., OIB 36163892732, Matije Gupca 7, 51000 Rijeka</izvorni_sadrzaj>
    <derivirana_varijabla naziv="DomainObject.Predmet.ProtustrankaWithAdressOIB_1">EKO ZELENGRAD j.d.o.o., OIB 36163892732, Matije Gupca 7, 51000 Rijeka</derivirana_varijabla>
  </DomainObject.Predmet.ProtustrankaWithAdressOIB>
  <DomainObject.Predmet.ProtustrankaNazivFormated>
    <izvorni_sadrzaj>EKO ZELENGRAD j.d.o.o.</izvorni_sadrzaj>
    <derivirana_varijabla naziv="DomainObject.Predmet.ProtustrankaNazivFormated_1">EKO ZELENGRAD j.d.o.o.</derivirana_varijabla>
  </DomainObject.Predmet.ProtustrankaNazivFormated>
  <DomainObject.Predmet.ProtustrankaNazivFormatedOIB>
    <izvorni_sadrzaj>EKO ZELENGRAD j.d.o.o., OIB 36163892732</izvorni_sadrzaj>
    <derivirana_varijabla naziv="DomainObject.Predmet.ProtustrankaNazivFormatedOIB_1">EKO ZELENGRAD j.d.o.o., OIB 36163892732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ZELENGRAD j.d.o.o.</item>
    </izvorni_sadrzaj>
    <derivirana_varijabla naziv="DomainObject.Predmet.ProtuStrankaListFormated_1">
      <item>EKO ZELENGRAD j.d.o.o.</item>
    </derivirana_varijabla>
  </DomainObject.Predmet.ProtuStrankaListFormated>
  <DomainObject.Predmet.ProtuStrankaListFormatedOIB>
    <izvorni_sadrzaj>
      <item>EKO ZELENGRAD j.d.o.o., OIB 36163892732</item>
    </izvorni_sadrzaj>
    <derivirana_varijabla naziv="DomainObject.Predmet.ProtuStrankaListFormatedOIB_1">
      <item>EKO ZELENGRAD j.d.o.o., OIB 36163892732</item>
    </derivirana_varijabla>
  </DomainObject.Predmet.ProtuStrankaListFormatedOIB>
  <DomainObject.Predmet.ProtuStrankaListFormatedWithAdress>
    <izvorni_sadrzaj>
      <item>EKO ZELENGRAD j.d.o.o., Matije Gupca 7, 51000 Rijeka</item>
    </izvorni_sadrzaj>
    <derivirana_varijabla naziv="DomainObject.Predmet.ProtuStrankaListFormatedWithAdress_1">
      <item>EKO ZELENGRAD j.d.o.o., Matije Gupca 7, 51000 Rijeka</item>
    </derivirana_varijabla>
  </DomainObject.Predmet.ProtuStrankaListFormatedWithAdress>
  <DomainObject.Predmet.ProtuStrankaListFormatedWithAdressOIB>
    <izvorni_sadrzaj>
      <item>EKO ZELENGRAD j.d.o.o., OIB 36163892732, Matije Gupca 7, 51000 Rijeka</item>
    </izvorni_sadrzaj>
    <derivirana_varijabla naziv="DomainObject.Predmet.ProtuStrankaListFormatedWithAdressOIB_1">
      <item>EKO ZELENGRAD j.d.o.o., OIB 36163892732, Matije Gupca 7, 51000 Rijeka</item>
    </derivirana_varijabla>
  </DomainObject.Predmet.ProtuStrankaListFormatedWithAdressOIB>
  <DomainObject.Predmet.ProtuStrankaListNazivFormated>
    <izvorni_sadrzaj>
      <item>EKO ZELENGRAD j.d.o.o.</item>
    </izvorni_sadrzaj>
    <derivirana_varijabla naziv="DomainObject.Predmet.ProtuStrankaListNazivFormated_1">
      <item>EKO ZELENGRAD j.d.o.o.</item>
    </derivirana_varijabla>
  </DomainObject.Predmet.ProtuStrankaListNazivFormated>
  <DomainObject.Predmet.ProtuStrankaListNazivFormatedOIB>
    <izvorni_sadrzaj>
      <item>EKO ZELENGRAD j.d.o.o., OIB 36163892732</item>
    </izvorni_sadrzaj>
    <derivirana_varijabla naziv="DomainObject.Predmet.ProtuStrankaListNazivFormatedOIB_1">
      <item>EKO ZELENGRAD j.d.o.o., OIB 36163892732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ZELENGRAD j.d.o.o.</izvorni_sadrzaj>
    <derivirana_varijabla naziv="DomainObject.Predmet.ProtustrankaIDrugi_1">EKO ZELENGRAD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ZELENGRAD j.d.o.o., OIB 36163892732, Matije Gupca 7, 51000 Rijeka</izvorni_sadrzaj>
    <derivirana_varijabla naziv="DomainObject.Predmet.ProtustrankaIDrugiAdressOIB_1">EKO ZELENGRAD j.d.o.o., OIB 36163892732, Matije Gupca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ZELENGRAD j.d.o.o.</item>
    </izvorni_sadrzaj>
    <derivirana_varijabla naziv="DomainObject.Predmet.SudioniciListNaziv_1">
      <item>FINA  Rijeka</item>
      <item>EKO ZELENGRAD j.d.o.o.</item>
    </derivirana_varijabla>
  </DomainObject.Predmet.SudioniciListNaziv>
  <DomainObject.Predmet.SudioniciListAdressOIB>
    <izvorni_sadrzaj>
      <item>FINA  Rijeka, OIB 85821130368, Frana Kurelca 8,51000 Rijeka</item>
      <item>EKO ZELENGRAD j.d.o.o., OIB 36163892732, Matije Gupca 7,51000 Rijeka</item>
    </izvorni_sadrzaj>
    <derivirana_varijabla naziv="DomainObject.Predmet.SudioniciListAdressOIB_1">
      <item>FINA  Rijeka, OIB 85821130368, Frana Kurelca 8,51000 Rijeka</item>
      <item>EKO ZELENGRAD j.d.o.o., OIB 36163892732, Matije Gupca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36163892732</item>
    </izvorni_sadrzaj>
    <derivirana_varijabla naziv="DomainObject.Predmet.SudioniciListNazivOIB_1">
      <item>, OIB 85821130368</item>
      <item>, OIB 36163892732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1352</properties:Characters>
  <properties:Lines>34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2018-12-18T09:57:00Z</dcterms:created>
  <dc:creator>Marlena Redžaj</dc:creator>
  <cp:lastModifiedBy>Marlena Redžaj</cp:lastModifiedBy>
  <cp:lastPrinted>2018-12-18T09:55:00Z</cp:lastPrinted>
  <dcterms:modified xmlns:xsi="http://www.w3.org/2001/XMLSchema-instance" xsi:type="dcterms:W3CDTF">2018-12-18T09:58:00Z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(657.18.docx)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