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7155" w14:paraId="91e7155" w:rsidRDefault="0073217C" w:rsidP="0073217C" w:rsidR="0073217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17C" w:rsidP="0073217C" w:rsidR="0073217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3217C" w:rsidP="0073217C" w:rsidR="0073217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3217C" w:rsidP="0073217C" w:rsidR="0073217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3217C" w:rsidP="0073217C" w:rsidR="0073217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3217C" w:rsidP="0073217C" w:rsidR="0073217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3217C" w:rsidP="0073217C" w:rsidR="0073217C" w:rsidRPr="005D578C">
      <w:pPr>
        <w:jc w:val="center"/>
        <w:rPr>
          <w:rFonts w:cs="Times New Roman" w:eastAsia="Times New Roman"/>
          <w:szCs w:val="24"/>
        </w:rPr>
      </w:pPr>
    </w:p>
    <w:p w:rsidRDefault="0073217C" w:rsidP="0073217C" w:rsidR="007321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3217C" w:rsidP="0073217C" w:rsidR="0073217C" w:rsidRPr="005D578C">
      <w:pPr>
        <w:rPr>
          <w:rFonts w:cs="Times New Roman" w:eastAsia="Times New Roman"/>
          <w:szCs w:val="24"/>
        </w:rPr>
      </w:pPr>
    </w:p>
    <w:p w:rsidRDefault="0073217C" w:rsidP="0073217C" w:rsidR="0073217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0B4B5C" w:rsidRPr="000B4B5C">
        <w:rPr>
          <w:iCs/>
        </w:rPr>
        <w:t xml:space="preserve">na temelju prijedloga sudske savjetnice Mihaele Kaligari, </w:t>
      </w:r>
      <w:r w:rsidRPr="000B4B5C">
        <w:rPr>
          <w:rFonts w:cs="Times New Roman" w:eastAsia="Times New Roman"/>
          <w:szCs w:val="24"/>
        </w:rPr>
        <w:t>u po</w:t>
      </w:r>
      <w:r w:rsidRPr="005D578C">
        <w:rPr>
          <w:rFonts w:cs="Times New Roman" w:eastAsia="Times New Roman"/>
          <w:szCs w:val="24"/>
        </w:rPr>
        <w:t xml:space="preserve">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TEA DELFIN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Ulica Veruda 54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29111106443, MBS 040317454,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5. travnja 2016.</w:t>
      </w:r>
    </w:p>
    <w:p w:rsidRDefault="0073217C" w:rsidP="0073217C" w:rsidR="0073217C" w:rsidRPr="005D578C">
      <w:pPr>
        <w:rPr>
          <w:rFonts w:cs="Times New Roman" w:eastAsia="Times New Roman"/>
          <w:szCs w:val="24"/>
        </w:rPr>
      </w:pPr>
    </w:p>
    <w:p w:rsidRDefault="0073217C" w:rsidP="0073217C" w:rsidR="007321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3217C" w:rsidP="0073217C" w:rsidR="0073217C" w:rsidRPr="005D578C">
      <w:pPr>
        <w:rPr>
          <w:rFonts w:cs="Times New Roman" w:eastAsia="Times New Roman"/>
          <w:szCs w:val="24"/>
        </w:rPr>
      </w:pPr>
    </w:p>
    <w:p w:rsidRDefault="0073217C" w:rsidP="0073217C" w:rsidR="0073217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TEA DELFIN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Ulica Veruda 54</w:t>
      </w:r>
      <w:r w:rsidRPr="00F10AAD">
        <w:rPr>
          <w:rFonts w:cs="Times New Roman" w:eastAsia="Times New Roman"/>
          <w:szCs w:val="24"/>
        </w:rPr>
        <w:t xml:space="preserve">, OIB </w:t>
      </w:r>
      <w:r w:rsidR="000B4B5C">
        <w:rPr>
          <w:rFonts w:cs="Times New Roman" w:eastAsia="Times New Roman"/>
          <w:szCs w:val="24"/>
        </w:rPr>
        <w:t>29111106443, MBS 040317454</w:t>
      </w:r>
      <w:r>
        <w:rPr>
          <w:rFonts w:cs="Times New Roman" w:eastAsia="Times New Roman"/>
          <w:szCs w:val="24"/>
        </w:rPr>
        <w:t>.</w:t>
      </w:r>
    </w:p>
    <w:p w:rsidRDefault="0073217C" w:rsidP="0073217C" w:rsidR="0073217C" w:rsidRPr="005D578C">
      <w:pPr>
        <w:rPr>
          <w:rFonts w:cs="Times New Roman" w:eastAsia="Times New Roman"/>
          <w:szCs w:val="24"/>
        </w:rPr>
      </w:pPr>
    </w:p>
    <w:p w:rsidRDefault="0073217C" w:rsidP="0073217C" w:rsidR="0073217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73217C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73217C" w:rsidP="0073217C" w:rsidR="0073217C">
      <w:pPr>
        <w:rPr>
          <w:rFonts w:cs="Times New Roman" w:eastAsia="Times New Roman"/>
          <w:szCs w:val="20"/>
        </w:rPr>
      </w:pPr>
    </w:p>
    <w:p w:rsidRDefault="0073217C" w:rsidP="0073217C" w:rsidR="0073217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TEA DELFIN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Ulica Veruda 54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29111106443, MBS 040317454.</w:t>
      </w:r>
    </w:p>
    <w:p w:rsidRDefault="0073217C" w:rsidP="0073217C" w:rsidR="0073217C">
      <w:pPr>
        <w:ind w:firstLine="709"/>
        <w:rPr>
          <w:rFonts w:cs="Times New Roman" w:eastAsia="Times New Roman"/>
          <w:szCs w:val="24"/>
        </w:rPr>
      </w:pPr>
    </w:p>
    <w:p w:rsidRDefault="0073217C" w:rsidP="0073217C" w:rsidR="0073217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TEA DELFIN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Ulica Veruda 54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29111106443, MBS 040317454.</w:t>
      </w:r>
    </w:p>
    <w:p w:rsidRDefault="0073217C" w:rsidP="0073217C" w:rsidR="0073217C">
      <w:pPr>
        <w:rPr>
          <w:rFonts w:cs="Times New Roman" w:eastAsia="Times New Roman"/>
          <w:szCs w:val="24"/>
        </w:rPr>
      </w:pPr>
    </w:p>
    <w:p w:rsidRDefault="0073217C" w:rsidP="0073217C" w:rsidR="0073217C" w:rsidRPr="005D578C">
      <w:pPr>
        <w:rPr>
          <w:rFonts w:cs="Times New Roman" w:eastAsia="Times New Roman"/>
          <w:szCs w:val="24"/>
        </w:rPr>
      </w:pPr>
    </w:p>
    <w:p w:rsidRDefault="0073217C" w:rsidP="0073217C" w:rsidR="0073217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3217C" w:rsidP="0073217C" w:rsidR="0073217C">
      <w:pPr>
        <w:ind w:firstLine="708"/>
        <w:rPr>
          <w:rFonts w:cs="Times New Roman" w:eastAsia="Times New Roman"/>
          <w:szCs w:val="24"/>
        </w:rPr>
      </w:pPr>
    </w:p>
    <w:p w:rsidRDefault="0073217C" w:rsidP="0073217C" w:rsidR="0073217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TEA DELFIN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3217C" w:rsidP="0073217C" w:rsidR="0073217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73217C" w:rsidP="0073217C" w:rsidR="0073217C" w:rsidRPr="005D578C">
      <w:pPr>
        <w:rPr>
          <w:rFonts w:cs="Times New Roman" w:eastAsia="Times New Roman"/>
          <w:szCs w:val="24"/>
        </w:rPr>
      </w:pPr>
    </w:p>
    <w:p w:rsidRDefault="0073217C" w:rsidP="0073217C" w:rsidR="007321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3217C" w:rsidP="0073217C" w:rsidR="0073217C">
      <w:pPr>
        <w:rPr>
          <w:rFonts w:cs="Times New Roman" w:eastAsia="Times New Roman"/>
          <w:szCs w:val="24"/>
        </w:rPr>
      </w:pPr>
    </w:p>
    <w:p w:rsidRDefault="0073217C" w:rsidP="0073217C" w:rsidR="0073217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3217C" w:rsidP="0073217C" w:rsidR="0073217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73217C" w:rsidP="0073217C" w:rsidR="0073217C">
      <w:pPr>
        <w:jc w:val="left"/>
        <w:rPr>
          <w:rFonts w:cs="Times New Roman" w:eastAsia="Times New Roman"/>
          <w:szCs w:val="24"/>
        </w:rPr>
      </w:pPr>
    </w:p>
    <w:p w:rsidRDefault="0073217C" w:rsidP="0073217C" w:rsidR="0073217C" w:rsidRPr="005D578C">
      <w:pPr>
        <w:jc w:val="left"/>
        <w:rPr>
          <w:rFonts w:cs="Times New Roman" w:eastAsia="Times New Roman"/>
          <w:szCs w:val="24"/>
        </w:rPr>
      </w:pPr>
    </w:p>
    <w:p w:rsidRDefault="000B4B5C" w:rsidP="000B4B5C" w:rsidR="000B4B5C" w:rsidRPr="000B4B5C">
      <w:pPr>
        <w:jc w:val="left"/>
        <w:rPr>
          <w:iCs/>
        </w:rPr>
      </w:pPr>
      <w:r w:rsidRPr="000B4B5C">
        <w:rPr>
          <w:iCs/>
        </w:rPr>
        <w:t>UPUTA O PRAVNOM LIJEKU</w:t>
      </w:r>
    </w:p>
    <w:p w:rsidRDefault="000B4B5C" w:rsidP="000B4B5C" w:rsidR="000B4B5C" w:rsidRPr="000B4B5C">
      <w:pPr>
        <w:ind w:firstLine="708"/>
        <w:rPr>
          <w:iCs/>
        </w:rPr>
      </w:pPr>
      <w:r w:rsidRPr="000B4B5C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0B4B5C" w:rsidP="000B4B5C" w:rsidR="0073217C" w:rsidRPr="000B4B5C">
      <w:pPr>
        <w:rPr>
          <w:rFonts w:cs="Times New Roman" w:eastAsia="Times New Roman"/>
          <w:szCs w:val="24"/>
        </w:rPr>
      </w:pPr>
      <w:r w:rsidRPr="000B4B5C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73217C" w:rsidP="0073217C" w:rsidR="0073217C" w:rsidRPr="005D578C">
      <w:pPr>
        <w:rPr>
          <w:rFonts w:cs="Times New Roman" w:eastAsia="Times New Roman"/>
          <w:szCs w:val="24"/>
        </w:rPr>
      </w:pPr>
    </w:p>
    <w:p w:rsidRDefault="0073217C" w:rsidP="0073217C" w:rsidR="0073217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3217C" w:rsidP="0073217C" w:rsidR="007321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3217C" w:rsidP="0073217C" w:rsidR="007321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TEA DELFIN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Ulica Veruda 54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73217C" w:rsidP="0073217C" w:rsidR="007321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Tea Brčić-Šestan, Pula, Ulica Veruda 54,</w:t>
      </w:r>
    </w:p>
    <w:p w:rsidRDefault="0073217C" w:rsidP="0073217C" w:rsidR="0073217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3217C" w:rsidP="0073217C" w:rsidR="007321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3217C" w:rsidP="0073217C" w:rsidR="0073217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73217C" w:rsidP="0073217C" w:rsidR="0073217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3217C" w:rsidP="0073217C" w:rsidR="007321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3217C" w:rsidP="0073217C" w:rsidR="007321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3217C" w:rsidP="0073217C" w:rsidR="0073217C"/>
    <w:p w:rsidRDefault="0073217C" w:rsidP="0073217C" w:rsidR="0073217C"/>
    <w:p w:rsidRDefault="0073217C" w:rsidP="0073217C" w:rsidR="0073217C"/>
    <w:p w:rsidRDefault="0073217C" w:rsidP="0073217C" w:rsidR="0073217C"/>
    <w:p w:rsidRDefault="0073217C" w:rsidP="0073217C" w:rsidR="0073217C"/>
    <w:p w:rsidRDefault="0073217C" w:rsidP="0073217C" w:rsidR="0073217C"/>
    <w:p w:rsidRDefault="0073217C" w:rsidP="0073217C" w:rsidR="0073217C"/>
    <w:p w:rsidRDefault="0073217C" w:rsidP="0073217C" w:rsidR="0073217C"/>
    <w:p w:rsidRDefault="0073217C" w:rsidP="0073217C" w:rsidR="0073217C"/>
    <w:p w:rsidRDefault="0073217C" w:rsidP="0073217C" w:rsidR="0073217C"/>
    <w:p w:rsidRDefault="0073217C" w:rsidP="0073217C" w:rsidR="0073217C"/>
    <w:p w:rsidRDefault="0073217C" w:rsidP="0073217C" w:rsidR="0073217C"/>
    <w:p w:rsidRDefault="0073217C" w:rsidP="0073217C" w:rsidR="0073217C"/>
    <w:p w:rsidRDefault="0073217C" w:rsidP="0073217C" w:rsidR="0073217C"/>
    <w:p w:rsidRDefault="0073217C" w:rsidP="0073217C" w:rsidR="0073217C"/>
    <w:p w:rsidRDefault="0073217C" w:rsidP="0073217C" w:rsidR="0073217C"/>
    <w:p w:rsidRDefault="0073217C" w:rsidP="0073217C" w:rsidR="0073217C"/>
    <w:p w:rsidRDefault="0073217C" w:rsidP="0073217C" w:rsidR="0073217C"/>
    <w:p w:rsidRDefault="0073217C" w:rsidP="0073217C" w:rsidR="0073217C"/>
    <w:p w:rsidRDefault="004F5027" w:rsidR="004F5027"/>
    <w:sectPr w:rsidSect="006E3BF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17C" w:rsidP="0073217C" w:rsidR="0073217C">
      <w:r>
        <w:separator/>
      </w:r>
    </w:p>
  </w:endnote>
  <w:endnote w:id="0" w:type="continuationSeparator">
    <w:p w:rsidRDefault="0073217C" w:rsidP="0073217C" w:rsidR="00732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17C" w:rsidP="0073217C" w:rsidR="0073217C">
      <w:r>
        <w:separator/>
      </w:r>
    </w:p>
  </w:footnote>
  <w:footnote w:id="0" w:type="continuationSeparator">
    <w:p w:rsidRDefault="0073217C" w:rsidP="0073217C" w:rsidR="007321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217C" w:rsidP="006E3BFD" w:rsidR="006E3BF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7009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St-109/2016-5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217C" w:rsidP="006E3BFD" w:rsidR="006E3BFD" w:rsidRPr="00A074C3">
    <w:pPr>
      <w:pStyle w:val="Zaglavlje"/>
      <w:jc w:val="right"/>
      <w:rPr>
        <w:szCs w:val="24"/>
      </w:rPr>
    </w:pPr>
    <w:r>
      <w:rPr>
        <w:szCs w:val="24"/>
      </w:rPr>
      <w:t>10 St-109/2016-5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F2F"/>
    <w:rsid w:val="000B4B5C"/>
    <w:rsid w:val="004F5027"/>
    <w:rsid w:val="006E0F2F"/>
    <w:rsid w:val="0073217C"/>
    <w:rsid w:val="00D23C85"/>
    <w:rsid w:val="00F7009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217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217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3217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21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217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21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217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09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009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00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00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217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217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3217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21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217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21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217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09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009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009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009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44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St-109/2016</izvorni_sadrzaj>
    <derivirana_varijabla naziv="DomainObject.Predmet.OznakaBroj_1">St-109/2016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 DELFIN d.o.o. PULA</izvorni_sadrzaj>
    <derivirana_varijabla naziv="DomainObject.Predmet.ProtustrankaFormated_1">  TEA DELFIN d.o.o. PULA</derivirana_varijabla>
  </DomainObject.Predmet.ProtustrankaFormated>
  <DomainObject.Predmet.ProtustrankaFormatedOIB>
    <izvorni_sadrzaj>  TEA DELFIN d.o.o. PULA, OIB 29111106443</izvorni_sadrzaj>
    <derivirana_varijabla naziv="DomainObject.Predmet.ProtustrankaFormatedOIB_1">  TEA DELFIN d.o.o. PULA, OIB 29111106443</derivirana_varijabla>
  </DomainObject.Predmet.ProtustrankaFormatedOIB>
  <DomainObject.Predmet.ProtustrankaFormatedWithAdress>
    <izvorni_sadrzaj> TEA DELFIN d.o.o. PULA, Ulica Veruda 54, 52100 Pula</izvorni_sadrzaj>
    <derivirana_varijabla naziv="DomainObject.Predmet.ProtustrankaFormatedWithAdress_1"> TEA DELFIN d.o.o. PULA, Ulica Veruda 54, 52100 Pula</derivirana_varijabla>
  </DomainObject.Predmet.ProtustrankaFormatedWithAdress>
  <DomainObject.Predmet.ProtustrankaFormatedWithAdressOIB>
    <izvorni_sadrzaj> TEA DELFIN d.o.o. PULA, OIB 29111106443, Ulica Veruda 54, 52100 Pula</izvorni_sadrzaj>
    <derivirana_varijabla naziv="DomainObject.Predmet.ProtustrankaFormatedWithAdressOIB_1"> TEA DELFIN d.o.o. PULA, OIB 29111106443, Ulica Veruda 54, 52100 Pula</derivirana_varijabla>
  </DomainObject.Predmet.ProtustrankaFormatedWithAdressOIB>
  <DomainObject.Predmet.ProtustrankaWithAdress>
    <izvorni_sadrzaj>TEA DELFIN d.o.o. PULA Ulica Veruda 54, 52100 Pula</izvorni_sadrzaj>
    <derivirana_varijabla naziv="DomainObject.Predmet.ProtustrankaWithAdress_1">TEA DELFIN d.o.o. PULA Ulica Veruda 54, 52100 Pula</derivirana_varijabla>
  </DomainObject.Predmet.ProtustrankaWithAdress>
  <DomainObject.Predmet.ProtustrankaWithAdressOIB>
    <izvorni_sadrzaj>TEA DELFIN d.o.o. PULA, OIB 29111106443, Ulica Veruda 54, 52100 Pula</izvorni_sadrzaj>
    <derivirana_varijabla naziv="DomainObject.Predmet.ProtustrankaWithAdressOIB_1">TEA DELFIN d.o.o. PULA, OIB 29111106443, Ulica Veruda 54, 52100 Pula</derivirana_varijabla>
  </DomainObject.Predmet.ProtustrankaWithAdressOIB>
  <DomainObject.Predmet.ProtustrankaNazivFormated>
    <izvorni_sadrzaj>TEA DELFIN d.o.o. PULA</izvorni_sadrzaj>
    <derivirana_varijabla naziv="DomainObject.Predmet.ProtustrankaNazivFormated_1">TEA DELFIN d.o.o. PULA</derivirana_varijabla>
  </DomainObject.Predmet.ProtustrankaNazivFormated>
  <DomainObject.Predmet.ProtustrankaNazivFormatedOIB>
    <izvorni_sadrzaj>TEA DELFIN d.o.o. PULA, OIB 29111106443</izvorni_sadrzaj>
    <derivirana_varijabla naziv="DomainObject.Predmet.ProtustrankaNazivFormatedOIB_1">TEA DELFIN d.o.o. PULA, OIB 29111106443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6833.73</izvorni_sadrzaj>
    <derivirana_varijabla naziv="DomainObject.Predmet.TrenutnaVrijednost_1">6833.73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TEA DELFIN d.o.o. PULA</item>
    </izvorni_sadrzaj>
    <derivirana_varijabla naziv="DomainObject.Predmet.ProtuStrankaListFormated_1">
      <item>TEA DELFIN d.o.o. PULA</item>
    </derivirana_varijabla>
  </DomainObject.Predmet.ProtuStrankaListFormated>
  <DomainObject.Predmet.ProtuStrankaListFormatedOIB>
    <izvorni_sadrzaj>
      <item>TEA DELFIN d.o.o. PULA, OIB 29111106443</item>
    </izvorni_sadrzaj>
    <derivirana_varijabla naziv="DomainObject.Predmet.ProtuStrankaListFormatedOIB_1">
      <item>TEA DELFIN d.o.o. PULA, OIB 29111106443</item>
    </derivirana_varijabla>
  </DomainObject.Predmet.ProtuStrankaListFormatedOIB>
  <DomainObject.Predmet.ProtuStrankaListFormatedWithAdress>
    <izvorni_sadrzaj>
      <item>TEA DELFIN d.o.o. PULA, Ulica Veruda 54, 52100 Pula</item>
    </izvorni_sadrzaj>
    <derivirana_varijabla naziv="DomainObject.Predmet.ProtuStrankaListFormatedWithAdress_1">
      <item>TEA DELFIN d.o.o. PULA, Ulica Veruda 54, 52100 Pula</item>
    </derivirana_varijabla>
  </DomainObject.Predmet.ProtuStrankaListFormatedWithAdress>
  <DomainObject.Predmet.ProtuStrankaListFormatedWithAdressOIB>
    <izvorni_sadrzaj>
      <item>TEA DELFIN d.o.o. PULA, OIB 29111106443, Ulica Veruda 54, 52100 Pula</item>
    </izvorni_sadrzaj>
    <derivirana_varijabla naziv="DomainObject.Predmet.ProtuStrankaListFormatedWithAdressOIB_1">
      <item>TEA DELFIN d.o.o. PULA, OIB 29111106443, Ulica Veruda 54, 52100 Pula</item>
    </derivirana_varijabla>
  </DomainObject.Predmet.ProtuStrankaListFormatedWithAdressOIB>
  <DomainObject.Predmet.ProtuStrankaListNazivFormated>
    <izvorni_sadrzaj>
      <item>TEA DELFIN d.o.o. PULA</item>
    </izvorni_sadrzaj>
    <derivirana_varijabla naziv="DomainObject.Predmet.ProtuStrankaListNazivFormated_1">
      <item>TEA DELFIN d.o.o. PULA</item>
    </derivirana_varijabla>
  </DomainObject.Predmet.ProtuStrankaListNazivFormated>
  <DomainObject.Predmet.ProtuStrankaListNazivFormatedOIB>
    <izvorni_sadrzaj>
      <item>TEA DELFIN d.o.o. PULA, OIB 29111106443</item>
    </izvorni_sadrzaj>
    <derivirana_varijabla naziv="DomainObject.Predmet.ProtuStrankaListNazivFormatedOIB_1">
      <item>TEA DELFIN d.o.o. PULA, OIB 29111106443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TEA DELFIN d.o.o. PULA</izvorni_sadrzaj>
    <derivirana_varijabla naziv="DomainObject.Predmet.ProtustrankaIDrugi_1">TEA DELFIN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TEA DELFIN d.o.o. PULA, OIB 29111106443, Ulica Veruda 54, 52100 Pula</izvorni_sadrzaj>
    <derivirana_varijabla naziv="DomainObject.Predmet.ProtustrankaIDrugiAdressOIB_1">TEA DELFIN d.o.o. PULA, OIB 29111106443, Ulica Veruda 54,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TEA DELFIN d.o.o. PULA</item>
    </izvorni_sadrzaj>
    <derivirana_varijabla naziv="DomainObject.Predmet.SudioniciListNaziv_1">
      <item>FINANCIJSKA AGENCIJA, RC RIJEKA, PODRUŽNICA PULA, PULA</item>
      <item>TEA DELFIN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TEA DELFIN d.o.o. PULA, OIB 29111106443, Ulica Veruda 54,52100 Pula</item>
    </izvorni_sadrzaj>
    <derivirana_varijabla naziv="DomainObject.Predmet.SudioniciListAdressOIB_1">
      <item>FINANCIJSKA AGENCIJA, RC RIJEKA, PODRUŽNICA PULA, PULA, OIB 85821130368, Giardini 5,52100 Pula</item>
      <item>TEA DELFIN d.o.o. PULA, OIB 29111106443, Ulica Veruda 54,52100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29111106443</item>
    </izvorni_sadrzaj>
    <derivirana_varijabla naziv="DomainObject.Predmet.SudioniciListNazivOIB_1">
      <item>, OIB 85821130368</item>
      <item>, OIB 29111106443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3037</properties:Characters>
  <properties:Lines>94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2016-04-05T09:59:00Z</dcterms:created>
  <dc:creator>Mihaela Kaligari</dc:creator>
  <cp:lastModifiedBy>Sanja Lakošeljac</cp:lastModifiedBy>
  <dcterms:modified xmlns:xsi="http://www.w3.org/2001/XMLSchema-instance" xsi:type="dcterms:W3CDTF">2016-04-05T10:01:00Z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