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371f" w14:paraId="1d7371f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 OIB: 39670464653, po sutkinji tog suda Ani Markač, povodom prijedloga za otvaranje stečajnog postupka nad dužnikom </w:t>
      </w:r>
      <w:r w:rsidR="00E919FF" w:rsidRPr="00E919FF">
        <w:rPr>
          <w:szCs w:val="24"/>
          <w:lang w:val="en-AU"/>
        </w:rPr>
        <w:t>SIMPLE jednostavno društvo s ograničenom odgovornošću za usluge</w:t>
      </w:r>
      <w:r w:rsidR="00CA7217" w:rsidRPr="00CA7217">
        <w:rPr>
          <w:szCs w:val="24"/>
          <w:lang w:val="en-AU"/>
        </w:rPr>
        <w:t xml:space="preserve">, </w:t>
      </w:r>
      <w:r w:rsidR="00E919FF" w:rsidRPr="00E919FF">
        <w:rPr>
          <w:szCs w:val="24"/>
          <w:lang w:val="en-AU"/>
        </w:rPr>
        <w:t>Pakoštane</w:t>
      </w:r>
      <w:r w:rsidR="00CA7217" w:rsidRPr="00CA7217">
        <w:rPr>
          <w:szCs w:val="24"/>
          <w:lang w:val="en-AU"/>
        </w:rPr>
        <w:t xml:space="preserve">, </w:t>
      </w:r>
      <w:r w:rsidR="00E66BD6" w:rsidRPr="00E66BD6">
        <w:rPr>
          <w:szCs w:val="24"/>
          <w:lang w:val="en-AU"/>
        </w:rPr>
        <w:t>Obala kralja Petra Krešimira IV. 50</w:t>
      </w:r>
      <w:r w:rsidR="00CA7217" w:rsidRPr="00CA7217">
        <w:rPr>
          <w:szCs w:val="24"/>
          <w:lang w:val="en-AU"/>
        </w:rPr>
        <w:t xml:space="preserve">, OIB: </w:t>
      </w:r>
      <w:r w:rsidR="00E919FF" w:rsidRPr="00E919FF">
        <w:rPr>
          <w:szCs w:val="24"/>
          <w:lang w:val="en-AU"/>
        </w:rPr>
        <w:t>60165326859</w:t>
      </w:r>
      <w:r>
        <w:rPr>
          <w:szCs w:val="24"/>
        </w:rPr>
        <w:t xml:space="preserve">, dana </w:t>
      </w:r>
      <w:r w:rsidR="00A95583">
        <w:rPr>
          <w:szCs w:val="24"/>
        </w:rPr>
        <w:t>31</w:t>
      </w:r>
      <w:r>
        <w:rPr>
          <w:szCs w:val="24"/>
        </w:rPr>
        <w:t xml:space="preserve">. </w:t>
      </w:r>
      <w:r w:rsidR="00E919FF">
        <w:rPr>
          <w:szCs w:val="24"/>
        </w:rPr>
        <w:t>ožujka</w:t>
      </w:r>
      <w:r w:rsidR="00CA7217">
        <w:rPr>
          <w:szCs w:val="24"/>
        </w:rPr>
        <w:t xml:space="preserve"> 2017</w:t>
      </w:r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E919FF">
        <w:rPr>
          <w:b/>
          <w:sz w:val="24"/>
          <w:szCs w:val="24"/>
        </w:rPr>
        <w:t>BLAŽU MAKSAN</w:t>
      </w:r>
      <w:r w:rsidR="00CA7217">
        <w:rPr>
          <w:sz w:val="24"/>
          <w:szCs w:val="24"/>
          <w:lang w:val="hr-HR"/>
        </w:rPr>
        <w:t xml:space="preserve">, </w:t>
      </w:r>
      <w:r w:rsidR="00E919FF">
        <w:rPr>
          <w:sz w:val="24"/>
          <w:szCs w:val="24"/>
        </w:rPr>
        <w:t>Pakoštane</w:t>
      </w:r>
      <w:r>
        <w:rPr>
          <w:sz w:val="24"/>
          <w:szCs w:val="24"/>
          <w:lang w:val="hr-HR"/>
        </w:rPr>
        <w:t xml:space="preserve">, </w:t>
      </w:r>
      <w:r w:rsidR="00E919FF">
        <w:rPr>
          <w:sz w:val="24"/>
          <w:szCs w:val="24"/>
        </w:rPr>
        <w:t>Prološka 15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E919FF">
        <w:rPr>
          <w:sz w:val="24"/>
          <w:szCs w:val="24"/>
          <w:lang w:val="hr-HR"/>
        </w:rPr>
        <w:t>: 65956500907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</w:t>
      </w:r>
      <w:r w:rsidR="00E919FF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E919FF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E919FF">
        <w:rPr>
          <w:sz w:val="24"/>
          <w:szCs w:val="24"/>
          <w:lang w:val="hr-HR"/>
        </w:rPr>
        <w:t>94</w:t>
      </w:r>
      <w:r>
        <w:rPr>
          <w:sz w:val="24"/>
          <w:szCs w:val="24"/>
          <w:lang w:val="hr-HR"/>
        </w:rPr>
        <w:t>-</w:t>
      </w:r>
      <w:r w:rsidR="00E919FF">
        <w:rPr>
          <w:sz w:val="24"/>
          <w:szCs w:val="24"/>
          <w:lang w:val="hr-HR"/>
        </w:rPr>
        <w:t>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F71DA" w:rsidRPr="00FF71DA">
        <w:rPr>
          <w:sz w:val="24"/>
          <w:szCs w:val="24"/>
        </w:rPr>
        <w:t xml:space="preserve">SIMPLE jednostavno društvo s ograničenom odgovornošću za usluge, Pakoštane, </w:t>
      </w:r>
      <w:r w:rsidR="00E66BD6" w:rsidRPr="00E66BD6">
        <w:rPr>
          <w:sz w:val="24"/>
          <w:szCs w:val="24"/>
        </w:rPr>
        <w:t>Obala kralja Petra Krešimira IV. 50</w:t>
      </w:r>
      <w:r w:rsidR="00FF71DA" w:rsidRPr="00FF71DA">
        <w:rPr>
          <w:sz w:val="24"/>
          <w:szCs w:val="24"/>
        </w:rPr>
        <w:t>, OIB: 60165326859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A95583">
        <w:rPr>
          <w:sz w:val="24"/>
          <w:szCs w:val="24"/>
          <w:lang w:val="hr-HR"/>
        </w:rPr>
        <w:t>31</w:t>
      </w:r>
      <w:r>
        <w:rPr>
          <w:sz w:val="24"/>
          <w:szCs w:val="24"/>
          <w:lang w:val="hr-HR"/>
        </w:rPr>
        <w:t xml:space="preserve">. </w:t>
      </w:r>
      <w:r w:rsidR="00FF71DA">
        <w:rPr>
          <w:sz w:val="24"/>
          <w:szCs w:val="24"/>
          <w:lang w:val="hr-HR"/>
        </w:rPr>
        <w:t>ožujka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A95583" w:rsidR="00A95583">
      <w:pPr>
        <w:rPr>
          <w:sz w:val="24"/>
          <w:szCs w:val="24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A95583" w:rsidP="007A4A07" w:rsidR="00A95583" w:rsidRPr="005A523D">
      <w:pPr>
        <w:jc w:val="right"/>
        <w:rPr>
          <w:sz w:val="24"/>
          <w:szCs w:val="24"/>
        </w:rPr>
      </w:pPr>
      <w:r w:rsidRPr="005A523D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           </w:t>
      </w:r>
      <w:r w:rsidRPr="005A523D">
        <w:rPr>
          <w:sz w:val="24"/>
          <w:szCs w:val="24"/>
        </w:rPr>
        <w:t>Sutkinja</w:t>
      </w:r>
    </w:p>
    <w:p w:rsidRDefault="00A95583" w:rsidP="007A4A07" w:rsidR="00A95583" w:rsidRPr="005A523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5A523D">
        <w:rPr>
          <w:sz w:val="24"/>
          <w:szCs w:val="24"/>
        </w:rPr>
        <w:t>Ana Markač</w:t>
      </w:r>
    </w:p>
    <w:p w:rsidRDefault="00A95583" w:rsidP="00A95583" w:rsidR="00A95583"/>
    <w:p w:rsidRDefault="003D430B" w:rsidP="00A95583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 w:rsidRPr="00FF71DA">
        <w:rPr>
          <w:szCs w:val="24"/>
        </w:rPr>
        <w:t xml:space="preserve">- </w:t>
      </w:r>
      <w:r w:rsidR="00FF71DA">
        <w:rPr>
          <w:szCs w:val="24"/>
          <w:lang w:val="en-AU"/>
        </w:rPr>
        <w:t>Blaž</w:t>
      </w:r>
      <w:r w:rsidR="00FF71DA" w:rsidRPr="00FF71DA">
        <w:rPr>
          <w:szCs w:val="24"/>
          <w:lang w:val="en-AU"/>
        </w:rPr>
        <w:t xml:space="preserve"> Maksan, Pakoštane, Prološka 15, OIB: 65956500907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525" w:rsidR="006A4525">
      <w:r>
        <w:separator/>
      </w:r>
    </w:p>
  </w:endnote>
  <w:endnote w:id="0" w:type="continuationSeparator">
    <w:p w:rsidRDefault="006A4525" w:rsidR="006A4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525" w:rsidR="006A4525">
      <w:r>
        <w:separator/>
      </w:r>
    </w:p>
  </w:footnote>
  <w:footnote w:id="0" w:type="continuationSeparator">
    <w:p w:rsidRDefault="006A4525" w:rsidR="006A45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9FF" w:rsidP="00EF4316" w:rsidR="00E919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19FF" w:rsidR="00E919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9FF" w:rsidP="00EF4316" w:rsidR="00E919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240D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919FF" w:rsidP="00013BFD" w:rsidR="00E919F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St-94/17-3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9FF" w:rsidP="000E0307" w:rsidR="00E919FF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St-94/17-3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53A3F"/>
    <w:rsid w:val="001544B5"/>
    <w:rsid w:val="00170C78"/>
    <w:rsid w:val="001774C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410D53"/>
    <w:rsid w:val="00421825"/>
    <w:rsid w:val="004240D7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A4525"/>
    <w:rsid w:val="006D7447"/>
    <w:rsid w:val="00742494"/>
    <w:rsid w:val="007718B2"/>
    <w:rsid w:val="00793003"/>
    <w:rsid w:val="007A4A07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5583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66BD6"/>
    <w:rsid w:val="00E74559"/>
    <w:rsid w:val="00E86D0C"/>
    <w:rsid w:val="00E919FF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  <w:rsid w:val="00FF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A4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A0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A0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A0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A0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A4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A0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A0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A0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A0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St-94/2017-2</izvorni_sadrzaj>
    <derivirana_varijabla naziv="DomainObject.Oznaka_1">St-94/2017-2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SIMPLE jednostavno društvo s ograničenom odgovornošću za usluge</izvorni_sadrzaj>
    <derivirana_varijabla naziv="DomainObject.Predmet.ProtustrankaFormated_1">  SIMPLE jednostavno društvo s ograničenom odgovornošću za usluge</derivirana_varijabla>
  </DomainObject.Predmet.ProtustrankaFormated>
  <DomainObject.Predmet.ProtustrankaFormatedOIB>
    <izvorni_sadrzaj>  SIMPLE jednostavno društvo s ograničenom odgovornošću za usluge, OIB 60165326859</izvorni_sadrzaj>
    <derivirana_varijabla naziv="DomainObject.Predmet.ProtustrankaFormatedOIB_1">  SIMPLE jednostavno društvo s ograničenom odgovornošću za usluge, OIB 60165326859</derivirana_varijabla>
  </DomainObject.Predmet.ProtustrankaFormatedOIB>
  <DomainObject.Predmet.ProtustrankaFormatedWithAdress>
    <izvorni_sadrzaj> SIMPLE jednostavno društvo s ograničenom odgovornošću za usluge, Obala kralja Petra Krešimira IV. 50, 23210 Pakoštane</izvorni_sadrzaj>
    <derivirana_varijabla naziv="DomainObject.Predmet.ProtustrankaFormatedWithAdress_1"> SIMPLE jednostavno društvo s ograničenom odgovornošću za usluge, Obala kralja Petra Krešimira IV. 50, 23210 Pakoštane</derivirana_varijabla>
  </DomainObject.Predmet.ProtustrankaFormatedWithAdress>
  <DomainObject.Predmet.ProtustrankaFormatedWithAdressOIB>
    <izvorni_sadrzaj> SIMPLE jednostavno društvo s ograničenom odgovornošću za usluge, OIB 60165326859, Obala kralja Petra Krešimira IV. 50, 23210 Pakoštane</izvorni_sadrzaj>
    <derivirana_varijabla naziv="DomainObject.Predmet.ProtustrankaFormatedWithAdressOIB_1"> SIMPLE jednostavno društvo s ograničenom odgovornošću za usluge, OIB 60165326859, Obala kralja Petra Krešimira IV. 50, 23210 Pakoštane</derivirana_varijabla>
  </DomainObject.Predmet.ProtustrankaFormatedWithAdressOIB>
  <DomainObject.Predmet.ProtustrankaWithAdress>
    <izvorni_sadrzaj>SIMPLE jednostavno društvo s ograničenom odgovornošću za usluge Obala kralja Petra Krešimira IV. 50, 23210 Pakoštane</izvorni_sadrzaj>
    <derivirana_varijabla naziv="DomainObject.Predmet.ProtustrankaWithAdress_1">SIMPLE jednostavno društvo s ograničenom odgovornošću za usluge Obala kralja Petra Krešimira IV. 50, 23210 Pakoštane</derivirana_varijabla>
  </DomainObject.Predmet.ProtustrankaWithAdress>
  <DomainObject.Predmet.ProtustrankaWithAdressOIB>
    <izvorni_sadrzaj>SIMPLE jednostavno društvo s ograničenom odgovornošću za usluge, OIB 60165326859, Obala kralja Petra Krešimira IV. 50, 23210 Pakoštane</izvorni_sadrzaj>
    <derivirana_varijabla naziv="DomainObject.Predmet.ProtustrankaWithAdressOIB_1">SIMPLE jednostavno društvo s ograničenom odgovornošću za usluge, OIB 60165326859, Obala kralja Petra Krešimira IV. 50, 23210 Pakoštane</derivirana_varijabla>
  </DomainObject.Predmet.ProtustrankaWithAdressOIB>
  <DomainObject.Predmet.ProtustrankaNazivFormated>
    <izvorni_sadrzaj>SIMPLE jednostavno društvo s ograničenom odgovornošću za usluge</izvorni_sadrzaj>
    <derivirana_varijabla naziv="DomainObject.Predmet.ProtustrankaNazivFormated_1">SIMPLE jednostavno društvo s ograničenom odgovornošću za usluge</derivirana_varijabla>
  </DomainObject.Predmet.ProtustrankaNazivFormated>
  <DomainObject.Predmet.ProtustrankaNazivFormatedOIB>
    <izvorni_sadrzaj>SIMPLE jednostavno društvo s ograničenom odgovornošću za usluge, OIB 60165326859</izvorni_sadrzaj>
    <derivirana_varijabla naziv="DomainObject.Predmet.ProtustrankaNazivFormatedOIB_1">SIMPLE jednostavno društvo s ograničenom odgovornošću za usluge, OIB 60165326859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SIMPLE jednostavno društvo s ograničenom odgovornošću za usluge</item>
    </izvorni_sadrzaj>
    <derivirana_varijabla naziv="DomainObject.Predmet.ProtuStrankaListFormated_1">
      <item>SIMPLE jednostavno društvo s ograničenom odgovornošću za usluge</item>
    </derivirana_varijabla>
  </DomainObject.Predmet.ProtuStrankaListFormated>
  <DomainObject.Predmet.ProtuStrankaListFormatedOIB>
    <izvorni_sadrzaj>
      <item>SIMPLE jednostavno društvo s ograničenom odgovornošću za usluge, OIB 60165326859</item>
    </izvorni_sadrzaj>
    <derivirana_varijabla naziv="DomainObject.Predmet.ProtuStrankaListFormatedOIB_1">
      <item>SIMPLE jednostavno društvo s ograničenom odgovornošću za usluge, OIB 60165326859</item>
    </derivirana_varijabla>
  </DomainObject.Predmet.ProtuStrankaListFormatedOIB>
  <DomainObject.Predmet.ProtuStrankaListFormatedWithAdress>
    <izvorni_sadrzaj>
      <item>SIMPLE jednostavno društvo s ograničenom odgovornošću za usluge, Obala kralja Petra Krešimira IV. 50, 23210 Pakoštane</item>
    </izvorni_sadrzaj>
    <derivirana_varijabla naziv="DomainObject.Predmet.ProtuStrankaListFormatedWithAdress_1">
      <item>SIMPLE jednostavno društvo s ograničenom odgovornošću za usluge, Obala kralja Petra Krešimira IV. 50, 23210 Pakoštane</item>
    </derivirana_varijabla>
  </DomainObject.Predmet.ProtuStrankaListFormatedWithAdress>
  <DomainObject.Predmet.ProtuStrankaListFormatedWithAdressOIB>
    <izvorni_sadrzaj>
      <item>SIMPLE jednostavno društvo s ograničenom odgovornošću za usluge, OIB 60165326859, Obala kralja Petra Krešimira IV. 50, 23210 Pakoštane</item>
    </izvorni_sadrzaj>
    <derivirana_varijabla naziv="DomainObject.Predmet.ProtuStrankaListFormatedWithAdressOIB_1">
      <item>SIMPLE jednostavno društvo s ograničenom odgovornošću za usluge, OIB 60165326859, Obala kralja Petra Krešimira IV. 50, 23210 Pakoštane</item>
    </derivirana_varijabla>
  </DomainObject.Predmet.ProtuStrankaListFormatedWithAdressOIB>
  <DomainObject.Predmet.ProtuStrankaListNazivFormated>
    <izvorni_sadrzaj>
      <item>SIMPLE jednostavno društvo s ograničenom odgovornošću za usluge</item>
    </izvorni_sadrzaj>
    <derivirana_varijabla naziv="DomainObject.Predmet.ProtuStrankaListNazivFormated_1">
      <item>SIMPLE jednostavno društvo s ograničenom odgovornošću za usluge</item>
    </derivirana_varijabla>
  </DomainObject.Predmet.ProtuStrankaListNazivFormated>
  <DomainObject.Predmet.ProtuStrankaListNazivFormatedOIB>
    <izvorni_sadrzaj>
      <item>SIMPLE jednostavno društvo s ograničenom odgovornošću za usluge, OIB 60165326859</item>
    </izvorni_sadrzaj>
    <derivirana_varijabla naziv="DomainObject.Predmet.ProtuStrankaListNazivFormatedOIB_1">
      <item>SIMPLE jednostavno društvo s ograničenom odgovornošću za usluge, OIB 60165326859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St-94/2017-2</izvorni_sadrzaj>
    <derivirana_varijabla naziv="DomainObject.PoslovniBrojDokumenta_1">St-94/2017-2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SIMPLE jednostavno društvo s ograničenom odgovornošću za usluge</izvorni_sadrzaj>
    <derivirana_varijabla naziv="DomainObject.Predmet.ProtustrankaIDrugi_1">SIMPLE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SIMPLE jednostavno društvo s ograničenom odgovornošću za usluge, OIB 60165326859, Obala kralja Petra Krešimira IV. 50, 23210 Pakoštane</izvorni_sadrzaj>
    <derivirana_varijabla naziv="DomainObject.Predmet.ProtustrankaIDrugiAdressOIB_1">SIMPLE jednostavno društvo s ograničenom odgovornošću za usluge, OIB 60165326859, Obala kralja Petra Krešimira IV. 50,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SIMPLE jednostavno društvo s ograničenom odgovornošću za usluge</item>
    </izvorni_sadrzaj>
    <derivirana_varijabla naziv="DomainObject.Predmet.SudioniciListNaziv_1">
      <item>FINA</item>
      <item>SIMPLE jednostavno društvo s ograničenom odgovornošću za usluge</item>
    </derivirana_varijabla>
  </DomainObject.Predmet.SudioniciListNaziv>
  <DomainObject.Predmet.SudioniciListAdressOIB>
    <izvorni_sadrzaj>
      <item>FINA, OIB 85821130368</item>
      <item>SIMPLE jednostavno društvo s ograničenom odgovornošću za usluge, OIB 60165326859, Obala kralja Petra Krešimira IV. 50,23210 Pakoštane</item>
    </izvorni_sadrzaj>
    <derivirana_varijabla naziv="DomainObject.Predmet.SudioniciListAdressOIB_1">
      <item>FINA, OIB 85821130368</item>
      <item>SIMPLE jednostavno društvo s ograničenom odgovornošću za usluge, OIB 60165326859, Obala kralja Petra Krešimira IV. 50,23210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60165326859</item>
    </izvorni_sadrzaj>
    <derivirana_varijabla naziv="DomainObject.Predmet.SudioniciListNazivOIB_1">
      <item>, OIB 85821130368</item>
      <item>, OIB 60165326859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1BD74-A6B4-4C4A-A9E7-A941FA841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509</properties:Words>
  <properties:Characters>2635</properties:Characters>
  <properties:Lines>77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2017-03-16T07:49:00Z</dcterms:created>
  <dc:creator>Ante Kačić</dc:creator>
  <cp:lastModifiedBy>Marijana Žuža</cp:lastModifiedBy>
  <cp:lastPrinted>2017-03-31T06:26:00Z</cp:lastPrinted>
  <dcterms:modified xmlns:xsi="http://www.w3.org/2001/XMLSchema-instance" xsi:type="dcterms:W3CDTF">2017-03-31T08:56:00Z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St-94/2017-2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