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6642" w14:paraId="c746642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761AB8">
        <w:rPr>
          <w:b/>
          <w:sz w:val="24"/>
          <w:szCs w:val="24"/>
        </w:rPr>
        <w:t>417/</w:t>
      </w:r>
      <w:r w:rsidR="001D5DA2">
        <w:rPr>
          <w:b/>
          <w:sz w:val="24"/>
          <w:szCs w:val="24"/>
        </w:rPr>
        <w:t>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="00761AB8" w:rsidRPr="00761AB8">
        <w:rPr>
          <w:sz w:val="24"/>
          <w:szCs w:val="24"/>
        </w:rPr>
        <w:t>HUJDUROVIĆ d.o.o.</w:t>
      </w:r>
      <w:r w:rsidR="00761AB8" w:rsidRPr="00761AB8">
        <w:t xml:space="preserve"> </w:t>
      </w:r>
      <w:r w:rsidR="00761AB8" w:rsidRPr="00761AB8">
        <w:rPr>
          <w:sz w:val="24"/>
          <w:szCs w:val="24"/>
        </w:rPr>
        <w:t>Iva Vojnovića 83</w:t>
      </w:r>
      <w:r w:rsidR="00761AB8">
        <w:rPr>
          <w:sz w:val="24"/>
          <w:szCs w:val="24"/>
        </w:rPr>
        <w:t xml:space="preserve">, Dubrovnik, OIB:  </w:t>
      </w:r>
      <w:r w:rsidR="00761AB8" w:rsidRPr="00761AB8">
        <w:rPr>
          <w:sz w:val="24"/>
          <w:szCs w:val="24"/>
        </w:rPr>
        <w:t>56499685938</w:t>
      </w:r>
      <w:r w:rsidR="00761AB8">
        <w:rPr>
          <w:sz w:val="24"/>
          <w:szCs w:val="24"/>
        </w:rPr>
        <w:t xml:space="preserve">,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76124D">
        <w:rPr>
          <w:sz w:val="24"/>
          <w:szCs w:val="24"/>
        </w:rPr>
        <w:t>16</w:t>
      </w:r>
      <w:r w:rsidR="00761AB8">
        <w:rPr>
          <w:sz w:val="24"/>
          <w:szCs w:val="24"/>
        </w:rPr>
        <w:t>.svibnja</w:t>
      </w:r>
      <w:r w:rsidR="002C763F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761AB8" w:rsidRPr="00761AB8">
        <w:rPr>
          <w:b/>
          <w:sz w:val="24"/>
          <w:szCs w:val="24"/>
        </w:rPr>
        <w:t>HUJDUROVIĆ d.o.o. Iva Vojnovića 83, Dubrovnik, OIB:  56499685938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761AB8">
        <w:rPr>
          <w:sz w:val="24"/>
          <w:szCs w:val="24"/>
        </w:rPr>
        <w:t xml:space="preserve">16.travnja </w:t>
      </w:r>
      <w:r w:rsidRPr="00A74F94">
        <w:rPr>
          <w:sz w:val="24"/>
          <w:szCs w:val="24"/>
        </w:rPr>
        <w:t>201</w:t>
      </w:r>
      <w:r w:rsidR="002C763F">
        <w:rPr>
          <w:sz w:val="24"/>
          <w:szCs w:val="24"/>
        </w:rPr>
        <w:t>9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761AB8">
        <w:rPr>
          <w:b/>
          <w:sz w:val="24"/>
          <w:szCs w:val="24"/>
        </w:rPr>
        <w:t>23.212,25</w:t>
      </w:r>
      <w:r w:rsidR="002C763F">
        <w:rPr>
          <w:b/>
          <w:sz w:val="24"/>
          <w:szCs w:val="24"/>
        </w:rPr>
        <w:t xml:space="preserve">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761AB8">
        <w:rPr>
          <w:sz w:val="24"/>
          <w:szCs w:val="24"/>
        </w:rPr>
        <w:t>16.svibnja</w:t>
      </w:r>
      <w:r w:rsidR="001D5DA2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761AB8" w:rsidP="00761AB8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761AB8">
        <w:rPr>
          <w:sz w:val="24"/>
          <w:szCs w:val="24"/>
        </w:rPr>
        <w:t>HUJDUROVIĆ d.o.o. Iva Vojnovića 83, Dubrovnik, OIB:  56499685938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ADF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C763F"/>
    <w:rsid w:val="0032747B"/>
    <w:rsid w:val="003342C0"/>
    <w:rsid w:val="00351F60"/>
    <w:rsid w:val="00385357"/>
    <w:rsid w:val="00393963"/>
    <w:rsid w:val="003A6F45"/>
    <w:rsid w:val="003B7019"/>
    <w:rsid w:val="003D3125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24D"/>
    <w:rsid w:val="007615C9"/>
    <w:rsid w:val="00761AB8"/>
    <w:rsid w:val="00781F6B"/>
    <w:rsid w:val="0078244D"/>
    <w:rsid w:val="0079356B"/>
    <w:rsid w:val="007A3790"/>
    <w:rsid w:val="007C40AF"/>
    <w:rsid w:val="007C71CF"/>
    <w:rsid w:val="007D0875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9F7689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B7DF9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St-417/2019</izvorni_sadrzaj>
    <derivirana_varijabla naziv="DomainObject.Predmet.OznakaBroj_1">St-417/2019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HUJDUROVIĆ d.o.o. za usluge i trgovinu</izvorni_sadrzaj>
    <derivirana_varijabla naziv="DomainObject.Predmet.ProtustrankaFormated_1">  HUJDUROVIĆ d.o.o. za usluge i trgovinu</derivirana_varijabla>
  </DomainObject.Predmet.ProtustrankaFormated>
  <DomainObject.Predmet.ProtustrankaFormatedOIB>
    <izvorni_sadrzaj>  HUJDUROVIĆ d.o.o. za usluge i trgovinu, OIB 56499685938</izvorni_sadrzaj>
    <derivirana_varijabla naziv="DomainObject.Predmet.ProtustrankaFormatedOIB_1">  HUJDUROVIĆ d.o.o. za usluge i trgovinu, OIB 56499685938</derivirana_varijabla>
  </DomainObject.Predmet.ProtustrankaFormatedOIB>
  <DomainObject.Predmet.ProtustrankaFormatedWithAdress>
    <izvorni_sadrzaj> HUJDUROVIĆ d.o.o. za usluge i trgovinu, Iva Vojnovića 83, 20000 Dubrovnik</izvorni_sadrzaj>
    <derivirana_varijabla naziv="DomainObject.Predmet.ProtustrankaFormatedWithAdress_1"> HUJDUROVIĆ d.o.o. za usluge i trgovinu, Iva Vojnovića 83, 20000 Dubrovnik</derivirana_varijabla>
  </DomainObject.Predmet.ProtustrankaFormatedWithAdress>
  <DomainObject.Predmet.ProtustrankaFormatedWithAdressOIB>
    <izvorni_sadrzaj> HUJDUROVIĆ d.o.o. za usluge i trgovinu, OIB 56499685938, Iva Vojnovića 83, 20000 Dubrovnik</izvorni_sadrzaj>
    <derivirana_varijabla naziv="DomainObject.Predmet.ProtustrankaFormatedWithAdressOIB_1"> HUJDUROVIĆ d.o.o. za usluge i trgovinu, OIB 56499685938, Iva Vojnovića 83, 20000 Dubrovnik</derivirana_varijabla>
  </DomainObject.Predmet.ProtustrankaFormatedWithAdressOIB>
  <DomainObject.Predmet.ProtustrankaWithAdress>
    <izvorni_sadrzaj>HUJDUROVIĆ d.o.o. za usluge i trgovinu Iva Vojnovića 83, 20000 Dubrovnik</izvorni_sadrzaj>
    <derivirana_varijabla naziv="DomainObject.Predmet.ProtustrankaWithAdress_1">HUJDUROVIĆ d.o.o. za usluge i trgovinu Iva Vojnovića 83, 20000 Dubrovnik</derivirana_varijabla>
  </DomainObject.Predmet.ProtustrankaWithAdress>
  <DomainObject.Predmet.ProtustrankaWithAdressOIB>
    <izvorni_sadrzaj>HUJDUROVIĆ d.o.o. za usluge i trgovinu, OIB 56499685938, Iva Vojnovića 83, 20000 Dubrovnik</izvorni_sadrzaj>
    <derivirana_varijabla naziv="DomainObject.Predmet.ProtustrankaWithAdressOIB_1">HUJDUROVIĆ d.o.o. za usluge i trgovinu, OIB 56499685938, Iva Vojnovića 83, 20000 Dubrovnik</derivirana_varijabla>
  </DomainObject.Predmet.ProtustrankaWithAdressOIB>
  <DomainObject.Predmet.ProtustrankaNazivFormated>
    <izvorni_sadrzaj>HUJDUROVIĆ d.o.o. za usluge i trgovinu</izvorni_sadrzaj>
    <derivirana_varijabla naziv="DomainObject.Predmet.ProtustrankaNazivFormated_1">HUJDUROVIĆ d.o.o. za usluge i trgovinu</derivirana_varijabla>
  </DomainObject.Predmet.ProtustrankaNazivFormated>
  <DomainObject.Predmet.ProtustrankaNazivFormatedOIB>
    <izvorni_sadrzaj>HUJDUROVIĆ d.o.o. za usluge i trgovinu, OIB 56499685938</izvorni_sadrzaj>
    <derivirana_varijabla naziv="DomainObject.Predmet.ProtustrankaNazivFormatedOIB_1">HUJDUROVIĆ d.o.o. za usluge i trgovinu, OIB 56499685938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23212.25</izvorni_sadrzaj>
    <derivirana_varijabla naziv="DomainObject.Predmet.TrenutnaVrijednost_1">23212.25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HUJDUROVIĆ d.o.o. za usluge i trgovinu</item>
    </izvorni_sadrzaj>
    <derivirana_varijabla naziv="DomainObject.Predmet.ProtuStrankaListFormated_1">
      <item>HUJDUROVIĆ d.o.o. za usluge i trgovinu</item>
    </derivirana_varijabla>
  </DomainObject.Predmet.ProtuStrankaListFormated>
  <DomainObject.Predmet.ProtuStrankaListFormatedOIB>
    <izvorni_sadrzaj>
      <item>HUJDUROVIĆ d.o.o. za usluge i trgovinu, OIB 56499685938</item>
    </izvorni_sadrzaj>
    <derivirana_varijabla naziv="DomainObject.Predmet.ProtuStrankaListFormatedOIB_1">
      <item>HUJDUROVIĆ d.o.o. za usluge i trgovinu, OIB 56499685938</item>
    </derivirana_varijabla>
  </DomainObject.Predmet.ProtuStrankaListFormatedOIB>
  <DomainObject.Predmet.ProtuStrankaListFormatedWithAdress>
    <izvorni_sadrzaj>
      <item>HUJDUROVIĆ d.o.o. za usluge i trgovinu, Iva Vojnovića 83, 20000 Dubrovnik</item>
    </izvorni_sadrzaj>
    <derivirana_varijabla naziv="DomainObject.Predmet.ProtuStrankaListFormatedWithAdress_1">
      <item>HUJDUROVIĆ d.o.o. za usluge i trgovinu, Iva Vojnovića 83, 20000 Dubrovnik</item>
    </derivirana_varijabla>
  </DomainObject.Predmet.ProtuStrankaListFormatedWithAdress>
  <DomainObject.Predmet.ProtuStrankaListFormatedWithAdressOIB>
    <izvorni_sadrzaj>
      <item>HUJDUROVIĆ d.o.o. za usluge i trgovinu, OIB 56499685938, Iva Vojnovića 83, 20000 Dubrovnik</item>
    </izvorni_sadrzaj>
    <derivirana_varijabla naziv="DomainObject.Predmet.ProtuStrankaListFormatedWithAdressOIB_1">
      <item>HUJDUROVIĆ d.o.o. za usluge i trgovinu, OIB 56499685938, Iva Vojnovića 83, 20000 Dubrovnik</item>
    </derivirana_varijabla>
  </DomainObject.Predmet.ProtuStrankaListFormatedWithAdressOIB>
  <DomainObject.Predmet.ProtuStrankaListNazivFormated>
    <izvorni_sadrzaj>
      <item>HUJDUROVIĆ d.o.o. za usluge i trgovinu</item>
    </izvorni_sadrzaj>
    <derivirana_varijabla naziv="DomainObject.Predmet.ProtuStrankaListNazivFormated_1">
      <item>HUJDUROVIĆ d.o.o. za usluge i trgovinu</item>
    </derivirana_varijabla>
  </DomainObject.Predmet.ProtuStrankaListNazivFormated>
  <DomainObject.Predmet.ProtuStrankaListNazivFormatedOIB>
    <izvorni_sadrzaj>
      <item>HUJDUROVIĆ d.o.o. za usluge i trgovinu, OIB 56499685938</item>
    </izvorni_sadrzaj>
    <derivirana_varijabla naziv="DomainObject.Predmet.ProtuStrankaListNazivFormatedOIB_1">
      <item>HUJDUROVIĆ d.o.o. za usluge i trgovinu, OIB 56499685938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HUJDUROVIĆ d.o.o. za usluge i trgovinu</izvorni_sadrzaj>
    <derivirana_varijabla naziv="DomainObject.Predmet.ProtustrankaIDrugi_1">HUJDUROVIĆ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HUJDUROVIĆ d.o.o. za usluge i trgovinu, OIB 56499685938, Iva Vojnovića 83, 20000 Dubrovnik</izvorni_sadrzaj>
    <derivirana_varijabla naziv="DomainObject.Predmet.ProtustrankaIDrugiAdressOIB_1">HUJDUROVIĆ d.o.o. za usluge i trgovinu, OIB 56499685938, Iva Vojnovića 83,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HUJDUROVIĆ d.o.o. za usluge i trgovinu</item>
    </izvorni_sadrzaj>
    <derivirana_varijabla naziv="DomainObject.Predmet.SudioniciListNaziv_1">
      <item>FINA, RC Split, Podružnica Dubrovnik</item>
      <item>HUJDUROVIĆ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HUJDUROVIĆ d.o.o. za usluge i trgovinu, OIB 56499685938, Iva Vojnovića 83,20000 Dubrovnik</item>
    </izvorni_sadrzaj>
    <derivirana_varijabla naziv="DomainObject.Predmet.SudioniciListAdressOIB_1">
      <item>FINA, RC Split, Podružnica Dubrovnik, OIB 85821130368, Vukovarska 2,20000 Dubrovnik</item>
      <item>HUJDUROVIĆ d.o.o. za usluge i trgovinu, OIB 56499685938, Iva Vojnovića 83,20000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56499685938</item>
    </izvorni_sadrzaj>
    <derivirana_varijabla naziv="DomainObject.Predmet.SudioniciListNazivOIB_1">
      <item>, OIB 85821130368</item>
      <item>, OIB 56499685938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2019-05-16T07:09:00Z</dcterms:created>
  <dc:creator>Mirjana Mihović</dc:creator>
  <cp:lastModifiedBy>Sanja Vuković</cp:lastModifiedBy>
  <cp:lastPrinted>2019-05-16T07:09:00Z</cp:lastPrinted>
  <dcterms:modified xmlns:xsi="http://www.w3.org/2001/XMLSchema-instance" xsi:type="dcterms:W3CDTF">2019-05-16T07:11:00Z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 hajdurovic.docx)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