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d53a" w14:paraId="143d53a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281224">
        <w:t xml:space="preserve"> dužnika ANIS</w:t>
      </w:r>
      <w:r w:rsidR="003D12BD">
        <w:t xml:space="preserve"> </w:t>
      </w:r>
      <w:r w:rsidR="00931D35">
        <w:t>d.o.o</w:t>
      </w:r>
      <w:r w:rsidR="00D46C6E">
        <w:t>. iz Štefan</w:t>
      </w:r>
      <w:r w:rsidR="00281224">
        <w:t>ca, Braće Radića 35</w:t>
      </w:r>
      <w:r w:rsidR="00637444">
        <w:t>,</w:t>
      </w:r>
      <w:r w:rsidR="00AF0757">
        <w:t xml:space="preserve"> OIB:</w:t>
      </w:r>
      <w:r w:rsidR="00281224" w:rsidRPr="00281224">
        <w:t xml:space="preserve"> 69801881400</w:t>
      </w:r>
      <w:r w:rsidR="008324AD">
        <w:t>,</w:t>
      </w:r>
      <w:r w:rsidR="00637444">
        <w:t xml:space="preserve"> </w:t>
      </w:r>
      <w:r w:rsidR="00684DB9">
        <w:t>17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281224" w:rsidRPr="00281224">
        <w:t xml:space="preserve"> </w:t>
      </w:r>
      <w:r w:rsidR="00D46C6E">
        <w:t>ANIS d.o.o. iz Štefan</w:t>
      </w:r>
      <w:r w:rsidR="00281224">
        <w:t>ca, Braće Radića 35, OIB:</w:t>
      </w:r>
      <w:r w:rsidR="00281224" w:rsidRPr="00281224">
        <w:t xml:space="preserve"> 69801881400</w:t>
      </w:r>
      <w:r w:rsidR="009B5681">
        <w:t xml:space="preserve">, </w:t>
      </w:r>
      <w:r w:rsidR="00281224">
        <w:t>iznosi 68.223,54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 se direktor dužnika</w:t>
      </w:r>
      <w:r w:rsidR="00281224">
        <w:t xml:space="preserve"> Suzana Pongračić</w:t>
      </w:r>
      <w:r w:rsidR="00684DB9">
        <w:t xml:space="preserve">, </w:t>
      </w:r>
      <w:r w:rsidR="00281224">
        <w:t>Pribislavec</w:t>
      </w:r>
      <w:r w:rsidR="003D12BD">
        <w:t xml:space="preserve">, </w:t>
      </w:r>
      <w:r w:rsidR="00D46C6E">
        <w:t xml:space="preserve">Ruđera Boškovića </w:t>
      </w:r>
      <w:r w:rsidR="00281224">
        <w:t>41, OIB: 39435888946</w:t>
      </w:r>
      <w:r w:rsidR="009B5681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684DB9">
        <w:t>17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CD0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CD090C" w:rsidP="00684DB9" w:rsidR="00CD090C">
      <w:r>
        <w:t xml:space="preserve">                                                                                                   </w:t>
      </w:r>
      <w:r w:rsidR="00DA3125">
        <w:t>Iris Hatvalić Nemec</w:t>
      </w:r>
    </w:p>
    <w:sectPr w:rsidSect="00D46C6E" w:rsidR="00CD090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C76" w:rsidR="00986C76">
      <w:r>
        <w:separator/>
      </w:r>
    </w:p>
  </w:endnote>
  <w:endnote w:id="0" w:type="continuationSeparator">
    <w:p w:rsidRDefault="00986C76" w:rsidR="00986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C76" w:rsidR="00986C76">
      <w:r>
        <w:separator/>
      </w:r>
    </w:p>
  </w:footnote>
  <w:footnote w:id="0" w:type="continuationSeparator">
    <w:p w:rsidRDefault="00986C76" w:rsidR="00986C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9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684DB9" w:rsidP="00AC0D1D" w:rsidR="00AC0D1D">
    <w:pPr>
      <w:jc w:val="right"/>
    </w:pPr>
    <w:r>
      <w:t>Poslovni broj</w:t>
    </w:r>
    <w:r w:rsidR="00281224">
      <w:t>: 4 St-232/16-3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81224"/>
    <w:rsid w:val="00290AC3"/>
    <w:rsid w:val="00296EBD"/>
    <w:rsid w:val="002B49A1"/>
    <w:rsid w:val="002F1F37"/>
    <w:rsid w:val="002F3837"/>
    <w:rsid w:val="002F45CC"/>
    <w:rsid w:val="003074E6"/>
    <w:rsid w:val="00327690"/>
    <w:rsid w:val="003A7C72"/>
    <w:rsid w:val="003C0583"/>
    <w:rsid w:val="003D12BD"/>
    <w:rsid w:val="003E2AE0"/>
    <w:rsid w:val="00400A96"/>
    <w:rsid w:val="00401A7F"/>
    <w:rsid w:val="00420F99"/>
    <w:rsid w:val="00431711"/>
    <w:rsid w:val="0047710E"/>
    <w:rsid w:val="004861BE"/>
    <w:rsid w:val="00497129"/>
    <w:rsid w:val="004C1E71"/>
    <w:rsid w:val="004E2E98"/>
    <w:rsid w:val="004F0490"/>
    <w:rsid w:val="0051058E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84DB9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24AD"/>
    <w:rsid w:val="008354B4"/>
    <w:rsid w:val="00852A7C"/>
    <w:rsid w:val="00862F8B"/>
    <w:rsid w:val="00893BAA"/>
    <w:rsid w:val="008A024C"/>
    <w:rsid w:val="008D03CD"/>
    <w:rsid w:val="008E064F"/>
    <w:rsid w:val="008F0323"/>
    <w:rsid w:val="00906B85"/>
    <w:rsid w:val="00931D35"/>
    <w:rsid w:val="00933038"/>
    <w:rsid w:val="00940790"/>
    <w:rsid w:val="00943931"/>
    <w:rsid w:val="009463BE"/>
    <w:rsid w:val="00976967"/>
    <w:rsid w:val="00982CC9"/>
    <w:rsid w:val="00986C76"/>
    <w:rsid w:val="009B5681"/>
    <w:rsid w:val="009C7B0C"/>
    <w:rsid w:val="009D0C5B"/>
    <w:rsid w:val="00A00D9B"/>
    <w:rsid w:val="00A05A32"/>
    <w:rsid w:val="00AC0D1D"/>
    <w:rsid w:val="00AC1B89"/>
    <w:rsid w:val="00AF0757"/>
    <w:rsid w:val="00AF2C11"/>
    <w:rsid w:val="00B050F6"/>
    <w:rsid w:val="00B220FC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2231C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090C"/>
    <w:rsid w:val="00CD31F8"/>
    <w:rsid w:val="00CE19A1"/>
    <w:rsid w:val="00CE29CC"/>
    <w:rsid w:val="00CF33AC"/>
    <w:rsid w:val="00CF7EB7"/>
    <w:rsid w:val="00D30041"/>
    <w:rsid w:val="00D3556D"/>
    <w:rsid w:val="00D35D6C"/>
    <w:rsid w:val="00D46C6E"/>
    <w:rsid w:val="00D47733"/>
    <w:rsid w:val="00D60907"/>
    <w:rsid w:val="00D65681"/>
    <w:rsid w:val="00D65D0F"/>
    <w:rsid w:val="00D733D2"/>
    <w:rsid w:val="00D8212F"/>
    <w:rsid w:val="00DA3125"/>
    <w:rsid w:val="00DA54DB"/>
    <w:rsid w:val="00DD78E6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213B"/>
    <w:rsid w:val="00EC7B25"/>
    <w:rsid w:val="00F02383"/>
    <w:rsid w:val="00F02FAD"/>
    <w:rsid w:val="00F06763"/>
    <w:rsid w:val="00F10C2B"/>
    <w:rsid w:val="00F210ED"/>
    <w:rsid w:val="00F644E6"/>
    <w:rsid w:val="00F658C8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38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02383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0238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0238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38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02383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0238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0238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63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01115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573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0445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9235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91207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1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945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14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81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683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47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ANIS društvo s ograničenom odgovornošću za završne radove u graditeljstvu</izvorni_sadrzaj>
    <derivirana_varijabla naziv="DomainObject.Predmet.ProtustrankaFormated_1">  ANIS društvo s ograničenom odgovornošću za završne radove u graditeljstvu</derivirana_varijabla>
  </DomainObject.Predmet.ProtustrankaFormated>
  <DomainObject.Predmet.ProtustrankaFormatedOIB>
    <izvorni_sadrzaj>  ANIS društvo s ograničenom odgovornošću za završne radove u graditeljstvu, OIB 69801881400</izvorni_sadrzaj>
    <derivirana_varijabla naziv="DomainObject.Predmet.ProtustrankaFormatedOIB_1">  ANIS društvo s ograničenom odgovornošću za završne radove u graditeljstvu, OIB 69801881400</derivirana_varijabla>
  </DomainObject.Predmet.ProtustrankaFormatedOIB>
  <DomainObject.Predmet.ProtustrankaFormatedWithAdress>
    <izvorni_sadrzaj> ANIS društvo s ograničenom odgovornošću za završne radove u graditeljstvu, Braće Radića 35, 40000 Štefanec</izvorni_sadrzaj>
    <derivirana_varijabla naziv="DomainObject.Predmet.ProtustrankaFormatedWithAdress_1"> ANIS društvo s ograničenom odgovornošću za završne radove u graditeljstvu, Braće Radića 35, 40000 Štefanec</derivirana_varijabla>
  </DomainObject.Predmet.ProtustrankaFormatedWithAdress>
  <DomainObject.Predmet.ProtustrankaFormatedWithAdressOIB>
    <izvorni_sadrzaj> ANIS društvo s ograničenom odgovornošću za završne radove u graditeljstvu, OIB 69801881400, Braće Radića 35, 40000 Štefanec</izvorni_sadrzaj>
    <derivirana_varijabla naziv="DomainObject.Predmet.ProtustrankaFormatedWithAdressOIB_1"> ANIS društvo s ograničenom odgovornošću za završne radove u graditeljstvu, OIB 69801881400, Braće Radića 35, 40000 Štefanec</derivirana_varijabla>
  </DomainObject.Predmet.ProtustrankaFormatedWithAdressOIB>
  <DomainObject.Predmet.ProtustrankaWithAdress>
    <izvorni_sadrzaj>ANIS društvo s ograničenom odgovornošću za završne radove u graditeljstvu Braće Radića 35, 40000 Štefanec</izvorni_sadrzaj>
    <derivirana_varijabla naziv="DomainObject.Predmet.ProtustrankaWithAdress_1">ANIS društvo s ograničenom odgovornošću za završne radove u graditeljstvu Braće Radića 35, 40000 Štefanec</derivirana_varijabla>
  </DomainObject.Predmet.ProtustrankaWithAdress>
  <DomainObject.Predmet.ProtustrankaWithAdressOIB>
    <izvorni_sadrzaj>ANIS društvo s ograničenom odgovornošću za završne radove u graditeljstvu, OIB 69801881400, Braće Radića 35, 40000 Štefanec</izvorni_sadrzaj>
    <derivirana_varijabla naziv="DomainObject.Predmet.ProtustrankaWithAdressOIB_1">ANIS društvo s ograničenom odgovornošću za završne radove u graditeljstvu, OIB 69801881400, Braće Radića 35, 40000 Štefanec</derivirana_varijabla>
  </DomainObject.Predmet.ProtustrankaWithAdressOIB>
  <DomainObject.Predmet.ProtustrankaNazivFormated>
    <izvorni_sadrzaj>ANIS društvo s ograničenom odgovornošću za završne radove u graditeljstvu</izvorni_sadrzaj>
    <derivirana_varijabla naziv="DomainObject.Predmet.ProtustrankaNazivFormated_1">ANIS društvo s ograničenom odgovornošću za završne radove u graditeljstvu</derivirana_varijabla>
  </DomainObject.Predmet.ProtustrankaNazivFormated>
  <DomainObject.Predmet.ProtustrankaNazivFormatedOIB>
    <izvorni_sadrzaj>ANIS društvo s ograničenom odgovornošću za završne radove u graditeljstvu, OIB 69801881400</izvorni_sadrzaj>
    <derivirana_varijabla naziv="DomainObject.Predmet.ProtustrankaNazivFormatedOIB_1">ANIS društvo s ograničenom odgovornošću za završne radove u graditeljstvu, OIB 69801881400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68223.54</izvorni_sadrzaj>
    <derivirana_varijabla naziv="DomainObject.Predmet.TrenutnaVrijednost_1">68223.54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ANIS društvo s ograničenom odgovornošću za završne radove u graditeljstvu</item>
    </izvorni_sadrzaj>
    <derivirana_varijabla naziv="DomainObject.Predmet.ProtuStrankaListFormated_1">
      <item>ANIS društvo s ograničenom odgovornošću za završne radove u graditeljstvu</item>
    </derivirana_varijabla>
  </DomainObject.Predmet.ProtuStrankaListFormated>
  <DomainObject.Predmet.ProtuStrankaListFormatedOIB>
    <izvorni_sadrzaj>
      <item>ANIS društvo s ograničenom odgovornošću za završne radove u graditeljstvu, OIB 69801881400</item>
    </izvorni_sadrzaj>
    <derivirana_varijabla naziv="DomainObject.Predmet.ProtuStrankaListFormatedOIB_1">
      <item>ANIS društvo s ograničenom odgovornošću za završne radove u graditeljstvu, OIB 69801881400</item>
    </derivirana_varijabla>
  </DomainObject.Predmet.ProtuStrankaListFormatedOIB>
  <DomainObject.Predmet.ProtuStrankaListFormatedWithAdress>
    <izvorni_sadrzaj>
      <item>ANIS društvo s ograničenom odgovornošću za završne radove u graditeljstvu, Braće Radića 35, 40000 Štefanec</item>
    </izvorni_sadrzaj>
    <derivirana_varijabla naziv="DomainObject.Predmet.ProtuStrankaListFormatedWithAdress_1">
      <item>ANIS društvo s ograničenom odgovornošću za završne radove u graditeljstvu, Braće Radića 35, 40000 Štefanec</item>
    </derivirana_varijabla>
  </DomainObject.Predmet.ProtuStrankaListFormatedWithAdress>
  <DomainObject.Predmet.ProtuStrankaListFormatedWithAdressOIB>
    <izvorni_sadrzaj>
      <item>ANIS društvo s ograničenom odgovornošću za završne radove u graditeljstvu, OIB 69801881400, Braće Radića 35, 40000 Štefanec</item>
    </izvorni_sadrzaj>
    <derivirana_varijabla naziv="DomainObject.Predmet.ProtuStrankaListFormatedWithAdressOIB_1">
      <item>ANIS društvo s ograničenom odgovornošću za završne radove u graditeljstvu, OIB 69801881400, Braće Radića 35, 40000 Štefanec</item>
    </derivirana_varijabla>
  </DomainObject.Predmet.ProtuStrankaListFormatedWithAdressOIB>
  <DomainObject.Predmet.ProtuStrankaListNazivFormated>
    <izvorni_sadrzaj>
      <item>ANIS društvo s ograničenom odgovornošću za završne radove u graditeljstvu</item>
    </izvorni_sadrzaj>
    <derivirana_varijabla naziv="DomainObject.Predmet.ProtuStrankaListNazivFormated_1">
      <item>ANIS društvo s ograničenom odgovornošću za završne radove u graditeljstvu</item>
    </derivirana_varijabla>
  </DomainObject.Predmet.ProtuStrankaListNazivFormated>
  <DomainObject.Predmet.ProtuStrankaListNazivFormatedOIB>
    <izvorni_sadrzaj>
      <item>ANIS društvo s ograničenom odgovornošću za završne radove u graditeljstvu, OIB 69801881400</item>
    </izvorni_sadrzaj>
    <derivirana_varijabla naziv="DomainObject.Predmet.ProtuStrankaListNazivFormatedOIB_1">
      <item>ANIS društvo s ograničenom odgovornošću za završne radove u graditeljstvu, OIB 69801881400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ANIS društvo s ograničenom odgovornošću za završne radove u graditeljstvu</izvorni_sadrzaj>
    <derivirana_varijabla naziv="DomainObject.Predmet.ProtustrankaIDrugi_1">ANIS društvo s ograničenom odgovornošću za završne radove u graditeljstvu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ANIS društvo s ograničenom odgovornošću za završne radove u graditeljstvu, OIB 69801881400, Braće Radića 35, 40000 Štefanec</izvorni_sadrzaj>
    <derivirana_varijabla naziv="DomainObject.Predmet.ProtustrankaIDrugiAdressOIB_1">ANIS društvo s ograničenom odgovornošću za završne radove u graditeljstvu, OIB 69801881400, Braće Radića 35, 40000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ANIS društvo s ograničenom odgovornošću za završne radove u graditeljstvu</item>
      <item>Sudski registar</item>
    </izvorni_sadrzaj>
    <derivirana_varijabla naziv="DomainObject.Predmet.SudioniciListNaziv_1">
      <item>Financijska agencija</item>
      <item>ANIS društvo s ograničenom odgovornošću za završne radove u graditeljstvu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ANIS društvo s ograničenom odgovornošću za završne radove u graditeljstvu, OIB 69801881400, Braće Radića 35,40000 Štefanec</item>
      <item>Sudski registar</item>
    </izvorni_sadrzaj>
    <derivirana_varijabla naziv="DomainObject.Predmet.SudioniciListAdressOIB_1">
      <item>Financijska agencija, OIB 85821130368, A. Cesarca 2,42000 Varaždin</item>
      <item>ANIS društvo s ograničenom odgovornošću za završne radove u graditeljstvu, OIB 69801881400, Braće Radića 35,40000 Štefanec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69801881400</item>
      <item>, OIB null</item>
    </izvorni_sadrzaj>
    <derivirana_varijabla naziv="DomainObject.Predmet.SudioniciListNazivOIB_1">
      <item>, OIB 85821130368</item>
      <item>, OIB 69801881400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39A7F-31AB-4C82-A1B1-B41530964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1984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2016-02-17T09:55:00Z</dcterms:created>
  <dc:creator>Ljubica Makovec</dc:creator>
  <cp:lastModifiedBy>Maja Marčec</cp:lastModifiedBy>
  <cp:lastPrinted>2016-02-17T11:09:00Z</cp:lastPrinted>
  <dcterms:modified xmlns:xsi="http://www.w3.org/2001/XMLSchema-instance" xsi:type="dcterms:W3CDTF">2016-02-17T11:27:00Z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