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83f8c" w14:paraId="9c83f8c" w:rsidRDefault="00BB3B79" w:rsidP="00BB3B79" w:rsidR="00BB3B79" w:rsidRPr="00BB3B79">
      <w:pPr>
        <w:spacing w:lineRule="auto" w:line="240" w:after="80"/>
        <w:jc w:val="center"/>
        <w15:collapsed w:val="false"/>
        <w:rPr>
          <w:rFonts w:cs="Times New Roman" w:eastAsia="Calibri" w:hAnsi="Times New Roman" w:ascii="Times New Roman"/>
          <w:b/>
          <w:sz w:val="28"/>
        </w:rPr>
      </w:pPr>
      <w:bookmarkStart w:name="_GoBack" w:id="0"/>
      <w:bookmarkEnd w:id="0"/>
      <w:r w:rsidRPr="00BB3B79">
        <w:rPr>
          <w:rFonts w:cs="Times New Roman" w:eastAsia="Calibri" w:hAnsi="Times New Roman" w:ascii="Times New Roman"/>
          <w:b/>
          <w:sz w:val="28"/>
        </w:rPr>
        <w:t>Obrazac 20.</w:t>
      </w:r>
    </w:p>
    <w:p w:rsidRDefault="00BB3B79" w:rsidP="00BB3B79" w:rsidR="00BB3B79" w:rsidRPr="00BB3B79">
      <w:pPr>
        <w:spacing w:lineRule="auto" w:line="240" w:after="80"/>
        <w:jc w:val="center"/>
        <w:rPr>
          <w:rFonts w:cs="Times New Roman" w:eastAsia="Calibri" w:hAnsi="Times New Roman" w:ascii="Times New Roman"/>
          <w:b/>
          <w:sz w:val="24"/>
        </w:rPr>
      </w:pPr>
      <w:r w:rsidRPr="00BB3B79">
        <w:rPr>
          <w:rFonts w:cs="Times New Roman" w:eastAsia="Calibri" w:hAnsi="Times New Roman" w:ascii="Times New Roman"/>
          <w:b/>
          <w:sz w:val="24"/>
        </w:rPr>
        <w:t xml:space="preserve">IZVJEŠĆE </w:t>
      </w:r>
      <w:r w:rsidRPr="00BB3B79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BB3B79">
        <w:rPr>
          <w:rFonts w:cs="Times New Roman" w:eastAsia="Calibri" w:hAnsi="Times New Roman" w:ascii="Times New Roman"/>
          <w:b/>
          <w:sz w:val="24"/>
        </w:rPr>
        <w:t xml:space="preserve"> UPRAVITELJA O TIJEKU </w:t>
      </w:r>
      <w:r w:rsidRPr="00BB3B79">
        <w:rPr>
          <w:rFonts w:cs="Times New Roman" w:eastAsia="Calibri" w:hAnsi="Times New Roman" w:ascii="Times New Roman"/>
          <w:b/>
          <w:sz w:val="24"/>
          <w:szCs w:val="24"/>
        </w:rPr>
        <w:t>STEČAJNOGA</w:t>
      </w:r>
      <w:r w:rsidRPr="00BB3B79">
        <w:rPr>
          <w:rFonts w:cs="Times New Roman" w:eastAsia="Calibri" w:hAnsi="Times New Roman" w:ascii="Times New Roman"/>
          <w:b/>
          <w:sz w:val="24"/>
        </w:rPr>
        <w:t xml:space="preserve"> POSTUPKA I STANJU STEČAJNE MASE</w:t>
      </w:r>
    </w:p>
    <w:p w:rsidRDefault="00BB3B79" w:rsidP="00BB3B79" w:rsidR="00BB3B79" w:rsidRPr="00BB3B79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u w:val="single"/>
        </w:rPr>
      </w:pPr>
      <w:r w:rsidRPr="00BB3B79">
        <w:rPr>
          <w:rFonts w:cs="Times New Roman" w:eastAsia="Calibri" w:hAnsi="Times New Roman" w:ascii="Times New Roman"/>
          <w:sz w:val="24"/>
          <w:u w:val="single"/>
        </w:rPr>
        <w:t>1.REDOVNO IZVJEŠĆE</w:t>
      </w:r>
    </w:p>
    <w:p w:rsidRDefault="000B450F" w:rsidP="000B450F" w:rsidR="000B450F" w:rsidRPr="000B450F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</w:rPr>
      </w:pP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Nadle</w:t>
      </w:r>
      <w:r w:rsidRPr="000B450F">
        <w:rPr>
          <w:rFonts w:cs="Times New Roman" w:eastAsia="Calibri" w:hAnsi="Times New Roman" w:ascii="Times New Roman"/>
          <w:sz w:val="24"/>
        </w:rPr>
        <w:t>ž</w:t>
      </w: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ni</w:t>
      </w:r>
      <w:r w:rsidRPr="000B450F">
        <w:rPr>
          <w:rFonts w:cs="Times New Roman" w:eastAsia="Calibri" w:hAnsi="Times New Roman" w:ascii="Times New Roman"/>
          <w:sz w:val="24"/>
        </w:rPr>
        <w:t xml:space="preserve"> </w:t>
      </w: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trgova</w:t>
      </w:r>
      <w:r w:rsidRPr="000B450F">
        <w:rPr>
          <w:rFonts w:cs="Times New Roman" w:eastAsia="Calibri" w:hAnsi="Times New Roman" w:ascii="Times New Roman"/>
          <w:sz w:val="24"/>
        </w:rPr>
        <w:t>č</w:t>
      </w: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ki</w:t>
      </w:r>
      <w:r w:rsidRPr="000B450F">
        <w:rPr>
          <w:rFonts w:cs="Times New Roman" w:eastAsia="Calibri" w:hAnsi="Times New Roman" w:ascii="Times New Roman"/>
          <w:sz w:val="24"/>
        </w:rPr>
        <w:t xml:space="preserve"> </w:t>
      </w: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sud</w:t>
      </w:r>
      <w:r w:rsidRPr="000B450F">
        <w:rPr>
          <w:rFonts w:cs="Times New Roman" w:eastAsia="Calibri" w:hAnsi="Times New Roman" w:ascii="Times New Roman"/>
          <w:sz w:val="24"/>
        </w:rPr>
        <w:t xml:space="preserve"> ___</w:t>
      </w:r>
      <w:r w:rsidRPr="000B450F">
        <w:rPr>
          <w:rFonts w:cs="Times New Roman" w:eastAsia="Calibri" w:hAnsi="Times New Roman" w:ascii="Times New Roman"/>
          <w:sz w:val="24"/>
          <w:u w:val="single"/>
        </w:rPr>
        <w:t>Trgovački sud u Zagrebu</w:t>
      </w:r>
      <w:r w:rsidRPr="000B450F">
        <w:rPr>
          <w:rFonts w:cs="Times New Roman" w:eastAsia="Calibri" w:hAnsi="Times New Roman" w:ascii="Times New Roman"/>
          <w:sz w:val="24"/>
        </w:rPr>
        <w:t>__________________</w:t>
      </w:r>
    </w:p>
    <w:p w:rsidRDefault="000B450F" w:rsidP="000B450F" w:rsidR="000B450F" w:rsidRPr="000B450F">
      <w:pPr>
        <w:spacing w:lineRule="auto" w:line="240" w:after="80"/>
        <w:jc w:val="both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Poslovni broj spisa ___7</w:t>
      </w:r>
      <w:r w:rsidRPr="000B450F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St-3122/2016</w:t>
      </w: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____________________________</w:t>
      </w:r>
    </w:p>
    <w:p w:rsidRDefault="000B450F" w:rsidP="000B450F" w:rsidR="000B450F" w:rsidRPr="000B450F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Dužnik (ime i prezime / tvrtka ili naziv, OIB, adresa / sjedište) __</w:t>
      </w:r>
      <w:r w:rsidRPr="000B450F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MTKT-PROJEKT d.o.o. za trgovinu i građenje u stečaju, Vladimira Nazora 9, 10370 Dugo Selo, OIB:57060064605.                       </w:t>
      </w:r>
    </w:p>
    <w:p w:rsidRDefault="000B450F" w:rsidP="000B450F" w:rsidR="000B450F" w:rsidRPr="000B450F">
      <w:pPr>
        <w:spacing w:lineRule="auto" w:line="240" w:after="80"/>
        <w:jc w:val="center"/>
        <w:rPr>
          <w:rFonts w:cs="Times New Roman" w:eastAsia="Calibri" w:hAnsi="Times New Roman" w:ascii="Times New Roman"/>
          <w:sz w:val="24"/>
          <w:szCs w:val="24"/>
          <w:lang w:val="pl-PL"/>
        </w:rPr>
      </w:pPr>
    </w:p>
    <w:p w:rsidRDefault="000B450F" w:rsidP="000B450F" w:rsidR="000B450F" w:rsidRPr="000B450F">
      <w:pPr>
        <w:spacing w:lineRule="auto" w:line="240" w:after="80"/>
        <w:rPr>
          <w:rFonts w:cs="Times New Roman" w:eastAsia="Calibri" w:hAnsi="Times New Roman" w:ascii="Times New Roman"/>
          <w:sz w:val="24"/>
          <w:szCs w:val="24"/>
          <w:lang w:val="pl-PL"/>
        </w:rPr>
      </w:pP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I.  TIJEK STEČAJNOGA POSTUPKA U RAZDOBLJU OD__</w:t>
      </w:r>
      <w:r w:rsidR="0033138D">
        <w:rPr>
          <w:rFonts w:cs="Times New Roman" w:eastAsia="Calibri" w:hAnsi="Times New Roman" w:ascii="Times New Roman"/>
          <w:sz w:val="24"/>
          <w:szCs w:val="24"/>
          <w:lang w:val="pl-PL"/>
        </w:rPr>
        <w:t>1</w:t>
      </w:r>
      <w:r w:rsidRPr="000B450F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.</w:t>
      </w:r>
      <w:r w:rsidR="0033138D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veljače</w:t>
      </w: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 xml:space="preserve"> DO_</w:t>
      </w:r>
      <w:r w:rsidRPr="000B450F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1.</w:t>
      </w:r>
      <w:r w:rsidR="0033138D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</w:t>
      </w:r>
      <w:r w:rsidRPr="000B450F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s</w:t>
      </w:r>
      <w:r w:rsidR="0033138D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>vibnja</w:t>
      </w:r>
      <w:r w:rsidRPr="000B450F">
        <w:rPr>
          <w:rFonts w:cs="Times New Roman" w:eastAsia="Calibri" w:hAnsi="Times New Roman" w:ascii="Times New Roman"/>
          <w:sz w:val="24"/>
          <w:szCs w:val="24"/>
          <w:u w:val="single"/>
          <w:lang w:val="pl-PL"/>
        </w:rPr>
        <w:t xml:space="preserve"> 2018.god.</w:t>
      </w:r>
      <w:r w:rsidRPr="000B450F">
        <w:rPr>
          <w:rFonts w:cs="Times New Roman" w:eastAsia="Calibri" w:hAnsi="Times New Roman" w:ascii="Times New Roman"/>
          <w:sz w:val="24"/>
          <w:szCs w:val="24"/>
          <w:lang w:val="pl-PL"/>
        </w:rPr>
        <w:t>__________</w:t>
      </w:r>
    </w:p>
    <w:p w:rsidRDefault="00BB3B79" w:rsidP="00BB3B79" w:rsidR="00BB3B79" w:rsidRPr="00BB3B79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BB3B79" w:rsidP="00BB3B79" w:rsidR="00BB3B79" w:rsidRPr="00BB3B79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BB3B79">
        <w:rPr>
          <w:rFonts w:cs="Arial" w:eastAsia="Calibri" w:hAnsi="Arial" w:ascii="Arial"/>
          <w:sz w:val="24"/>
          <w:szCs w:val="24"/>
          <w:lang w:val="pl-PL"/>
        </w:rPr>
        <w:t>U proteklom razdoblju obavljene su sljedeće radnje:</w:t>
      </w:r>
    </w:p>
    <w:p w:rsidRDefault="00747FB3" w:rsidP="008F00E9" w:rsidR="00BB3B79">
      <w:pPr>
        <w:pStyle w:val="Odlomakpopisa"/>
        <w:numPr>
          <w:ilvl w:val="0"/>
          <w:numId w:val="5"/>
        </w:numPr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8F00E9">
        <w:rPr>
          <w:rFonts w:cs="Arial" w:eastAsia="Times New Roman" w:hAnsi="Arial" w:ascii="Arial"/>
          <w:sz w:val="24"/>
          <w:szCs w:val="24"/>
          <w:lang w:eastAsia="hr-HR"/>
        </w:rPr>
        <w:t xml:space="preserve">Od odvjetnika Domagoja Malnara iz Odvjetničkog društva Borić &amp; partneri, zaprimio punomoć za zastupanje i dokumentaciju </w:t>
      </w:r>
      <w:r w:rsidRPr="008F00E9">
        <w:rPr>
          <w:rFonts w:cs="Arial" w:hAnsi="Arial" w:ascii="Arial"/>
          <w:bCs/>
          <w:sz w:val="24"/>
          <w:szCs w:val="24"/>
        </w:rPr>
        <w:t>RAIFFEISENBANK NESTELBACH-ST.MAREIN-LASSNITZHÖHE EGEN, OIB:07399269485, DORFPLATZ 2, 8302 NESTELBACH BEI GRAZ, STEIERMARK</w:t>
      </w:r>
      <w:r w:rsidRPr="008F00E9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="008F00E9" w:rsidRPr="008F00E9">
        <w:rPr>
          <w:rFonts w:cs="Arial" w:eastAsia="Times New Roman" w:hAnsi="Arial" w:ascii="Arial"/>
          <w:sz w:val="24"/>
          <w:szCs w:val="24"/>
          <w:lang w:eastAsia="hr-HR"/>
        </w:rPr>
        <w:t>iz koje je vidljivo stanje kredita</w:t>
      </w:r>
      <w:r w:rsidR="008F00E9">
        <w:rPr>
          <w:rFonts w:cs="Arial" w:eastAsia="Times New Roman" w:hAnsi="Arial" w:ascii="Arial"/>
          <w:sz w:val="24"/>
          <w:szCs w:val="24"/>
          <w:lang w:eastAsia="hr-HR"/>
        </w:rPr>
        <w:t>, odnosno da dugovanje po kreditu na dan 24.siječnja 2018.godine iznosi 14.649,39 €,</w:t>
      </w:r>
    </w:p>
    <w:p w:rsidRDefault="008F00E9" w:rsidP="008F00E9" w:rsidR="008F00E9">
      <w:pPr>
        <w:pStyle w:val="Odlomakpopisa"/>
        <w:numPr>
          <w:ilvl w:val="0"/>
          <w:numId w:val="5"/>
        </w:numPr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Zaključio ugovor o zakupu poslovnog prostora s TAEKWONDO KLUBOM „DUGO SELO“ do prodaje objekta, a najdulje na rok od 6 mjeseci,</w:t>
      </w:r>
    </w:p>
    <w:p w:rsidRDefault="008F00E9" w:rsidP="008F00E9" w:rsidR="008F00E9">
      <w:pPr>
        <w:pStyle w:val="Odlomakpopisa"/>
        <w:numPr>
          <w:ilvl w:val="0"/>
          <w:numId w:val="5"/>
        </w:numPr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Angažirao sudskog vještaka za graditeljstvo, koji je procijenio vrijednost nekretnina,</w:t>
      </w:r>
    </w:p>
    <w:p w:rsidRDefault="008F00E9" w:rsidP="008F00E9" w:rsidR="008F00E9">
      <w:pPr>
        <w:pStyle w:val="Odlomakpopisa"/>
        <w:numPr>
          <w:ilvl w:val="0"/>
          <w:numId w:val="5"/>
        </w:numPr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Zaprimio obavijest o izlučnom pravu za nekretninu E-25, od punomoćnika izlučnog vjerovnika Elene Tejane Novotel, te obavijest dostavio Sudu,</w:t>
      </w:r>
    </w:p>
    <w:p w:rsidRDefault="008F00E9" w:rsidP="008F00E9" w:rsidR="008F00E9" w:rsidRPr="008F00E9">
      <w:pPr>
        <w:pStyle w:val="Odlomakpopisa"/>
        <w:numPr>
          <w:ilvl w:val="0"/>
          <w:numId w:val="5"/>
        </w:numPr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Po procjeni vrijednosti nekretnina, Sudu dostavio prijedlog za sazivanje ročišta radi određivanja </w:t>
      </w:r>
      <w:r w:rsidR="00C774ED">
        <w:rPr>
          <w:rFonts w:cs="Arial" w:eastAsia="Times New Roman" w:hAnsi="Arial" w:ascii="Arial"/>
          <w:sz w:val="24"/>
          <w:szCs w:val="24"/>
          <w:lang w:eastAsia="hr-HR"/>
        </w:rPr>
        <w:t>vrijednosti nekretnina u vlasništvu stečajnog dužnika na kojima postoji založno pravo.</w:t>
      </w:r>
    </w:p>
    <w:p w:rsidRDefault="00BB3B79" w:rsidP="00BB3B79" w:rsidR="00BB3B79" w:rsidRPr="00BB3B79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BB3B79" w:rsidP="00BB3B79" w:rsidR="00BB3B79" w:rsidRPr="00BB3B79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BB3B79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C774ED" w:rsidP="00C774ED" w:rsidR="00C774ED" w:rsidRPr="00C774ED">
      <w:pPr>
        <w:spacing w:lineRule="auto" w:line="240" w:after="0"/>
        <w:ind w:firstLine="708"/>
        <w:rPr>
          <w:rFonts w:cs="Arial" w:eastAsia="Calibri" w:hAnsi="Arial" w:ascii="Arial"/>
          <w:sz w:val="24"/>
          <w:szCs w:val="24"/>
        </w:rPr>
      </w:pPr>
      <w:r w:rsidRPr="00C774ED">
        <w:rPr>
          <w:rFonts w:cs="Arial" w:eastAsia="Calibri" w:hAnsi="Arial" w:ascii="Arial"/>
          <w:sz w:val="24"/>
          <w:szCs w:val="24"/>
        </w:rPr>
        <w:t>Nekretnine</w:t>
      </w:r>
    </w:p>
    <w:p w:rsidRDefault="00C774ED" w:rsidP="00C774ED" w:rsidR="00C774ED" w:rsidRPr="00C774ED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C774ED">
        <w:rPr>
          <w:rFonts w:cs="Times New Roman" w:eastAsia="Times New Roman" w:hAnsi="Arial" w:ascii="Arial"/>
          <w:sz w:val="24"/>
          <w:szCs w:val="28"/>
          <w:lang w:eastAsia="hr-HR"/>
        </w:rPr>
        <w:t>Prema pribavljenoj dokumentaciji ovaj stečajni dužnik posjeduje sljedeće  nekretnine:</w:t>
      </w:r>
    </w:p>
    <w:p w:rsidRDefault="00C774ED" w:rsidP="00C774ED" w:rsidR="00C774ED" w:rsidRPr="00C774ED">
      <w:pPr>
        <w:spacing w:lineRule="auto" w:line="240" w:after="0"/>
        <w:ind w:firstLine="708"/>
        <w:rPr>
          <w:rFonts w:cs="Arial" w:eastAsia="Times New Roman" w:hAnsi="Arial" w:ascii="Arial"/>
          <w:sz w:val="24"/>
          <w:szCs w:val="28"/>
          <w:lang w:eastAsia="hr-HR"/>
        </w:rPr>
      </w:pPr>
      <w:r w:rsidRPr="00C774ED">
        <w:rPr>
          <w:rFonts w:cs="Times New Roman" w:eastAsia="Times New Roman" w:hAnsi="Arial" w:ascii="Arial"/>
          <w:sz w:val="24"/>
          <w:szCs w:val="28"/>
          <w:lang w:eastAsia="hr-HR"/>
        </w:rPr>
        <w:t>Upisano u zemljišne knjige Općinskog građanskog suda u Zagrebu, Zemljišnoknjižni odjel Dugo Selo, k.o. Dugo Selo II, zk.ul.2567, k.č.866/2, zgrada mješovite uporabe  br. 1a, 1b i 1c Ulica Josipa Predavca površine 407m</w:t>
      </w:r>
      <w:r w:rsidRPr="00C774ED">
        <w:rPr>
          <w:rFonts w:cs="Arial" w:eastAsia="Times New Roman" w:hAnsi="Arial" w:ascii="Arial"/>
          <w:sz w:val="24"/>
          <w:szCs w:val="28"/>
          <w:lang w:eastAsia="hr-HR"/>
        </w:rPr>
        <w:t>²</w:t>
      </w:r>
      <w:r w:rsidRPr="00C774ED">
        <w:rPr>
          <w:rFonts w:cs="Times New Roman" w:eastAsia="Times New Roman" w:hAnsi="Arial" w:ascii="Arial"/>
          <w:sz w:val="24"/>
          <w:szCs w:val="28"/>
          <w:lang w:eastAsia="hr-HR"/>
        </w:rPr>
        <w:t xml:space="preserve"> i dvorište Ulica Josipa Predavca površine 536 m</w:t>
      </w:r>
      <w:r w:rsidRPr="00C774ED">
        <w:rPr>
          <w:rFonts w:cs="Arial" w:eastAsia="Times New Roman" w:hAnsi="Arial" w:ascii="Arial"/>
          <w:sz w:val="24"/>
          <w:szCs w:val="28"/>
          <w:lang w:eastAsia="hr-HR"/>
        </w:rPr>
        <w:t>²:</w:t>
      </w:r>
    </w:p>
    <w:p w:rsidRDefault="00C774ED" w:rsidP="00C774ED" w:rsidR="00C774ED" w:rsidRPr="00C774ED">
      <w:pPr>
        <w:spacing w:lineRule="auto" w:line="240" w:after="0"/>
        <w:ind w:firstLine="708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1. Suvlasnički dio: 142/10000 ETAŽNO VLASNIŠTVO (E-1) povezano s vlasništvom posebnog dijela - parkirališno mjesto oznake PGM1 u podrumu podne površine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14,50 m2.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2. Suvlasnički dio: 132/10000 ETAŽNO VLASNIŠTVO (E-2) povezano s vlasništvom posebnog dijela - parkirališno mjesto oznake PGM2 u podrumu podne površine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13,48 m2.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3. Suvlasnički dio: 127/10000 ETAŽNO VLASNIŠTVO (E-3) povezano s vlasništvom posebnog dijela - parkirališno mjesto oznake PGM3 u podrumu podne površine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12,88 m2.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4. Suvlasnički dio: 125/10000 ETAŽNO VLASNIŠTVO (E-4) povezano s vlasništvom posebnog dijela - parkirališno mjesto oznake PGM4 u podrumu podne površine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12,76 m2.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5. Suvlasnički dio: 119/10000 ETAŽNO VLASNIŠTVO (E-5) povezano s vlasništvom posebnog dijela - parkirališno mjesto oznake PGM5 u podrumu podne površine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12,13 m2.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6. Suvlasnički dio: 113/10000 ETAŽNO VLASNIŠTVO (E-6) povezano s vlasništvom posebnog dijela - parkirališno mjesto oznake PGM6 u podrumu podne površine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11,50 m2.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7. Suvlasnički dio: 117/10000 ETAŽNO VLASNIŠTVO (E-7) povezano s vlasništvom posebnog dijela - parkirališno mjesto oznake PGM7 u podrumu podne površine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11,97 m2.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8. Suvlasnički dio: 113/10000 ETAŽNO VLASNIŠTVO (E-8) povezano s vlasništvom posebnog dijela - parkirališno mjesto oznake PGM8 u podrumu podne površine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11,53 m2.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9. Suvlasnički dio: 118/10000 ETAŽNO VLASNIŠTVO (E-9) povezano s vlasništvom posebnog dijela - parkirališno mjesto oznake PGM9 u podrumu podne površine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12,00 m2.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10. Suvlasnički dio: 125/10000 ETAŽNO VLASNIŠTVO (E-10) povezano s vlasništvom posebnog dijela - parkirališno mjesto oznake PGM10 u podrumu podne površine 12,72 m2.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11. Suvlasnički dio: 118/10000 ETAŽNO VLASNIŠTVO (E-11) povezano s vlasništvom posebnog dijela - parkirališno mjesto oznake PGM11 u podrumu podne površine 12,00 m2.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12. Suvlasnički dio: 118/10000 ETAŽNO VLASNIŠTVO (E-12) povezano s vlasništvom posebnog dijela - parkirališno mjesto oznake PGM12 u podrumu podne površine 12,00 m2.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13. Suvlasnički dio: 135/10000 ETAŽNO VLASNIŠTVO (E-13) povezano s vlasništvom posebnog dijela - parkirališno mjesto oznake PGM13 u podrumu podne površine 13,81 m2.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14. Suvlasnički dio: 1622/10000 ETAŽNO VLASNIŠTVO (E-14) povezano s vlasništvom posebnog dijela - poslovni prostor bez namjene oznake PP1 u prizemlju podne površine 166,11 m2.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lastRenderedPageBreak/>
        <w:t>15. Suvlasnički dio: 1018/10000 ETAŽNO VLASNIŠTVO (E-15) povezano s vlasništvom posebnog dijela - poslovni prostor bez namjene oznake PP2 u prizemlju podne površine 104,03 m2.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25. Suvlasnički dio: 519/10000 ETAŽNO VLASNIŠTVO (E-25) povezano s vlasništvom posebnog dijela - stan 10 oznake ST-10 u potkrovlju podne površine 53,07 m2, koji se sastoji od predsoblja, sanitarnog čvora, dvije spavaonice i kuhinje s blagavaonicom i dnevnog boravka, te pripadak stanu logga podne površine 3,11 m2.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Arial" w:hAnsi="Arial" w:ascii="Arial"/>
          <w:bCs/>
          <w:sz w:val="24"/>
          <w:szCs w:val="24"/>
        </w:rPr>
        <w:t>30. Suvlasnički dio: 359/10000 ETAŽNO VLASNIŠTVO (E-30) povezano s vlasništvom posebnog dijela - stan 15 oznake ST-15 u potkrovlju podne površine 36,68 m2, koji se sastoji od predsoblja, sanitarnog čvora, spavaonice i kuhinje s blagavaonicom i dnevnog boravka.</w:t>
      </w:r>
    </w:p>
    <w:p w:rsidRDefault="00C774ED" w:rsidP="00C774ED" w:rsidR="00C774ED" w:rsidRPr="00C774ED">
      <w:pPr>
        <w:spacing w:lineRule="auto" w:line="240" w:after="0"/>
        <w:rPr>
          <w:rFonts w:cs="Times New Roman" w:eastAsia="Times New Roman" w:hAnsi="Arial" w:ascii="Arial"/>
          <w:b/>
          <w:sz w:val="24"/>
          <w:szCs w:val="28"/>
          <w:lang w:eastAsia="hr-HR"/>
        </w:rPr>
      </w:pPr>
    </w:p>
    <w:p w:rsidRDefault="00C774ED" w:rsidP="00C774ED" w:rsidR="00C774ED" w:rsidRPr="00C774E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C774ED">
        <w:rPr>
          <w:rFonts w:cs="Times New Roman" w:eastAsia="Times New Roman" w:hAnsi="Arial" w:ascii="Arial"/>
          <w:sz w:val="24"/>
          <w:szCs w:val="28"/>
          <w:lang w:eastAsia="hr-HR"/>
        </w:rPr>
        <w:t>Na svim sulasničkim dijelovima zabilježeno je pravo zaloga:</w:t>
      </w:r>
    </w:p>
    <w:p w:rsidRDefault="00C774ED" w:rsidP="00C774ED" w:rsidR="00C774ED" w:rsidRPr="00C774E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sz w:val="24"/>
          <w:szCs w:val="24"/>
        </w:rPr>
      </w:pPr>
      <w:r w:rsidRPr="00C774ED">
        <w:rPr>
          <w:rFonts w:cs="Arial" w:hAnsi="Arial" w:ascii="Arial"/>
          <w:sz w:val="24"/>
          <w:szCs w:val="24"/>
        </w:rPr>
        <w:t>Na temelju Očitovanja od 16. prosinca 2009.g. sastavljenog po Javnom bilježniku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sz w:val="24"/>
          <w:szCs w:val="24"/>
        </w:rPr>
      </w:pPr>
      <w:r w:rsidRPr="00C774ED">
        <w:rPr>
          <w:rFonts w:cs="Arial" w:hAnsi="Arial" w:ascii="Arial"/>
          <w:sz w:val="24"/>
          <w:szCs w:val="24"/>
        </w:rPr>
        <w:t>Tomislavu Matijević iz Zagreba, Ilica 191 A, posl. broj: OU-331/09 i Ugovora o kreditu, Račun broj: 800.227 od 30. studenoga 2009.g., uknjiženo je pravo zaloga na nekretnine u A za jednokratno iskoristiv kredit u iznosu od 250.000,00 EUR, s kamatom i ostalim uvjetima prema Ugovoru, sve za korist: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/>
          <w:bCs/>
          <w:sz w:val="24"/>
          <w:szCs w:val="24"/>
        </w:rPr>
      </w:pPr>
      <w:r w:rsidRPr="00C774ED">
        <w:rPr>
          <w:rFonts w:cs="Arial" w:hAnsi="Arial" w:ascii="Arial"/>
          <w:b/>
          <w:bCs/>
          <w:sz w:val="24"/>
          <w:szCs w:val="24"/>
        </w:rPr>
        <w:t>RAIFFEISENBANK NESTELBACH-ST.MAREIN-LASSNITZHÖHE EGEN, OIB: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/>
          <w:bCs/>
          <w:sz w:val="24"/>
          <w:szCs w:val="24"/>
        </w:rPr>
      </w:pPr>
      <w:r w:rsidRPr="00C774ED">
        <w:rPr>
          <w:rFonts w:cs="Arial" w:hAnsi="Arial" w:ascii="Arial"/>
          <w:b/>
          <w:bCs/>
          <w:sz w:val="24"/>
          <w:szCs w:val="24"/>
        </w:rPr>
        <w:t>07399269485, DORFPLATZ 2, 8302 NESTELBACH BEI GRAZ, STEIERMARK</w:t>
      </w:r>
    </w:p>
    <w:p w:rsidRDefault="00C774ED" w:rsidP="00C774ED" w:rsidR="00C774ED" w:rsidRPr="00C774E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C774ED" w:rsidP="00C774ED" w:rsidR="00C774ED" w:rsidRPr="00C774E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C774ED">
        <w:rPr>
          <w:rFonts w:cs="Times New Roman" w:eastAsia="Times New Roman" w:hAnsi="Arial" w:ascii="Arial"/>
          <w:sz w:val="24"/>
          <w:szCs w:val="28"/>
          <w:lang w:eastAsia="hr-HR"/>
        </w:rPr>
        <w:t xml:space="preserve">Na sulasničkim dijelovima E-14 i E-15 kao drugoupisani razlučni vjerovnik, zabilježeno je pravo zaloga: </w:t>
      </w:r>
    </w:p>
    <w:p w:rsidRDefault="00C774ED" w:rsidP="00C774ED" w:rsidR="00C774ED" w:rsidRPr="00C774E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sz w:val="24"/>
          <w:szCs w:val="24"/>
        </w:rPr>
      </w:pPr>
      <w:r w:rsidRPr="00C774ED">
        <w:rPr>
          <w:rFonts w:cs="Arial" w:hAnsi="Arial" w:ascii="Arial"/>
          <w:sz w:val="24"/>
          <w:szCs w:val="24"/>
        </w:rPr>
        <w:t>Na temelju rješenja Općinskog suda u Sesvetama o osiguranju prisilnom uknjižbom</w:t>
      </w:r>
    </w:p>
    <w:p w:rsidRDefault="00C774ED" w:rsidP="00C774ED" w:rsidR="00C774ED" w:rsidRPr="00C774ED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sz w:val="24"/>
          <w:szCs w:val="24"/>
        </w:rPr>
      </w:pPr>
      <w:r w:rsidRPr="00C774ED">
        <w:rPr>
          <w:rFonts w:cs="Arial" w:hAnsi="Arial" w:ascii="Arial"/>
          <w:sz w:val="24"/>
          <w:szCs w:val="24"/>
        </w:rPr>
        <w:t>založnog prava br. Ovr-1089/14 od 24. studeni 2014. godine, uknjiženo je pravo zaloga radi osiguranja novčane tražbine s osnova poreznog duga u iznosu od 109.688,32 kn (glavnica 103.396,86 kn i kamate 6.291,46 kn) sa zateznim kamatama koje na glavnicu teku od 25. travnja 2014. godine do isplate po po stopi koja se za svako polugodište određuje uvećanjem eskontne stope HNB-a koja je vrijedila zadnjeg dana polugodištakoje je prethodilo tekućem polugodištu za pet postotnih poena, za korist predlagateljaosiguranja:</w:t>
      </w:r>
    </w:p>
    <w:p w:rsidRDefault="00C774ED" w:rsidP="00C774ED" w:rsidR="00C774ED" w:rsidRPr="00C774ED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 w:rsidRPr="00C774ED">
        <w:rPr>
          <w:rFonts w:cs="Arial" w:hAnsi="Arial" w:ascii="Arial"/>
          <w:b/>
          <w:bCs/>
          <w:sz w:val="24"/>
          <w:szCs w:val="24"/>
        </w:rPr>
        <w:t>REPUBLIKA HRVATSKA, OIB: 52634238587</w:t>
      </w:r>
    </w:p>
    <w:p w:rsidRDefault="00C774ED" w:rsidP="00C774ED" w:rsidR="00C774ED" w:rsidRPr="00C774E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C774ED" w:rsidP="00C774ED" w:rsidR="00C774E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 w:rsidRPr="00C774ED">
        <w:rPr>
          <w:rFonts w:cs="Times New Roman" w:eastAsia="Times New Roman" w:hAnsi="Arial" w:ascii="Arial"/>
          <w:sz w:val="24"/>
          <w:szCs w:val="28"/>
          <w:lang w:eastAsia="hr-HR"/>
        </w:rPr>
        <w:t xml:space="preserve">Nekretnine E-1 do E-13 (parkirališna mjesta) u podrumu, sada su u naravi pretvorena u dvoranu, jer su ulazna vrata zazidana, a u podrumu je napravljena dvorana s podlogom za trening 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>taekwondoaša</w:t>
      </w:r>
      <w:r w:rsidRPr="00C774ED">
        <w:rPr>
          <w:rFonts w:cs="Times New Roman" w:eastAsia="Times New Roman" w:hAnsi="Arial" w:ascii="Arial"/>
          <w:sz w:val="24"/>
          <w:szCs w:val="28"/>
          <w:lang w:eastAsia="hr-HR"/>
        </w:rPr>
        <w:t>.</w:t>
      </w: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 </w:t>
      </w:r>
    </w:p>
    <w:p w:rsidRDefault="00C774ED" w:rsidP="00C774ED" w:rsidR="00C774ED" w:rsidRPr="00C774ED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Radi smanjenja troškova stečajnog postupka, navedeni prostor je iznajmljen </w:t>
      </w:r>
      <w:r>
        <w:rPr>
          <w:rFonts w:cs="Arial" w:eastAsia="Times New Roman" w:hAnsi="Arial" w:ascii="Arial"/>
          <w:sz w:val="24"/>
          <w:szCs w:val="24"/>
          <w:lang w:eastAsia="hr-HR"/>
        </w:rPr>
        <w:t>TAEKWONDO KLUBU „DUGO SELO“ do prodaje objekta, a najdulje na rok od 6 mjeseci, za iznos 2.000,00 kn mjesečno s PDV-om.</w:t>
      </w:r>
    </w:p>
    <w:p w:rsidRDefault="00FF2279" w:rsidP="00FF2279" w:rsidR="00FF2279" w:rsidRPr="00FF2279">
      <w:pPr>
        <w:spacing w:lineRule="auto" w:line="240" w:after="0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Times New Roman" w:eastAsia="Times New Roman" w:hAnsi="Arial" w:ascii="Arial"/>
          <w:sz w:val="24"/>
          <w:szCs w:val="28"/>
          <w:lang w:eastAsia="hr-HR"/>
        </w:rPr>
        <w:t xml:space="preserve">Kako se u navedeni prostor </w:t>
      </w:r>
      <w:r w:rsidRPr="00FF2279">
        <w:rPr>
          <w:rFonts w:cs="Times New Roman" w:eastAsia="Times New Roman" w:hAnsi="Arial" w:ascii="Arial"/>
          <w:sz w:val="24"/>
          <w:szCs w:val="24"/>
          <w:lang w:eastAsia="hr-HR"/>
        </w:rPr>
        <w:t xml:space="preserve">sada ulazi stepenicama iz poslovnog prostora 1  </w:t>
      </w:r>
      <w:r>
        <w:rPr>
          <w:rFonts w:cs="Times New Roman" w:eastAsia="Times New Roman" w:hAnsi="Arial" w:ascii="Arial"/>
          <w:sz w:val="24"/>
          <w:szCs w:val="24"/>
          <w:lang w:eastAsia="hr-HR"/>
        </w:rPr>
        <w:t xml:space="preserve">(PP1), odnosno iz E-14, stečajni upravitelj </w:t>
      </w:r>
      <w:r w:rsidRPr="00FF2279">
        <w:rPr>
          <w:rFonts w:cs="Arial" w:eastAsia="Times New Roman" w:hAnsi="Arial" w:ascii="Arial"/>
          <w:sz w:val="24"/>
          <w:szCs w:val="24"/>
          <w:lang w:eastAsia="hr-HR"/>
        </w:rPr>
        <w:t>predl</w:t>
      </w:r>
      <w:r>
        <w:rPr>
          <w:rFonts w:cs="Arial" w:eastAsia="Times New Roman" w:hAnsi="Arial" w:ascii="Arial"/>
          <w:sz w:val="24"/>
          <w:szCs w:val="24"/>
          <w:lang w:eastAsia="hr-HR"/>
        </w:rPr>
        <w:t>ožio je</w:t>
      </w:r>
      <w:r w:rsidRPr="00FF2279">
        <w:rPr>
          <w:rFonts w:cs="Arial" w:eastAsia="Times New Roman" w:hAnsi="Arial" w:ascii="Arial"/>
          <w:sz w:val="24"/>
          <w:szCs w:val="24"/>
          <w:lang w:eastAsia="hr-HR"/>
        </w:rPr>
        <w:t xml:space="preserve"> unovčenje nekretnina od E-1 do </w:t>
      </w:r>
      <w:r w:rsidRPr="00FF2279">
        <w:rPr>
          <w:rFonts w:cs="Arial" w:eastAsia="Times New Roman" w:hAnsi="Arial" w:ascii="Arial"/>
          <w:sz w:val="24"/>
          <w:szCs w:val="24"/>
          <w:lang w:eastAsia="hr-HR"/>
        </w:rPr>
        <w:br/>
        <w:t>E-14, kao jedne cjeline, po procijenjenoj vrijednosti sudskog vještaka 292.100,00 €, što iznosi 2.172.078,68 kn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, na što se plaća </w:t>
      </w:r>
      <w:r w:rsidRPr="00FF2279">
        <w:rPr>
          <w:rFonts w:cs="Arial" w:eastAsia="Times New Roman" w:hAnsi="Arial" w:ascii="Arial"/>
          <w:sz w:val="24"/>
          <w:szCs w:val="24"/>
          <w:lang w:eastAsia="hr-HR"/>
        </w:rPr>
        <w:t>PDV</w:t>
      </w:r>
      <w:r>
        <w:rPr>
          <w:rFonts w:cs="Arial" w:eastAsia="Times New Roman" w:hAnsi="Arial" w:ascii="Arial"/>
          <w:sz w:val="24"/>
          <w:szCs w:val="24"/>
          <w:lang w:eastAsia="hr-HR"/>
        </w:rPr>
        <w:t>, pa prema navedenome</w:t>
      </w:r>
      <w:r w:rsidRPr="00FF2279">
        <w:rPr>
          <w:rFonts w:cs="Arial" w:eastAsia="Times New Roman" w:hAnsi="Arial" w:ascii="Arial"/>
          <w:sz w:val="24"/>
          <w:szCs w:val="24"/>
          <w:lang w:eastAsia="hr-HR"/>
        </w:rPr>
        <w:t>, procijenjena vrijednost nekretnina od E-1 do E-14, kao jedne cjeline, s uključenim PDV-om iznosi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  <w:r w:rsidRPr="00FF2279">
        <w:rPr>
          <w:rFonts w:cs="Arial" w:eastAsia="Times New Roman" w:hAnsi="Arial" w:ascii="Arial"/>
          <w:b/>
          <w:sz w:val="24"/>
          <w:szCs w:val="24"/>
          <w:lang w:eastAsia="hr-HR"/>
        </w:rPr>
        <w:t>2.715.098,35 kn</w:t>
      </w:r>
      <w:r w:rsidRPr="00FF2279">
        <w:rPr>
          <w:rFonts w:cs="Arial" w:eastAsia="Times New Roman" w:hAnsi="Arial" w:ascii="Arial"/>
          <w:sz w:val="24"/>
          <w:szCs w:val="24"/>
          <w:lang w:eastAsia="hr-HR"/>
        </w:rPr>
        <w:t>.</w:t>
      </w:r>
    </w:p>
    <w:p w:rsidRDefault="00FF2279" w:rsidP="00C774ED" w:rsidR="00FF2279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FF2279" w:rsidP="00FF2279" w:rsidR="00FF2279" w:rsidRPr="00FF2279">
      <w:pPr>
        <w:autoSpaceDE w:val="false"/>
        <w:autoSpaceDN w:val="false"/>
        <w:adjustRightInd w:val="false"/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FF2279">
        <w:rPr>
          <w:rFonts w:cs="Arial" w:hAnsi="Arial" w:ascii="Arial"/>
          <w:bCs/>
          <w:sz w:val="24"/>
          <w:szCs w:val="24"/>
        </w:rPr>
        <w:lastRenderedPageBreak/>
        <w:t>Nekretnina (E-15) povezano s vlasništvom posebnog dijela - poslovni prostor bez namjene oznake PP2 u prizemlju podne površine 104,03 m2, procijenjena je na iznos 88.450,00 €, što iznosi 657.721,18 kn, te pripadajući iznos PDV-a 164.430,30 kn.</w:t>
      </w:r>
    </w:p>
    <w:p w:rsidRDefault="00FF2279" w:rsidP="00FF2279" w:rsidR="00FF2279" w:rsidRPr="00FF2279">
      <w:pPr>
        <w:spacing w:lineRule="auto" w:line="240" w:after="0"/>
        <w:rPr>
          <w:rFonts w:cs="Arial" w:hAnsi="Arial" w:ascii="Arial"/>
          <w:bCs/>
          <w:sz w:val="24"/>
          <w:szCs w:val="24"/>
        </w:rPr>
      </w:pPr>
      <w:r w:rsidRPr="00FF2279">
        <w:rPr>
          <w:rFonts w:cs="Arial" w:eastAsia="Times New Roman" w:hAnsi="Arial" w:ascii="Arial"/>
          <w:sz w:val="24"/>
          <w:szCs w:val="24"/>
          <w:lang w:eastAsia="hr-HR"/>
        </w:rPr>
        <w:t>Dakle, procijenjena vrijednost nekretnine E-15, s uključenim PDV-om iznos</w:t>
      </w:r>
      <w:r w:rsidRPr="00FF2279">
        <w:rPr>
          <w:rFonts w:cs="Arial" w:eastAsia="Times New Roman" w:hAnsi="Arial" w:ascii="Arial"/>
          <w:b/>
          <w:sz w:val="24"/>
          <w:szCs w:val="24"/>
          <w:lang w:eastAsia="hr-HR"/>
        </w:rPr>
        <w:t xml:space="preserve">                                    822.151,48 kn</w:t>
      </w:r>
      <w:r>
        <w:rPr>
          <w:rFonts w:cs="Arial" w:eastAsia="Times New Roman" w:hAnsi="Arial" w:ascii="Arial"/>
          <w:b/>
          <w:sz w:val="24"/>
          <w:szCs w:val="24"/>
          <w:lang w:eastAsia="hr-HR"/>
        </w:rPr>
        <w:t>.</w:t>
      </w:r>
    </w:p>
    <w:p w:rsidRDefault="00FF2279" w:rsidP="00C774ED" w:rsidR="00FF2279">
      <w:pPr>
        <w:spacing w:lineRule="auto" w:line="240" w:after="0"/>
        <w:rPr>
          <w:rFonts w:cs="Times New Roman" w:eastAsia="Times New Roman" w:hAnsi="Arial" w:ascii="Arial"/>
          <w:sz w:val="24"/>
          <w:szCs w:val="28"/>
          <w:lang w:eastAsia="hr-HR"/>
        </w:rPr>
      </w:pPr>
    </w:p>
    <w:p w:rsidRDefault="00C774ED" w:rsidP="00C774ED" w:rsidR="00912B4A">
      <w:pPr>
        <w:spacing w:after="0"/>
        <w:rPr>
          <w:rFonts w:cs="Arial" w:hAnsi="Arial" w:ascii="Arial"/>
          <w:bCs/>
          <w:sz w:val="24"/>
          <w:szCs w:val="24"/>
        </w:rPr>
      </w:pPr>
      <w:r w:rsidRPr="00C774ED">
        <w:rPr>
          <w:rFonts w:cs="Times New Roman" w:eastAsia="Times New Roman" w:hAnsi="Arial" w:ascii="Arial"/>
          <w:sz w:val="24"/>
          <w:szCs w:val="28"/>
          <w:lang w:eastAsia="hr-HR"/>
        </w:rPr>
        <w:t xml:space="preserve">Za nekretninu </w:t>
      </w:r>
      <w:r w:rsidRPr="00C774ED">
        <w:rPr>
          <w:rFonts w:cs="Arial" w:hAnsi="Arial" w:ascii="Arial"/>
          <w:bCs/>
          <w:sz w:val="24"/>
          <w:szCs w:val="24"/>
        </w:rPr>
        <w:t>359/10000 ETAŽNO VLASNIŠTVO (E-30), dostavljen je izlučni zahtjev</w:t>
      </w:r>
      <w:r w:rsidR="00FF2279">
        <w:rPr>
          <w:rFonts w:cs="Arial" w:hAnsi="Arial" w:ascii="Arial"/>
          <w:bCs/>
          <w:sz w:val="24"/>
          <w:szCs w:val="24"/>
        </w:rPr>
        <w:t xml:space="preserve">, a uvidom u e-zemljišne knjige vidljivo je da je </w:t>
      </w:r>
      <w:r w:rsidR="00912B4A">
        <w:rPr>
          <w:rFonts w:cs="Arial" w:hAnsi="Arial" w:ascii="Arial"/>
          <w:bCs/>
          <w:sz w:val="24"/>
          <w:szCs w:val="24"/>
        </w:rPr>
        <w:t xml:space="preserve">izlučni vjerovnik, </w:t>
      </w:r>
      <w:r w:rsidR="00FF2279">
        <w:rPr>
          <w:rFonts w:cs="Arial" w:hAnsi="Arial" w:ascii="Arial"/>
          <w:bCs/>
          <w:sz w:val="24"/>
          <w:szCs w:val="24"/>
        </w:rPr>
        <w:t xml:space="preserve">Elena Tejana Novotel </w:t>
      </w:r>
      <w:r w:rsidR="00912B4A">
        <w:rPr>
          <w:rFonts w:cs="Arial" w:hAnsi="Arial" w:ascii="Arial"/>
          <w:bCs/>
          <w:sz w:val="24"/>
          <w:szCs w:val="24"/>
        </w:rPr>
        <w:t>već upisana u zemljišne knjige kao vlasnik.</w:t>
      </w:r>
    </w:p>
    <w:p w:rsidRDefault="00912B4A" w:rsidP="00C774ED" w:rsidR="00912B4A">
      <w:pPr>
        <w:spacing w:after="0"/>
        <w:rPr>
          <w:rFonts w:cs="Arial" w:hAnsi="Arial" w:ascii="Arial"/>
          <w:bCs/>
          <w:sz w:val="24"/>
          <w:szCs w:val="24"/>
        </w:rPr>
      </w:pPr>
    </w:p>
    <w:p w:rsidRDefault="00BB3B79" w:rsidP="00BB3B79" w:rsidR="00BB3B79" w:rsidRPr="00BB3B79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BB3B79">
        <w:rPr>
          <w:rFonts w:cs="Arial" w:eastAsia="Calibri" w:hAnsi="Arial" w:ascii="Arial"/>
          <w:sz w:val="24"/>
          <w:szCs w:val="24"/>
          <w:lang w:val="pl-PL"/>
        </w:rPr>
        <w:t xml:space="preserve">Financijsko izvješće o prihodima i </w:t>
      </w:r>
      <w:r w:rsidR="00912B4A">
        <w:rPr>
          <w:rFonts w:cs="Arial" w:eastAsia="Calibri" w:hAnsi="Arial" w:ascii="Arial"/>
          <w:sz w:val="24"/>
          <w:szCs w:val="24"/>
          <w:lang w:val="pl-PL"/>
        </w:rPr>
        <w:t>do sada plaćenim tr</w:t>
      </w:r>
      <w:r w:rsidRPr="00BB3B79">
        <w:rPr>
          <w:rFonts w:cs="Arial" w:eastAsia="Calibri" w:hAnsi="Arial" w:ascii="Arial"/>
          <w:sz w:val="24"/>
          <w:szCs w:val="24"/>
          <w:lang w:val="pl-PL"/>
        </w:rPr>
        <w:t>oškovima je u prilogu ovog izvješća.</w:t>
      </w:r>
    </w:p>
    <w:p w:rsidRDefault="00912B4A" w:rsidP="00BB3B79" w:rsidR="00BB3B79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Napominje se da u Financijskom izvješću nisu prikazani dospjeli, a neplaćeni troškovi, koji se sastoje od:</w:t>
      </w:r>
    </w:p>
    <w:p w:rsidRDefault="00912B4A" w:rsidP="00912B4A" w:rsidR="00912B4A" w:rsidRPr="00912B4A">
      <w:pPr>
        <w:numPr>
          <w:ilvl w:val="0"/>
          <w:numId w:val="6"/>
        </w:num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  <w:r w:rsidRPr="00912B4A">
        <w:rPr>
          <w:rFonts w:cs="Arial" w:eastAsia="Calibri" w:hAnsi="Arial" w:ascii="Arial"/>
          <w:sz w:val="24"/>
          <w:szCs w:val="24"/>
        </w:rPr>
        <w:t xml:space="preserve">trošak izrade pečata, ovjera potpisa jav.biljež; biljezi, </w:t>
      </w:r>
      <w:r w:rsidRPr="00912B4A">
        <w:rPr>
          <w:rFonts w:cs="Arial" w:eastAsia="Calibri" w:hAnsi="Arial" w:ascii="Arial"/>
          <w:sz w:val="24"/>
          <w:szCs w:val="24"/>
        </w:rPr>
        <w:br/>
        <w:t>poštarina, uredski materijal, telefon, preuzimanje</w:t>
      </w:r>
    </w:p>
    <w:p w:rsidRDefault="00912B4A" w:rsidP="00912B4A" w:rsidR="00912B4A" w:rsidRPr="00912B4A">
      <w:pPr>
        <w:spacing w:lineRule="auto" w:line="240" w:after="0"/>
        <w:ind w:left="1068"/>
        <w:contextualSpacing/>
        <w:rPr>
          <w:rFonts w:cs="Arial" w:eastAsia="Calibri" w:hAnsi="Arial" w:ascii="Arial"/>
          <w:sz w:val="24"/>
          <w:szCs w:val="24"/>
        </w:rPr>
      </w:pPr>
      <w:r w:rsidRPr="00912B4A">
        <w:rPr>
          <w:rFonts w:cs="Arial" w:eastAsia="Calibri" w:hAnsi="Arial" w:ascii="Arial"/>
          <w:sz w:val="24"/>
          <w:szCs w:val="24"/>
        </w:rPr>
        <w:t>očevidnika FINA, korištenje vl.auta</w:t>
      </w:r>
      <w:r w:rsidR="007D28E2">
        <w:rPr>
          <w:rFonts w:cs="Arial" w:eastAsia="Calibri" w:hAnsi="Arial" w:ascii="Arial"/>
          <w:sz w:val="24"/>
          <w:szCs w:val="24"/>
        </w:rPr>
        <w:t xml:space="preserve">, fotokopiranje </w:t>
      </w:r>
      <w:r w:rsidRPr="00912B4A">
        <w:rPr>
          <w:rFonts w:cs="Arial" w:eastAsia="Calibri" w:hAnsi="Arial" w:ascii="Arial"/>
          <w:sz w:val="24"/>
          <w:szCs w:val="24"/>
        </w:rPr>
        <w:t xml:space="preserve">.............    </w:t>
      </w:r>
      <w:r w:rsidR="001D5314">
        <w:rPr>
          <w:rFonts w:cs="Arial" w:eastAsia="Calibri" w:hAnsi="Arial" w:ascii="Arial"/>
          <w:sz w:val="24"/>
          <w:szCs w:val="24"/>
        </w:rPr>
        <w:t>1.374,15</w:t>
      </w:r>
      <w:r w:rsidRPr="00912B4A">
        <w:rPr>
          <w:rFonts w:cs="Arial" w:eastAsia="Calibri" w:hAnsi="Arial" w:ascii="Arial"/>
          <w:sz w:val="24"/>
          <w:szCs w:val="24"/>
        </w:rPr>
        <w:t xml:space="preserve"> kn</w:t>
      </w:r>
    </w:p>
    <w:p w:rsidRDefault="00912B4A" w:rsidP="00912B4A" w:rsidR="00912B4A">
      <w:pPr>
        <w:spacing w:lineRule="auto" w:line="240" w:after="0"/>
        <w:rPr>
          <w:rFonts w:cs="Arial" w:eastAsia="Calibri" w:hAnsi="Arial" w:ascii="Arial"/>
          <w:sz w:val="24"/>
          <w:szCs w:val="24"/>
        </w:rPr>
      </w:pPr>
      <w:r w:rsidRPr="00912B4A">
        <w:rPr>
          <w:rFonts w:cs="Arial" w:eastAsia="Calibri" w:hAnsi="Arial" w:ascii="Arial"/>
          <w:sz w:val="24"/>
          <w:szCs w:val="24"/>
        </w:rPr>
        <w:t xml:space="preserve">          -     knjigovodstvo (X.mj./17</w:t>
      </w:r>
      <w:r w:rsidR="007D28E2" w:rsidRPr="007D28E2">
        <w:rPr>
          <w:rFonts w:cs="Arial" w:eastAsia="Calibri" w:hAnsi="Arial" w:ascii="Arial"/>
          <w:sz w:val="24"/>
          <w:szCs w:val="24"/>
        </w:rPr>
        <w:t>. – IV.mj./18</w:t>
      </w:r>
      <w:r w:rsidRPr="00912B4A">
        <w:rPr>
          <w:rFonts w:cs="Arial" w:eastAsia="Calibri" w:hAnsi="Arial" w:ascii="Arial"/>
          <w:sz w:val="24"/>
          <w:szCs w:val="24"/>
        </w:rPr>
        <w:t>)+PDV</w:t>
      </w:r>
      <w:r w:rsidR="007D28E2" w:rsidRPr="007D28E2">
        <w:rPr>
          <w:rFonts w:cs="Arial" w:eastAsia="Calibri" w:hAnsi="Arial" w:ascii="Arial"/>
          <w:sz w:val="24"/>
          <w:szCs w:val="24"/>
        </w:rPr>
        <w:t xml:space="preserve"> </w:t>
      </w:r>
      <w:r w:rsidRPr="00912B4A">
        <w:rPr>
          <w:rFonts w:cs="Arial" w:eastAsia="Calibri" w:hAnsi="Arial" w:ascii="Arial"/>
          <w:sz w:val="24"/>
          <w:szCs w:val="24"/>
        </w:rPr>
        <w:t xml:space="preserve">..........................  </w:t>
      </w:r>
      <w:r w:rsidR="007D28E2" w:rsidRPr="007D28E2">
        <w:rPr>
          <w:rFonts w:cs="Arial" w:eastAsia="Calibri" w:hAnsi="Arial" w:ascii="Arial"/>
          <w:sz w:val="24"/>
          <w:szCs w:val="24"/>
        </w:rPr>
        <w:t>8</w:t>
      </w:r>
      <w:r w:rsidRPr="00912B4A">
        <w:rPr>
          <w:rFonts w:cs="Arial" w:eastAsia="Calibri" w:hAnsi="Arial" w:ascii="Arial"/>
          <w:sz w:val="24"/>
          <w:szCs w:val="24"/>
        </w:rPr>
        <w:t xml:space="preserve">.750,00 kn </w:t>
      </w:r>
    </w:p>
    <w:p w:rsidRDefault="007D28E2" w:rsidP="007D28E2" w:rsidR="00912B4A">
      <w:pPr>
        <w:spacing w:lineRule="auto" w:line="240" w:after="0"/>
        <w:rPr>
          <w:rFonts w:cs="Arial" w:hAnsi="Arial" w:ascii="Arial"/>
          <w:sz w:val="24"/>
          <w:szCs w:val="24"/>
        </w:rPr>
      </w:pPr>
      <w:r>
        <w:rPr>
          <w:rFonts w:cs="Arial" w:eastAsia="Calibri" w:hAnsi="Arial" w:ascii="Arial"/>
          <w:sz w:val="24"/>
          <w:szCs w:val="24"/>
        </w:rPr>
        <w:tab/>
        <w:t xml:space="preserve">-    </w:t>
      </w:r>
      <w:r w:rsidRPr="007D28E2">
        <w:rPr>
          <w:rFonts w:cs="Arial" w:eastAsia="Calibri" w:hAnsi="Arial" w:ascii="Arial"/>
          <w:sz w:val="24"/>
          <w:szCs w:val="24"/>
          <w:u w:val="single"/>
        </w:rPr>
        <w:t>d</w:t>
      </w:r>
      <w:r w:rsidR="00912B4A" w:rsidRPr="007D28E2">
        <w:rPr>
          <w:rFonts w:cs="Arial" w:hAnsi="Arial" w:ascii="Arial"/>
          <w:sz w:val="24"/>
          <w:szCs w:val="24"/>
          <w:u w:val="single"/>
        </w:rPr>
        <w:t xml:space="preserve">ospjeli troškovi (plaće za otkazni rok) ............................... </w:t>
      </w:r>
      <w:r w:rsidRPr="007D28E2">
        <w:rPr>
          <w:rFonts w:cs="Arial" w:hAnsi="Arial" w:ascii="Arial"/>
          <w:sz w:val="24"/>
          <w:szCs w:val="24"/>
          <w:u w:val="single"/>
        </w:rPr>
        <w:t xml:space="preserve"> </w:t>
      </w:r>
      <w:r w:rsidR="00912B4A" w:rsidRPr="007D28E2">
        <w:rPr>
          <w:rFonts w:cs="Arial" w:hAnsi="Arial" w:ascii="Arial"/>
          <w:sz w:val="24"/>
          <w:szCs w:val="24"/>
          <w:u w:val="single"/>
        </w:rPr>
        <w:t>10.144,97 kn</w:t>
      </w:r>
    </w:p>
    <w:p w:rsidRDefault="008C61AF" w:rsidP="00912B4A" w:rsidR="00912B4A">
      <w:pPr>
        <w:spacing w:lineRule="auto" w:line="240" w:after="80"/>
        <w:ind w:left="360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20.269,12 kn</w:t>
      </w:r>
    </w:p>
    <w:p w:rsidRDefault="00912B4A" w:rsidP="00912B4A" w:rsidR="00912B4A" w:rsidRPr="00BB3B79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BB3B79" w:rsidP="00BB3B79" w:rsidR="00BB3B79" w:rsidRPr="00BB3B79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BB3B79">
        <w:rPr>
          <w:rFonts w:cs="Arial" w:eastAsia="Calibri" w:hAnsi="Arial" w:ascii="Arial"/>
          <w:sz w:val="24"/>
          <w:szCs w:val="24"/>
          <w:lang w:val="pl-PL"/>
        </w:rPr>
        <w:t>III. RADNJE KOJE ĆE SE PODUZETI U NAREDNOM RAZDOBLJU</w:t>
      </w:r>
    </w:p>
    <w:p w:rsidRDefault="00BB3B79" w:rsidP="00BB3B79" w:rsidR="00BB3B79" w:rsidRPr="00BB3B79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BB3B79">
        <w:rPr>
          <w:rFonts w:cs="Arial" w:eastAsia="Calibri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="007D28E2" w:rsidRPr="007D28E2">
        <w:rPr>
          <w:rFonts w:cs="Arial" w:eastAsia="Calibri" w:hAnsi="Arial" w:ascii="Arial"/>
          <w:sz w:val="24"/>
          <w:szCs w:val="24"/>
          <w:u w:val="single"/>
          <w:lang w:val="pl-PL"/>
        </w:rPr>
        <w:t>1</w:t>
      </w:r>
      <w:r w:rsidR="007D28E2">
        <w:rPr>
          <w:rFonts w:cs="Arial" w:eastAsia="Calibri" w:hAnsi="Arial" w:ascii="Arial"/>
          <w:sz w:val="24"/>
          <w:szCs w:val="24"/>
          <w:u w:val="single"/>
          <w:lang w:val="pl-PL"/>
        </w:rPr>
        <w:t>. svibnja</w:t>
      </w:r>
      <w:r w:rsidRPr="00BB3B79">
        <w:rPr>
          <w:rFonts w:cs="Arial" w:eastAsia="Calibri" w:hAnsi="Arial" w:ascii="Arial"/>
          <w:sz w:val="24"/>
          <w:szCs w:val="24"/>
          <w:lang w:val="pl-PL"/>
        </w:rPr>
        <w:t xml:space="preserve"> DO </w:t>
      </w:r>
      <w:r w:rsidR="00D2200C">
        <w:rPr>
          <w:rFonts w:cs="Arial" w:eastAsia="Calibri" w:hAnsi="Arial" w:ascii="Arial"/>
          <w:sz w:val="24"/>
          <w:szCs w:val="24"/>
          <w:u w:val="single"/>
          <w:lang w:val="pl-PL"/>
        </w:rPr>
        <w:t>1. kolovoza</w:t>
      </w:r>
      <w:r w:rsidRPr="00BB3B79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 w:rsidR="00D2200C"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BB3B79">
        <w:rPr>
          <w:rFonts w:cs="Arial" w:eastAsia="Calibri" w:hAnsi="Arial" w:ascii="Arial"/>
          <w:sz w:val="24"/>
          <w:szCs w:val="24"/>
          <w:u w:val="single"/>
          <w:lang w:val="pl-PL"/>
        </w:rPr>
        <w:t>.godine</w:t>
      </w:r>
      <w:r w:rsidRPr="00BB3B79">
        <w:rPr>
          <w:rFonts w:cs="Arial" w:eastAsia="Calibri" w:hAnsi="Arial" w:ascii="Arial"/>
          <w:sz w:val="24"/>
          <w:szCs w:val="24"/>
          <w:lang w:val="pl-PL"/>
        </w:rPr>
        <w:t>.</w:t>
      </w:r>
    </w:p>
    <w:p w:rsidRDefault="00D2200C" w:rsidP="00BB3B79" w:rsidR="00D2200C" w:rsidRPr="00D2200C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Aktivnosti u vezi s unovčenjem imovine</w:t>
      </w:r>
    </w:p>
    <w:p w:rsidRDefault="00BB3B79" w:rsidP="00BB3B79" w:rsidR="00BB3B79" w:rsidRPr="00BB3B79">
      <w:pPr>
        <w:spacing w:lineRule="auto" w:line="240" w:after="0"/>
        <w:ind w:left="72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BB3B79" w:rsidP="00BB3B79" w:rsidR="00BB3B79" w:rsidRPr="00BB3B79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BB3B79" w:rsidP="00BB3B79" w:rsidR="00BB3B79" w:rsidRPr="00BB3B79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BB3B79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BB3B79">
        <w:rPr>
          <w:rFonts w:cs="Arial" w:eastAsia="Calibri" w:hAnsi="Arial" w:ascii="Arial"/>
          <w:sz w:val="24"/>
          <w:szCs w:val="24"/>
          <w:lang w:val="pl-PL"/>
        </w:rPr>
        <w:tab/>
      </w:r>
      <w:r w:rsidRPr="00BB3B79">
        <w:rPr>
          <w:rFonts w:cs="Arial" w:eastAsia="Calibri" w:hAnsi="Arial" w:ascii="Arial"/>
          <w:sz w:val="24"/>
          <w:szCs w:val="24"/>
          <w:lang w:val="pl-PL"/>
        </w:rPr>
        <w:tab/>
      </w:r>
      <w:r w:rsidRPr="00BB3B79">
        <w:rPr>
          <w:rFonts w:cs="Arial" w:eastAsia="Calibri" w:hAnsi="Arial" w:ascii="Arial"/>
          <w:sz w:val="24"/>
          <w:szCs w:val="24"/>
          <w:lang w:val="pl-PL"/>
        </w:rPr>
        <w:tab/>
      </w:r>
      <w:r w:rsidRPr="00BB3B79">
        <w:rPr>
          <w:rFonts w:cs="Arial" w:eastAsia="Calibri" w:hAnsi="Arial" w:ascii="Arial"/>
          <w:sz w:val="24"/>
          <w:szCs w:val="24"/>
          <w:lang w:val="pl-PL"/>
        </w:rPr>
        <w:tab/>
      </w:r>
      <w:r w:rsidRPr="00BB3B79">
        <w:rPr>
          <w:rFonts w:cs="Arial" w:eastAsia="Calibri" w:hAnsi="Arial" w:ascii="Arial"/>
          <w:sz w:val="24"/>
          <w:szCs w:val="24"/>
          <w:lang w:val="pl-PL"/>
        </w:rPr>
        <w:tab/>
      </w:r>
      <w:r w:rsidRPr="00BB3B79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BB3B79" w:rsidP="00BB3B79" w:rsidR="00BB3B79" w:rsidRPr="00BB3B79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BB3B79">
        <w:rPr>
          <w:rFonts w:cs="Arial" w:eastAsia="Calibri" w:hAnsi="Arial" w:ascii="Arial"/>
          <w:sz w:val="24"/>
          <w:szCs w:val="24"/>
          <w:lang w:val="pl-PL"/>
        </w:rPr>
        <w:t>___</w:t>
      </w:r>
      <w:r w:rsidRPr="00BB3B79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Zagreb, </w:t>
      </w:r>
      <w:r w:rsidR="00D2200C">
        <w:rPr>
          <w:rFonts w:cs="Arial" w:eastAsia="Calibri" w:hAnsi="Arial" w:ascii="Arial"/>
          <w:sz w:val="24"/>
          <w:szCs w:val="24"/>
          <w:u w:val="single"/>
          <w:lang w:val="pl-PL"/>
        </w:rPr>
        <w:t>1. svibanj</w:t>
      </w:r>
      <w:r w:rsidRPr="00BB3B79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 w:rsidR="00D2200C">
        <w:rPr>
          <w:rFonts w:cs="Arial" w:eastAsia="Calibri" w:hAnsi="Arial" w:ascii="Arial"/>
          <w:sz w:val="24"/>
          <w:szCs w:val="24"/>
          <w:u w:val="single"/>
          <w:lang w:val="pl-PL"/>
        </w:rPr>
        <w:t>8</w:t>
      </w:r>
      <w:r w:rsidRPr="00BB3B79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BB3B79">
        <w:rPr>
          <w:rFonts w:cs="Arial" w:eastAsia="Calibri" w:hAnsi="Arial" w:ascii="Arial"/>
          <w:sz w:val="24"/>
          <w:szCs w:val="24"/>
          <w:lang w:val="pl-PL"/>
        </w:rPr>
        <w:t xml:space="preserve">_                            </w:t>
      </w:r>
      <w:r w:rsidRPr="00BB3B79">
        <w:rPr>
          <w:rFonts w:cs="Arial" w:eastAsia="Calibri" w:hAnsi="Arial" w:ascii="Arial"/>
          <w:sz w:val="24"/>
          <w:szCs w:val="24"/>
          <w:lang w:val="pl-PL"/>
        </w:rPr>
        <w:tab/>
        <w:t>_</w:t>
      </w:r>
      <w:r w:rsidRPr="00BB3B79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BB3B79">
        <w:rPr>
          <w:rFonts w:cs="Arial" w:eastAsia="Calibri" w:hAnsi="Arial" w:ascii="Arial"/>
          <w:sz w:val="24"/>
          <w:szCs w:val="24"/>
          <w:lang w:val="pl-PL"/>
        </w:rPr>
        <w:t>__</w:t>
      </w:r>
    </w:p>
    <w:p w:rsidRDefault="00BB3B79" w:rsidP="00BB3B79" w:rsidR="00BB3B79" w:rsidRPr="00BB3B79"/>
    <w:p w:rsidRDefault="00BB3B79" w:rsidP="00BB3B79" w:rsidR="00BB3B79" w:rsidRPr="00BB3B79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BB3B79" w:rsidP="00BB3B79" w:rsidR="00BB3B79" w:rsidRPr="00BB3B79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BB3B79" w:rsidP="00BB3B79" w:rsidR="00BB3B79" w:rsidRPr="00BB3B79">
      <w:pPr>
        <w:spacing w:lineRule="auto" w:line="240" w:after="80"/>
        <w:rPr>
          <w:rFonts w:cs="Arial" w:eastAsia="Calibri" w:hAnsi="Arial" w:ascii="Arial"/>
          <w:sz w:val="24"/>
          <w:szCs w:val="24"/>
        </w:rPr>
      </w:pPr>
      <w:r w:rsidRPr="00BB3B79">
        <w:rPr>
          <w:rFonts w:cs="Arial" w:eastAsia="Calibri" w:hAnsi="Arial" w:ascii="Arial"/>
          <w:sz w:val="24"/>
          <w:szCs w:val="24"/>
        </w:rPr>
        <w:tab/>
      </w:r>
      <w:r w:rsidRPr="00BB3B79">
        <w:rPr>
          <w:rFonts w:cs="Arial" w:eastAsia="Times New Roman" w:hAnsi="Arial" w:ascii="Arial"/>
          <w:sz w:val="24"/>
          <w:szCs w:val="24"/>
          <w:lang w:eastAsia="hr-HR"/>
        </w:rPr>
        <w:t xml:space="preserve"> </w:t>
      </w:r>
    </w:p>
    <w:p w:rsidRDefault="00BB3B79" w:rsidP="00BB3B79" w:rsidR="00BB3B79" w:rsidRPr="00BB3B79">
      <w:pPr>
        <w:spacing w:lineRule="auto" w:line="240" w:after="80"/>
        <w:ind w:firstLine="708"/>
        <w:rPr>
          <w:rFonts w:cs="Arial" w:eastAsia="Calibri" w:hAnsi="Arial" w:ascii="Arial"/>
          <w:sz w:val="24"/>
          <w:szCs w:val="24"/>
        </w:rPr>
      </w:pPr>
    </w:p>
    <w:p w:rsidRDefault="00BB3B79" w:rsidP="00BB3B79" w:rsidR="00BB3B79" w:rsidRPr="00BB3B79">
      <w:pPr>
        <w:spacing w:lineRule="auto" w:line="240" w:after="80"/>
        <w:ind w:firstLine="70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BB3B79" w:rsidP="00BB3B79" w:rsidR="00BB3B79" w:rsidRPr="00BB3B79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BB3B79" w:rsidP="00BB3B79" w:rsidR="00BB3B79" w:rsidRPr="00BB3B79">
      <w:pPr>
        <w:spacing w:lineRule="auto" w:line="240" w:after="0"/>
        <w:ind w:firstLine="708"/>
        <w:jc w:val="both"/>
        <w:rPr>
          <w:rFonts w:cs="Arial" w:eastAsia="Calibri" w:hAnsi="Arial" w:ascii="Arial"/>
          <w:b/>
          <w:sz w:val="24"/>
          <w:szCs w:val="24"/>
        </w:rPr>
      </w:pPr>
    </w:p>
    <w:p w:rsidRDefault="00BB3B79" w:rsidP="00BB3B79" w:rsidR="00BB3B79" w:rsidRPr="00BB3B79">
      <w:p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</w:p>
    <w:p w:rsidRDefault="00BB3B79" w:rsidP="00BB3B79" w:rsidR="00BB3B79" w:rsidRPr="00BB3B79">
      <w:pPr>
        <w:spacing w:lineRule="auto" w:line="240" w:after="0"/>
        <w:contextualSpacing/>
        <w:rPr>
          <w:rFonts w:cs="Arial" w:eastAsia="Calibri" w:hAnsi="Arial" w:ascii="Arial"/>
          <w:sz w:val="24"/>
          <w:szCs w:val="24"/>
        </w:rPr>
      </w:pPr>
    </w:p>
    <w:p w:rsidRDefault="00BB3B79" w:rsidP="00BB3B79" w:rsidR="00BB3B79" w:rsidRPr="00BB3B79">
      <w:pPr>
        <w:suppressAutoHyphens/>
        <w:spacing w:lineRule="auto" w:line="240" w:after="80"/>
        <w:ind w:left="1068"/>
        <w:contextualSpacing/>
        <w:jc w:val="both"/>
        <w:rPr>
          <w:rFonts w:cs="Arial" w:eastAsia="Calibri" w:hAnsi="Arial" w:ascii="Arial"/>
          <w:sz w:val="24"/>
          <w:szCs w:val="24"/>
          <w:lang w:eastAsia="ar-SA"/>
        </w:rPr>
      </w:pPr>
    </w:p>
    <w:p w:rsidRDefault="00BB3B79" w:rsidP="00BB3B79" w:rsidR="00BB3B79" w:rsidRPr="00BB3B79">
      <w:pPr>
        <w:spacing w:lineRule="auto" w:line="240" w:after="80"/>
        <w:ind w:left="360"/>
        <w:rPr>
          <w:rFonts w:cs="Arial" w:eastAsia="Calibri" w:hAnsi="Arial" w:ascii="Arial"/>
          <w:sz w:val="24"/>
          <w:szCs w:val="24"/>
          <w:lang w:val="pl-PL"/>
        </w:rPr>
      </w:pPr>
    </w:p>
    <w:p w:rsidRDefault="00C51A9C" w:rsidR="00C51A9C"/>
    <w:sectPr w:rsidR="00C51A9C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6A12" w:rsidR="00A46A12">
      <w:pPr>
        <w:spacing w:lineRule="auto" w:line="240" w:after="0"/>
      </w:pPr>
      <w:r>
        <w:separator/>
      </w:r>
    </w:p>
  </w:endnote>
  <w:endnote w:id="0" w:type="continuationSeparator">
    <w:p w:rsidRDefault="00A46A12" w:rsidR="00A46A12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8191990"/>
      <w:docPartObj>
        <w:docPartGallery w:val="Page Numbers (Bottom of Page)"/>
        <w:docPartUnique/>
      </w:docPartObj>
    </w:sdtPr>
    <w:sdtEndPr>
      <w:rPr>
        <w:noProof/>
      </w:rPr>
    </w:sdtEndPr>
    <w:sdtContent>
      <w:p w:rsidRDefault="00BB3B79" w:rsidR="001751C5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7A2D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Default="00E77A2D" w:rsidR="001751C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6A12" w:rsidR="00A46A12">
      <w:pPr>
        <w:spacing w:lineRule="auto" w:line="240" w:after="0"/>
      </w:pPr>
      <w:r>
        <w:separator/>
      </w:r>
    </w:p>
  </w:footnote>
  <w:footnote w:id="0" w:type="continuationSeparator">
    <w:p w:rsidRDefault="00A46A12" w:rsidR="00A46A12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1477A"/>
    <w:multiLevelType w:val="hybridMultilevel"/>
    <w:tmpl w:val="81064F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9308C"/>
    <w:multiLevelType w:val="hybridMultilevel"/>
    <w:tmpl w:val="86E2F3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535179C"/>
    <w:multiLevelType w:val="hybridMultilevel"/>
    <w:tmpl w:val="3D346F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620849"/>
    <w:multiLevelType w:val="hybridMultilevel"/>
    <w:tmpl w:val="9CF4A944"/>
    <w:lvl w:tplc="96523A8C" w:ilvl="0">
      <w:start w:val="3"/>
      <w:numFmt w:val="bullet"/>
      <w:lvlText w:val="-"/>
      <w:lvlJc w:val="left"/>
      <w:pPr>
        <w:ind w:hanging="360" w:left="1068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CC778FD"/>
    <w:multiLevelType w:val="hybridMultilevel"/>
    <w:tmpl w:val="CE042982"/>
    <w:lvl w:tplc="4D32F7B0" w:ilvl="0">
      <w:start w:val="1"/>
      <w:numFmt w:val="bullet"/>
      <w:lvlText w:val="-"/>
      <w:lvlJc w:val="left"/>
      <w:pPr>
        <w:ind w:hanging="360" w:left="355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7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9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1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3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5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7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9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15"/>
      </w:pPr>
      <w:rPr>
        <w:rFonts w:hAnsi="Wingdings" w:ascii="Wingdings" w:hint="default"/>
      </w:rPr>
    </w:lvl>
  </w:abstractNum>
  <w:abstractNum w:abstractNumId="5">
    <w:nsid w:val="5E565E22"/>
    <w:multiLevelType w:val="hybridMultilevel"/>
    <w:tmpl w:val="85FC88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3B79"/>
    <w:rsid w:val="000B450F"/>
    <w:rsid w:val="001D5314"/>
    <w:rsid w:val="002E47BD"/>
    <w:rsid w:val="0033138D"/>
    <w:rsid w:val="00747FB3"/>
    <w:rsid w:val="007D28E2"/>
    <w:rsid w:val="008C61AF"/>
    <w:rsid w:val="008F00E9"/>
    <w:rsid w:val="00912B4A"/>
    <w:rsid w:val="00A46A12"/>
    <w:rsid w:val="00B10602"/>
    <w:rsid w:val="00BB3B79"/>
    <w:rsid w:val="00C51A9C"/>
    <w:rsid w:val="00C774ED"/>
    <w:rsid w:val="00D2200C"/>
    <w:rsid w:val="00E77A2D"/>
    <w:rsid w:val="00FF2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BB3B79"/>
    <w:pPr>
      <w:tabs>
        <w:tab w:pos="4536" w:val="center"/>
        <w:tab w:pos="9072" w:val="right"/>
      </w:tabs>
      <w:spacing w:lineRule="auto" w:line="240" w:after="0"/>
    </w:pPr>
    <w:rPr>
      <w:rFonts w:cs="Times New Roman" w:eastAsia="Calibri" w:hAnsi="Calibri" w:ascii="Calibri"/>
    </w:rPr>
  </w:style>
  <w:style w:customStyle="true" w:styleId="PodnojeChar" w:type="character">
    <w:name w:val="Podnožje Char"/>
    <w:basedOn w:val="Zadanifontodlomka"/>
    <w:link w:val="Podnoje"/>
    <w:uiPriority w:val="99"/>
    <w:rsid w:val="00BB3B7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33138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47FB3"/>
    <w:pPr>
      <w:spacing w:lineRule="auto" w:line="240" w:after="0"/>
    </w:pPr>
    <w:rPr>
      <w:rFonts w:cs="Tahoma" w:eastAsia="Calibri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47FB3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7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7A2D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7A2D"/>
    <w:rPr>
      <w:rFonts w:cs="Times New Roman" w:eastAsia="Calibri"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7A2D"/>
    <w:rPr>
      <w:rFonts w:cs="Times New Roman" w:eastAsia="Calibri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7A2D"/>
    <w:rPr>
      <w:rFonts w:cs="Times New Roman" w:eastAsia="Calibri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unhideWhenUsed/>
    <w:rsid w:val="00BB3B79"/>
    <w:pPr>
      <w:tabs>
        <w:tab w:pos="4536" w:val="center"/>
        <w:tab w:pos="9072" w:val="right"/>
      </w:tabs>
      <w:spacing w:after="0" w:line="240" w:lineRule="auto"/>
    </w:pPr>
    <w:rPr>
      <w:rFonts w:ascii="Calibri" w:cs="Times New Roman" w:eastAsia="Calibri" w:hAnsi="Calibri"/>
    </w:rPr>
  </w:style>
  <w:style w:customStyle="1" w:styleId="PodnojeChar" w:type="character">
    <w:name w:val="Podnožje Char"/>
    <w:basedOn w:val="Zadanifontodlomka"/>
    <w:link w:val="Podnoje"/>
    <w:uiPriority w:val="99"/>
    <w:rsid w:val="00BB3B7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33138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47FB3"/>
    <w:pPr>
      <w:spacing w:after="0" w:line="240" w:lineRule="auto"/>
    </w:pPr>
    <w:rPr>
      <w:rFonts w:ascii="Tahoma" w:cs="Tahoma" w:eastAsia="Calibri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47FB3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7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7A2D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7A2D"/>
    <w:rPr>
      <w:rFonts w:ascii="Times New Roman" w:cs="Times New Roman" w:eastAsia="Calibri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7A2D"/>
    <w:rPr>
      <w:rFonts w:ascii="Times New Roman" w:cs="Times New Roman" w:eastAsia="Calibri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7A2D"/>
    <w:rPr>
      <w:rFonts w:ascii="Times New Roman" w:cs="Times New Roman" w:eastAsia="Calibri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1184</properties:Words>
  <properties:Characters>7250</properties:Characters>
  <properties:Lines>184</properties:Lines>
  <properties:Paragraphs>70</properties:Paragraphs>
  <properties:TotalTime>109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2018-05-03T09:08:00Z</dcterms:created>
  <dc:creator>Josip</dc:creator>
  <cp:lastModifiedBy>Maja Hajtek</cp:lastModifiedBy>
  <cp:lastPrinted>2018-05-03T11:39:00Z</cp:lastPrinted>
  <dcterms:modified xmlns:xsi="http://www.w3.org/2001/XMLSchema-instance" xsi:type="dcterms:W3CDTF">2018-05-04T07:09:00Z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(Obrazac 20-1.REDOVNO IZVJEŠĆE 1.2.-1.5.18..docx)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