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f3d5e8" w14:paraId="8f3d5e8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F95CA4">
        <w:rPr>
          <w:rFonts w:cs="Times New Roman" w:hAnsi="Times New Roman" w:ascii="Times New Roman"/>
          <w:sz w:val="24"/>
          <w:szCs w:val="24"/>
        </w:rPr>
        <w:t>3048/16</w:t>
      </w:r>
      <w:r w:rsidR="00D25B69">
        <w:rPr>
          <w:rFonts w:cs="Times New Roman" w:hAnsi="Times New Roman" w:ascii="Times New Roman"/>
          <w:sz w:val="24"/>
          <w:szCs w:val="24"/>
        </w:rPr>
        <w:t>-43</w:t>
      </w:r>
    </w:p>
    <w:p w:rsidRDefault="001B3897" w:rsidP="006F5244" w:rsidR="001B3897" w:rsidRPr="00CB38D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</w:t>
      </w:r>
      <w:r w:rsidR="008D5B87">
        <w:rPr>
          <w:rFonts w:cs="Times New Roman" w:hAnsi="Times New Roman" w:ascii="Times New Roman"/>
          <w:sz w:val="24"/>
          <w:szCs w:val="24"/>
        </w:rPr>
        <w:t>1561/18)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95CA4" w:rsidRPr="00F95CA4">
        <w:rPr>
          <w:rFonts w:cs="Times New Roman" w:hAnsi="Times New Roman" w:ascii="Times New Roman"/>
          <w:sz w:val="24"/>
          <w:szCs w:val="24"/>
        </w:rPr>
        <w:t>STANOGRAD stambeno-graditeljska zadruga u likvidaciji, Zagreb, Ilica 109, OIB: 48821947982, kojega zastupa punomoćnik Nenad Grof, odvjetnik u Zagrebu, Nikole Pavića 7, pokrenutom na prijedlog vjerovnika Branka Đukić</w:t>
      </w:r>
      <w:r w:rsidR="00756D6F">
        <w:rPr>
          <w:rFonts w:cs="Times New Roman" w:hAnsi="Times New Roman" w:ascii="Times New Roman"/>
          <w:sz w:val="24"/>
          <w:szCs w:val="24"/>
        </w:rPr>
        <w:t>a</w:t>
      </w:r>
      <w:r w:rsidR="00F95CA4" w:rsidRPr="00F95CA4">
        <w:rPr>
          <w:rFonts w:cs="Times New Roman" w:hAnsi="Times New Roman" w:ascii="Times New Roman"/>
          <w:sz w:val="24"/>
          <w:szCs w:val="24"/>
        </w:rPr>
        <w:t xml:space="preserve"> iz Zagreba, Jezuitski trg 1, OIB: 78689630545, kojega zastupa punomoćnik Maroje Matana, odvjetnik u Odvjetničkom društvu Matana &amp; partneri d.o.o. Zagreb, Amruševa 7</w:t>
      </w:r>
      <w:r w:rsidR="00756D6F">
        <w:rPr>
          <w:rFonts w:cs="Times New Roman" w:hAnsi="Times New Roman" w:ascii="Times New Roman"/>
          <w:sz w:val="24"/>
          <w:szCs w:val="24"/>
        </w:rPr>
        <w:t xml:space="preserve"> i </w:t>
      </w:r>
      <w:r w:rsidR="00756D6F" w:rsidRPr="00756D6F">
        <w:rPr>
          <w:rFonts w:cs="Times New Roman" w:hAnsi="Times New Roman" w:ascii="Times New Roman"/>
          <w:sz w:val="24"/>
          <w:szCs w:val="24"/>
        </w:rPr>
        <w:t>vjerovnik</w:t>
      </w:r>
      <w:r w:rsidR="00756D6F">
        <w:rPr>
          <w:rFonts w:cs="Times New Roman" w:hAnsi="Times New Roman" w:ascii="Times New Roman"/>
          <w:sz w:val="24"/>
          <w:szCs w:val="24"/>
        </w:rPr>
        <w:t>a</w:t>
      </w:r>
      <w:r w:rsidR="00756D6F" w:rsidRPr="00756D6F">
        <w:rPr>
          <w:rFonts w:cs="Times New Roman" w:hAnsi="Times New Roman" w:ascii="Times New Roman"/>
          <w:sz w:val="24"/>
          <w:szCs w:val="24"/>
        </w:rPr>
        <w:t xml:space="preserve"> PENEZIĆ i ROGINA, arhitekti, d.o.o. Zagreb, Antuna Bauera 8, kojeg zastupa punomoćnik Boris Pivac, odvjetnik u Zagrebu</w:t>
      </w:r>
      <w:r w:rsidR="00756D6F">
        <w:rPr>
          <w:rFonts w:cs="Times New Roman" w:hAnsi="Times New Roman" w:ascii="Times New Roman"/>
          <w:sz w:val="24"/>
          <w:szCs w:val="24"/>
        </w:rPr>
        <w:t xml:space="preserve">, Nodilova 10, </w:t>
      </w:r>
      <w:r w:rsidR="00A554FE">
        <w:rPr>
          <w:rFonts w:cs="Times New Roman" w:hAnsi="Times New Roman" w:ascii="Times New Roman"/>
          <w:sz w:val="24"/>
          <w:szCs w:val="24"/>
        </w:rPr>
        <w:t>2</w:t>
      </w:r>
      <w:r w:rsidR="006F48D9">
        <w:rPr>
          <w:rFonts w:cs="Times New Roman" w:hAnsi="Times New Roman" w:ascii="Times New Roman"/>
          <w:sz w:val="24"/>
          <w:szCs w:val="24"/>
        </w:rPr>
        <w:t>2</w:t>
      </w:r>
      <w:r w:rsidR="00A554FE">
        <w:rPr>
          <w:rFonts w:cs="Times New Roman" w:hAnsi="Times New Roman" w:ascii="Times New Roman"/>
          <w:sz w:val="24"/>
          <w:szCs w:val="24"/>
        </w:rPr>
        <w:t>. studenog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F65C4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A554FE" w:rsidRPr="00A554FE">
        <w:rPr>
          <w:rFonts w:cs="Times New Roman" w:hAnsi="Times New Roman" w:ascii="Times New Roman"/>
          <w:sz w:val="24"/>
          <w:szCs w:val="24"/>
          <w:lang w:eastAsia="en-US"/>
        </w:rPr>
        <w:t>STANOGRAD stambeno-graditeljska zadruga u likvidaciji, Zagreb, Ilica 109, OIB: 48821947982</w:t>
      </w:r>
      <w:r w:rsidR="00A554FE">
        <w:rPr>
          <w:rFonts w:cs="Times New Roman" w:hAnsi="Times New Roman" w:ascii="Times New Roman"/>
          <w:sz w:val="24"/>
          <w:szCs w:val="24"/>
          <w:lang w:eastAsia="en-US"/>
        </w:rPr>
        <w:t>.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A554FE">
        <w:rPr>
          <w:rFonts w:cs="Times New Roman" w:hAnsi="Times New Roman" w:ascii="Times New Roman"/>
          <w:sz w:val="24"/>
          <w:szCs w:val="24"/>
        </w:rPr>
        <w:t>2</w:t>
      </w:r>
      <w:r w:rsidR="006F48D9">
        <w:rPr>
          <w:rFonts w:cs="Times New Roman" w:hAnsi="Times New Roman" w:ascii="Times New Roman"/>
          <w:sz w:val="24"/>
          <w:szCs w:val="24"/>
        </w:rPr>
        <w:t>2</w:t>
      </w:r>
      <w:r w:rsidR="00A554FE">
        <w:rPr>
          <w:rFonts w:cs="Times New Roman" w:hAnsi="Times New Roman" w:ascii="Times New Roman"/>
          <w:sz w:val="24"/>
          <w:szCs w:val="24"/>
        </w:rPr>
        <w:t>. studenog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A554FE">
        <w:rPr>
          <w:rFonts w:cs="Times New Roman" w:hAnsi="Times New Roman" w:ascii="Times New Roman"/>
          <w:sz w:val="24"/>
          <w:szCs w:val="24"/>
        </w:rPr>
        <w:t>8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</w:t>
      </w:r>
      <w:r w:rsidR="00A554FE">
        <w:rPr>
          <w:rFonts w:cs="Times New Roman" w:hAnsi="Times New Roman" w:ascii="Times New Roman"/>
          <w:sz w:val="24"/>
          <w:szCs w:val="24"/>
        </w:rPr>
        <w:t>,</w:t>
      </w:r>
      <w:r w:rsidR="00BF0F33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8F3BAB" w:rsidR="008F3BAB" w:rsidRPr="008F3BAB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A554FE" w:rsidRPr="00A554FE">
        <w:rPr>
          <w:rFonts w:cs="Times New Roman" w:hAnsi="Times New Roman" w:ascii="Times New Roman"/>
          <w:sz w:val="24"/>
          <w:szCs w:val="24"/>
        </w:rPr>
        <w:t>Branko Petanjek iz Tribunja, Ulica Podvornice 34, OIB: 65439233259</w:t>
      </w:r>
      <w:r w:rsidR="00A554FE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u</w:t>
      </w:r>
      <w:r w:rsidR="00A554FE">
        <w:rPr>
          <w:rFonts w:cs="Times New Roman" w:hAnsi="Times New Roman" w:ascii="Times New Roman"/>
          <w:b/>
          <w:bCs/>
          <w:sz w:val="24"/>
          <w:szCs w:val="24"/>
        </w:rPr>
        <w:t xml:space="preserve"> Branku Petanjek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na </w:t>
      </w:r>
      <w:r w:rsidR="00A554FE">
        <w:rPr>
          <w:rFonts w:cs="Times New Roman" w:hAnsi="Times New Roman" w:ascii="Times New Roman"/>
          <w:b/>
          <w:bCs/>
          <w:sz w:val="24"/>
          <w:szCs w:val="24"/>
        </w:rPr>
        <w:t xml:space="preserve">poslovnu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Zagrebu,</w:t>
      </w:r>
      <w:r w:rsidR="00A554FE">
        <w:rPr>
          <w:rFonts w:cs="Times New Roman" w:hAnsi="Times New Roman" w:ascii="Times New Roman"/>
          <w:b/>
          <w:bCs/>
          <w:sz w:val="24"/>
          <w:szCs w:val="24"/>
        </w:rPr>
        <w:t xml:space="preserve"> Zemljakova 13,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ali ne više od 500,00 kn. Pristojba se uplaćuje na račun Državnog proračuna RH broj: 1001005-1863000160, model 64, poziv na broj: 5045-</w:t>
      </w:r>
      <w:r w:rsidR="00FD5D2B">
        <w:rPr>
          <w:rFonts w:cs="Times New Roman" w:hAnsi="Times New Roman" w:ascii="Times New Roman"/>
          <w:sz w:val="24"/>
          <w:szCs w:val="24"/>
        </w:rPr>
        <w:t>20735-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B93E4D">
        <w:rPr>
          <w:rFonts w:cs="Times New Roman" w:hAnsi="Times New Roman" w:ascii="Times New Roman"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C216DE">
        <w:rPr>
          <w:rFonts w:cs="Times New Roman" w:hAnsi="Times New Roman" w:ascii="Times New Roman"/>
          <w:sz w:val="24"/>
          <w:szCs w:val="24"/>
        </w:rPr>
        <w:t xml:space="preserve"> – osobito </w:t>
      </w:r>
      <w:r w:rsidR="00C216DE" w:rsidRPr="00B93E4D">
        <w:rPr>
          <w:rFonts w:cs="Times New Roman" w:hAnsi="Times New Roman" w:ascii="Times New Roman"/>
          <w:b/>
          <w:sz w:val="24"/>
          <w:szCs w:val="24"/>
        </w:rPr>
        <w:t>k.o. Grad Zagreb</w:t>
      </w:r>
      <w:r w:rsidR="0069233A">
        <w:rPr>
          <w:rFonts w:cs="Times New Roman" w:hAnsi="Times New Roman" w:ascii="Times New Roman"/>
          <w:sz w:val="24"/>
          <w:szCs w:val="24"/>
        </w:rPr>
        <w:t xml:space="preserve"> -</w:t>
      </w:r>
      <w:r w:rsidR="00C216DE">
        <w:rPr>
          <w:rFonts w:cs="Times New Roman" w:hAnsi="Times New Roman" w:ascii="Times New Roman"/>
          <w:sz w:val="24"/>
          <w:szCs w:val="24"/>
        </w:rPr>
        <w:t xml:space="preserve"> zk. ul. 108163, 5752, 7761, 886, 12916</w:t>
      </w:r>
      <w:r w:rsidR="00993E93">
        <w:rPr>
          <w:rFonts w:cs="Times New Roman" w:hAnsi="Times New Roman" w:ascii="Times New Roman"/>
          <w:sz w:val="24"/>
          <w:szCs w:val="24"/>
        </w:rPr>
        <w:t>,</w:t>
      </w:r>
      <w:r w:rsidR="00705932">
        <w:rPr>
          <w:rFonts w:cs="Times New Roman" w:hAnsi="Times New Roman" w:ascii="Times New Roman"/>
          <w:sz w:val="24"/>
          <w:szCs w:val="24"/>
        </w:rPr>
        <w:t xml:space="preserve"> 8886, 18979,</w:t>
      </w:r>
      <w:r w:rsidR="00993E93">
        <w:rPr>
          <w:rFonts w:cs="Times New Roman" w:hAnsi="Times New Roman" w:ascii="Times New Roman"/>
          <w:sz w:val="24"/>
          <w:szCs w:val="24"/>
        </w:rPr>
        <w:t xml:space="preserve"> </w:t>
      </w:r>
      <w:r w:rsidR="0069233A" w:rsidRPr="00B93E4D">
        <w:rPr>
          <w:rFonts w:cs="Times New Roman" w:hAnsi="Times New Roman" w:ascii="Times New Roman"/>
          <w:b/>
          <w:sz w:val="24"/>
          <w:szCs w:val="24"/>
        </w:rPr>
        <w:t>k.o. M</w:t>
      </w:r>
      <w:r w:rsidR="00705932" w:rsidRPr="00B93E4D">
        <w:rPr>
          <w:rFonts w:cs="Times New Roman" w:hAnsi="Times New Roman" w:ascii="Times New Roman"/>
          <w:b/>
          <w:sz w:val="24"/>
          <w:szCs w:val="24"/>
        </w:rPr>
        <w:t>a</w:t>
      </w:r>
      <w:r w:rsidR="0069233A" w:rsidRPr="00B93E4D">
        <w:rPr>
          <w:rFonts w:cs="Times New Roman" w:hAnsi="Times New Roman" w:ascii="Times New Roman"/>
          <w:b/>
          <w:sz w:val="24"/>
          <w:szCs w:val="24"/>
        </w:rPr>
        <w:t>rtinščica</w:t>
      </w:r>
      <w:r w:rsidR="002600AA" w:rsidRPr="00B93E4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9233A">
        <w:rPr>
          <w:rFonts w:cs="Times New Roman" w:hAnsi="Times New Roman" w:ascii="Times New Roman"/>
          <w:sz w:val="24"/>
          <w:szCs w:val="24"/>
        </w:rPr>
        <w:t xml:space="preserve">– zk. ul. </w:t>
      </w:r>
      <w:r w:rsidR="00705932">
        <w:rPr>
          <w:rFonts w:cs="Times New Roman" w:hAnsi="Times New Roman" w:ascii="Times New Roman"/>
          <w:sz w:val="24"/>
          <w:szCs w:val="24"/>
        </w:rPr>
        <w:t xml:space="preserve">1292, 1824, 1826, </w:t>
      </w:r>
      <w:r w:rsidR="001D793F">
        <w:rPr>
          <w:rFonts w:cs="Times New Roman" w:hAnsi="Times New Roman" w:ascii="Times New Roman"/>
          <w:sz w:val="24"/>
          <w:szCs w:val="24"/>
        </w:rPr>
        <w:t>1827, 1828, 1923, 1926, 2464, 2465, 2501, 2506, 2538, 2646, 2713, 2717, 2719, 2725, 2726, 2736, 2737, 2781, 2881, 2830, 2849</w:t>
      </w:r>
      <w:r w:rsidR="00B93E4D">
        <w:rPr>
          <w:rFonts w:cs="Times New Roman" w:hAnsi="Times New Roman" w:ascii="Times New Roman"/>
          <w:sz w:val="24"/>
          <w:szCs w:val="24"/>
        </w:rPr>
        <w:t xml:space="preserve"> i</w:t>
      </w:r>
      <w:r w:rsidR="001D793F">
        <w:rPr>
          <w:rFonts w:cs="Times New Roman" w:hAnsi="Times New Roman" w:ascii="Times New Roman"/>
          <w:sz w:val="24"/>
          <w:szCs w:val="24"/>
        </w:rPr>
        <w:t xml:space="preserve"> </w:t>
      </w:r>
      <w:r w:rsidR="001D793F" w:rsidRPr="00B93E4D">
        <w:rPr>
          <w:rFonts w:cs="Times New Roman" w:hAnsi="Times New Roman" w:ascii="Times New Roman"/>
          <w:b/>
          <w:sz w:val="24"/>
          <w:szCs w:val="24"/>
        </w:rPr>
        <w:t>k.o. Biograd na moru</w:t>
      </w:r>
      <w:r w:rsidR="001D793F">
        <w:rPr>
          <w:rFonts w:cs="Times New Roman" w:hAnsi="Times New Roman" w:ascii="Times New Roman"/>
          <w:sz w:val="24"/>
          <w:szCs w:val="24"/>
        </w:rPr>
        <w:t xml:space="preserve"> – zk. ul. 107, zatim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>glasnoj ploči</w:t>
      </w:r>
      <w:r w:rsidR="00B93E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CB6765">
        <w:rPr>
          <w:rFonts w:cs="Times New Roman" w:hAnsi="Times New Roman" w:ascii="Times New Roman"/>
          <w:b/>
          <w:sz w:val="24"/>
          <w:szCs w:val="24"/>
          <w:u w:val="single"/>
        </w:rPr>
        <w:t xml:space="preserve">13. veljače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676371">
        <w:rPr>
          <w:rFonts w:cs="Times New Roman" w:hAnsi="Times New Roman" w:ascii="Times New Roman"/>
          <w:b/>
          <w:sz w:val="24"/>
          <w:szCs w:val="24"/>
          <w:u w:val="single"/>
        </w:rPr>
        <w:t>9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676371">
        <w:rPr>
          <w:rFonts w:cs="Times New Roman" w:hAnsi="Times New Roman" w:ascii="Times New Roman"/>
          <w:b/>
          <w:sz w:val="24"/>
          <w:szCs w:val="24"/>
          <w:u w:val="single"/>
        </w:rPr>
        <w:t>11,10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</w:t>
      </w:r>
      <w:r w:rsidR="00676371">
        <w:rPr>
          <w:rFonts w:cs="Times New Roman" w:hAnsi="Times New Roman" w:ascii="Times New Roman"/>
          <w:sz w:val="24"/>
          <w:szCs w:val="24"/>
        </w:rPr>
        <w:t>sudnica 100 (Velika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676371">
        <w:rPr>
          <w:rFonts w:cs="Times New Roman" w:hAnsi="Times New Roman" w:ascii="Times New Roman"/>
          <w:sz w:val="24"/>
          <w:szCs w:val="24"/>
        </w:rPr>
        <w:t>11,15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4D624E" w:rsidP="002C3BD5" w:rsidR="004D624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XII. Ukidaju se mjere osiguranja određene rješenjem ovoga suda posl. broj St-</w:t>
      </w:r>
      <w:r w:rsidR="00676371">
        <w:rPr>
          <w:rFonts w:cs="Times New Roman" w:hAnsi="Times New Roman" w:ascii="Times New Roman"/>
          <w:sz w:val="24"/>
          <w:szCs w:val="24"/>
        </w:rPr>
        <w:t>3048/16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F48D9">
        <w:rPr>
          <w:rFonts w:cs="Times New Roman" w:hAnsi="Times New Roman" w:ascii="Times New Roman"/>
          <w:sz w:val="24"/>
          <w:szCs w:val="24"/>
        </w:rPr>
        <w:t xml:space="preserve">od </w:t>
      </w:r>
      <w:r w:rsidR="005661BA">
        <w:rPr>
          <w:rFonts w:cs="Times New Roman" w:hAnsi="Times New Roman" w:ascii="Times New Roman"/>
          <w:sz w:val="24"/>
          <w:szCs w:val="24"/>
        </w:rPr>
        <w:t xml:space="preserve">6. prosinca 2017. </w:t>
      </w:r>
      <w:r>
        <w:rPr>
          <w:rFonts w:cs="Times New Roman" w:hAnsi="Times New Roman" w:ascii="Times New Roman"/>
          <w:sz w:val="24"/>
          <w:szCs w:val="24"/>
        </w:rPr>
        <w:t>čime prestaje i dužnost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676371">
        <w:rPr>
          <w:rFonts w:cs="Times New Roman" w:hAnsi="Times New Roman" w:ascii="Times New Roman"/>
          <w:sz w:val="24"/>
          <w:szCs w:val="24"/>
        </w:rPr>
        <w:t>.</w:t>
      </w:r>
    </w:p>
    <w:p w:rsidRDefault="002C3BD5" w:rsidP="002C3BD5" w:rsidR="002C3B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4D624E" w:rsidR="001E4E5F" w:rsidRPr="00CB38D1">
      <w:pPr>
        <w:spacing w:after="240"/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543AD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Stečajni postupak u ovom predmetu pokrenut je na prijedlog </w:t>
      </w:r>
      <w:r w:rsidR="00543ADA">
        <w:rPr>
          <w:rFonts w:cs="Times New Roman" w:hAnsi="Times New Roman" w:ascii="Times New Roman"/>
          <w:sz w:val="24"/>
          <w:szCs w:val="24"/>
        </w:rPr>
        <w:t>vjerovnika Branka Đukića</w:t>
      </w:r>
      <w:r w:rsidR="00401D6E">
        <w:rPr>
          <w:rFonts w:cs="Times New Roman" w:hAnsi="Times New Roman" w:ascii="Times New Roman"/>
          <w:sz w:val="24"/>
          <w:szCs w:val="24"/>
        </w:rPr>
        <w:t xml:space="preserve"> koji ima tražbinu prema dužniku u iznosu od 759.491,21 kn, temeljenu na pravomoćnoj i ovršnoj presudi Općinskog građanskog suda u Zagrebu posl. broj P-4847/06 od 21. listopada 2010.</w:t>
      </w:r>
      <w:r w:rsidR="00955F40">
        <w:rPr>
          <w:rFonts w:cs="Times New Roman" w:hAnsi="Times New Roman" w:ascii="Times New Roman"/>
          <w:sz w:val="24"/>
          <w:szCs w:val="24"/>
        </w:rPr>
        <w:t xml:space="preserve"> Uz prijedlog je priložena i potvrda Financijske agencije kojom se potvrđuje da dužnik u </w:t>
      </w:r>
      <w:r w:rsidR="00955F40" w:rsidRPr="00955F40">
        <w:rPr>
          <w:rFonts w:cs="Times New Roman" w:hAnsi="Times New Roman" w:ascii="Times New Roman"/>
          <w:sz w:val="24"/>
          <w:szCs w:val="24"/>
        </w:rPr>
        <w:t xml:space="preserve">Očevidniku redoslijeda osnova za plaćanje ima evidentirane neizvršene osnove za plaćanje u neprekinutom razdoblju od </w:t>
      </w:r>
      <w:r w:rsidR="006B2028">
        <w:rPr>
          <w:rFonts w:cs="Times New Roman" w:hAnsi="Times New Roman" w:ascii="Times New Roman"/>
          <w:sz w:val="24"/>
          <w:szCs w:val="24"/>
        </w:rPr>
        <w:t>652 dana.</w:t>
      </w:r>
    </w:p>
    <w:p w:rsidRDefault="00543ADA" w:rsidP="001E4E5F" w:rsidR="00543AD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55F40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6E08" w:rsidRPr="00986E08">
        <w:rPr>
          <w:rFonts w:cs="Times New Roman" w:hAnsi="Times New Roman" w:ascii="Times New Roman"/>
          <w:sz w:val="24"/>
          <w:szCs w:val="24"/>
        </w:rPr>
        <w:t>Na temelju izvješća privremen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986E08" w:rsidRPr="00986E08">
        <w:rPr>
          <w:rFonts w:cs="Times New Roman" w:hAnsi="Times New Roman" w:ascii="Times New Roman"/>
          <w:sz w:val="24"/>
          <w:szCs w:val="24"/>
        </w:rPr>
        <w:t>, podnesenog na ročištu radi izjašnjenja o prijedlogu za otvaranje stečajnog postupka koje je spojeno s ročištem radi rasprave o uvjetima za otvaranje stečajnog postupka</w:t>
      </w:r>
      <w:r w:rsidR="004D624E">
        <w:rPr>
          <w:rFonts w:cs="Times New Roman" w:hAnsi="Times New Roman" w:ascii="Times New Roman"/>
          <w:sz w:val="24"/>
          <w:szCs w:val="24"/>
        </w:rPr>
        <w:t xml:space="preserve"> sukladno članku 128. stavak 5. SZ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, </w:t>
      </w:r>
      <w:r w:rsidR="000453AE">
        <w:rPr>
          <w:rFonts w:cs="Times New Roman" w:hAnsi="Times New Roman" w:ascii="Times New Roman"/>
          <w:sz w:val="24"/>
          <w:szCs w:val="24"/>
        </w:rPr>
        <w:t xml:space="preserve">kao i priložene potvrde Financijske agencije,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utvrđeno je </w:t>
      </w:r>
      <w:r w:rsidR="002949CA">
        <w:rPr>
          <w:rFonts w:cs="Times New Roman" w:hAnsi="Times New Roman" w:ascii="Times New Roman"/>
          <w:sz w:val="24"/>
          <w:szCs w:val="24"/>
        </w:rPr>
        <w:t>da dužnik</w:t>
      </w:r>
      <w:r w:rsidR="001B7469">
        <w:rPr>
          <w:rFonts w:cs="Times New Roman" w:hAnsi="Times New Roman" w:ascii="Times New Roman"/>
          <w:sz w:val="24"/>
          <w:szCs w:val="24"/>
        </w:rPr>
        <w:t xml:space="preserve"> u </w:t>
      </w:r>
      <w:r w:rsidR="001B7469" w:rsidRPr="001B7469">
        <w:rPr>
          <w:rFonts w:cs="Times New Roman" w:hAnsi="Times New Roman" w:ascii="Times New Roman"/>
          <w:sz w:val="24"/>
          <w:szCs w:val="24"/>
        </w:rPr>
        <w:t xml:space="preserve">Očevidniku redoslijeda osnova za plaćanje ima evidentirane neizvršene osnove za plaćanje u neprekinutom razdoblju od </w:t>
      </w:r>
      <w:r w:rsidR="009D684F">
        <w:rPr>
          <w:rFonts w:cs="Times New Roman" w:hAnsi="Times New Roman" w:ascii="Times New Roman"/>
          <w:sz w:val="24"/>
          <w:szCs w:val="24"/>
        </w:rPr>
        <w:t>1279</w:t>
      </w:r>
      <w:r w:rsidR="001B7469">
        <w:rPr>
          <w:rFonts w:cs="Times New Roman" w:hAnsi="Times New Roman" w:ascii="Times New Roman"/>
          <w:sz w:val="24"/>
          <w:szCs w:val="24"/>
        </w:rPr>
        <w:t xml:space="preserve"> dana</w:t>
      </w:r>
      <w:r w:rsidR="006B2028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2949CA">
        <w:rPr>
          <w:rFonts w:cs="Times New Roman" w:hAnsi="Times New Roman" w:ascii="Times New Roman"/>
          <w:sz w:val="24"/>
          <w:szCs w:val="24"/>
        </w:rPr>
        <w:t xml:space="preserve"> </w:t>
      </w:r>
      <w:r w:rsidR="006B2028">
        <w:rPr>
          <w:rFonts w:cs="Times New Roman" w:hAnsi="Times New Roman" w:ascii="Times New Roman"/>
          <w:sz w:val="24"/>
          <w:szCs w:val="24"/>
        </w:rPr>
        <w:t xml:space="preserve">66.962.613,27 kn. </w:t>
      </w:r>
      <w:r w:rsidR="002949CA">
        <w:rPr>
          <w:rFonts w:cs="Times New Roman" w:hAnsi="Times New Roman" w:ascii="Times New Roman"/>
          <w:sz w:val="24"/>
          <w:szCs w:val="24"/>
        </w:rPr>
        <w:t>Budući da dužnik ima dostatno imovine makar za podmirenje troškova stečajnog postupka, predlaže da se stečajni postupak otvori.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F4FFE" w:rsidP="004F4FFE" w:rsidR="00734B9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Zaključkom ovoga suda posl. broj St-3048/16 od 5. rujna 2018. p</w:t>
      </w:r>
      <w:r w:rsidRPr="004F4FFE">
        <w:rPr>
          <w:rFonts w:cs="Times New Roman" w:hAnsi="Times New Roman" w:ascii="Times New Roman"/>
          <w:sz w:val="24"/>
          <w:szCs w:val="24"/>
        </w:rPr>
        <w:t>redmet ovoga suda posl. broj St-1561/18, u kojemu je prijedlog za otvaranje stečajnog postupka podnio vjerovnik PENEZIĆ i ROGINA, arhitekti, d.o.o. Zagreb</w:t>
      </w:r>
      <w:r>
        <w:rPr>
          <w:rFonts w:cs="Times New Roman" w:hAnsi="Times New Roman" w:ascii="Times New Roman"/>
          <w:sz w:val="24"/>
          <w:szCs w:val="24"/>
        </w:rPr>
        <w:t xml:space="preserve"> spojen je s ovim predmetom, radi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zajedničkog raspravljanja i donošenja zajedničke odluke, kako to propisuje odredba članka </w:t>
      </w:r>
      <w:r w:rsidR="00734B93">
        <w:rPr>
          <w:rFonts w:cs="Times New Roman" w:hAnsi="Times New Roman" w:ascii="Times New Roman"/>
          <w:sz w:val="24"/>
          <w:szCs w:val="24"/>
        </w:rPr>
        <w:t>16. stavak 7. SZ.</w:t>
      </w:r>
    </w:p>
    <w:p w:rsidRDefault="004F4FFE" w:rsidP="001E4E5F" w:rsidR="004F4FF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34EFA" w:rsidP="001E4E5F" w:rsidR="00155AE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ročištu održanom 9. svibnja 2018. dužnik je </w:t>
      </w:r>
      <w:r w:rsidR="005A34ED">
        <w:rPr>
          <w:rFonts w:cs="Times New Roman" w:hAnsi="Times New Roman" w:ascii="Times New Roman"/>
          <w:sz w:val="24"/>
          <w:szCs w:val="24"/>
        </w:rPr>
        <w:t xml:space="preserve">predao izjavu o pristupu dugu </w:t>
      </w:r>
      <w:r w:rsidR="00BF1D3F">
        <w:rPr>
          <w:rFonts w:cs="Times New Roman" w:hAnsi="Times New Roman" w:ascii="Times New Roman"/>
          <w:sz w:val="24"/>
          <w:szCs w:val="24"/>
        </w:rPr>
        <w:t xml:space="preserve">treće osobe </w:t>
      </w:r>
      <w:r w:rsidR="00BF1D3F" w:rsidRPr="00990916">
        <w:rPr>
          <w:rFonts w:cs="Times New Roman" w:hAnsi="Times New Roman" w:ascii="Times New Roman"/>
          <w:sz w:val="24"/>
          <w:szCs w:val="24"/>
        </w:rPr>
        <w:t>DELONA d.o.o. Cesta v Gorice 34, 1000 Ljubljana, Republika Slovenija, identifikacijski broj u poslovnom registru Republike Slovenije: 6590543000</w:t>
      </w:r>
      <w:r w:rsidR="00BF1D3F">
        <w:rPr>
          <w:rFonts w:cs="Times New Roman" w:hAnsi="Times New Roman" w:ascii="Times New Roman"/>
          <w:sz w:val="24"/>
          <w:szCs w:val="24"/>
        </w:rPr>
        <w:t xml:space="preserve">, </w:t>
      </w:r>
      <w:r w:rsidR="005A34ED">
        <w:rPr>
          <w:rFonts w:cs="Times New Roman" w:hAnsi="Times New Roman" w:ascii="Times New Roman"/>
          <w:sz w:val="24"/>
          <w:szCs w:val="24"/>
        </w:rPr>
        <w:t>u smislu članka 124.</w:t>
      </w:r>
      <w:r w:rsidR="00551ED3">
        <w:rPr>
          <w:rFonts w:cs="Times New Roman" w:hAnsi="Times New Roman" w:ascii="Times New Roman"/>
          <w:sz w:val="24"/>
          <w:szCs w:val="24"/>
        </w:rPr>
        <w:t xml:space="preserve"> stavak 1. SZ, zbog čega je sud</w:t>
      </w:r>
      <w:r w:rsidR="00155AEE">
        <w:rPr>
          <w:rFonts w:cs="Times New Roman" w:hAnsi="Times New Roman" w:ascii="Times New Roman"/>
          <w:sz w:val="24"/>
          <w:szCs w:val="24"/>
        </w:rPr>
        <w:t>, radi provjere dane izjave</w:t>
      </w:r>
      <w:r w:rsidR="00551ED3">
        <w:rPr>
          <w:rFonts w:cs="Times New Roman" w:hAnsi="Times New Roman" w:ascii="Times New Roman"/>
          <w:sz w:val="24"/>
          <w:szCs w:val="24"/>
        </w:rPr>
        <w:t xml:space="preserve"> odgodio ročište,</w:t>
      </w:r>
      <w:r w:rsidR="00155AEE">
        <w:rPr>
          <w:rFonts w:cs="Times New Roman" w:hAnsi="Times New Roman" w:ascii="Times New Roman"/>
          <w:sz w:val="24"/>
          <w:szCs w:val="24"/>
        </w:rPr>
        <w:t xml:space="preserve"> kako je to propisano odredbom članka 124. stavak 1. SZ.</w:t>
      </w:r>
    </w:p>
    <w:p w:rsidRDefault="00155AEE" w:rsidP="001E4E5F" w:rsidR="00155A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5AEE" w:rsidP="009D6FA6" w:rsidR="009D6FA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90916">
        <w:rPr>
          <w:rFonts w:cs="Times New Roman" w:hAnsi="Times New Roman" w:ascii="Times New Roman"/>
          <w:sz w:val="24"/>
          <w:szCs w:val="24"/>
        </w:rPr>
        <w:t xml:space="preserve">Zaključkom ovoga suda posl. broj </w:t>
      </w:r>
      <w:r w:rsidR="00551ED3">
        <w:rPr>
          <w:rFonts w:cs="Times New Roman" w:hAnsi="Times New Roman" w:ascii="Times New Roman"/>
          <w:sz w:val="24"/>
          <w:szCs w:val="24"/>
        </w:rPr>
        <w:t xml:space="preserve"> </w:t>
      </w:r>
      <w:r w:rsidR="00990916" w:rsidRPr="00990916">
        <w:rPr>
          <w:rFonts w:cs="Times New Roman" w:hAnsi="Times New Roman" w:ascii="Times New Roman"/>
          <w:sz w:val="24"/>
          <w:szCs w:val="24"/>
        </w:rPr>
        <w:t>St-3048/16</w:t>
      </w:r>
      <w:r w:rsidR="00990916">
        <w:rPr>
          <w:rFonts w:cs="Times New Roman" w:hAnsi="Times New Roman" w:ascii="Times New Roman"/>
          <w:sz w:val="24"/>
          <w:szCs w:val="24"/>
        </w:rPr>
        <w:t xml:space="preserve"> od 11. lipnja 2018. </w:t>
      </w:r>
      <w:r w:rsidR="00BF1D3F">
        <w:rPr>
          <w:rFonts w:cs="Times New Roman" w:hAnsi="Times New Roman" w:ascii="Times New Roman"/>
          <w:sz w:val="24"/>
          <w:szCs w:val="24"/>
        </w:rPr>
        <w:t xml:space="preserve">naloženoj je </w:t>
      </w:r>
      <w:r w:rsidR="00990916" w:rsidRPr="00990916">
        <w:rPr>
          <w:rFonts w:cs="Times New Roman" w:hAnsi="Times New Roman" w:ascii="Times New Roman"/>
          <w:sz w:val="24"/>
          <w:szCs w:val="24"/>
        </w:rPr>
        <w:t>trećoj osobi</w:t>
      </w:r>
      <w:r w:rsidR="002D4DB5">
        <w:rPr>
          <w:rFonts w:cs="Times New Roman" w:hAnsi="Times New Roman" w:ascii="Times New Roman"/>
          <w:sz w:val="24"/>
          <w:szCs w:val="24"/>
        </w:rPr>
        <w:t xml:space="preserve"> Delona d.o.o.</w:t>
      </w:r>
      <w:r w:rsidR="00990916" w:rsidRPr="00990916">
        <w:rPr>
          <w:rFonts w:cs="Times New Roman" w:hAnsi="Times New Roman" w:ascii="Times New Roman"/>
          <w:sz w:val="24"/>
          <w:szCs w:val="24"/>
        </w:rPr>
        <w:t>, kao pristupatelju dugu dužnika, da u roku osam dana dostavi ovom sudu dokaz o financijskom položaju i uspješnosti poslovanja odnosno dokaz o bonitetu, ne starije od 30 dana.</w:t>
      </w:r>
      <w:r w:rsidR="009D6FA6">
        <w:rPr>
          <w:rFonts w:cs="Times New Roman" w:hAnsi="Times New Roman" w:ascii="Times New Roman"/>
          <w:sz w:val="24"/>
          <w:szCs w:val="24"/>
        </w:rPr>
        <w:t xml:space="preserve"> </w:t>
      </w:r>
      <w:r w:rsidR="00990916" w:rsidRPr="00990916">
        <w:rPr>
          <w:rFonts w:cs="Times New Roman" w:hAnsi="Times New Roman" w:ascii="Times New Roman"/>
          <w:sz w:val="24"/>
          <w:szCs w:val="24"/>
        </w:rPr>
        <w:t xml:space="preserve"> </w:t>
      </w:r>
      <w:r w:rsidR="009D6FA6">
        <w:rPr>
          <w:rFonts w:cs="Times New Roman" w:hAnsi="Times New Roman" w:ascii="Times New Roman"/>
          <w:sz w:val="24"/>
          <w:szCs w:val="24"/>
        </w:rPr>
        <w:t xml:space="preserve">Pri tome je ovaj sud utvrdio da je </w:t>
      </w:r>
      <w:r w:rsidR="009D6FA6" w:rsidRPr="009D6FA6">
        <w:rPr>
          <w:rFonts w:cs="Times New Roman" w:hAnsi="Times New Roman" w:ascii="Times New Roman"/>
          <w:sz w:val="24"/>
          <w:szCs w:val="24"/>
        </w:rPr>
        <w:t xml:space="preserve">podnositelj izjave o pristupu dugu Delona d.o.o., kao pravna osoba sa sjedištem u inozemstvu, bio dužan prilikom podnošenja toga podneska i imenovati punomoćnika za primanje pismena u Republici Hrvatskoj, kako to određuje odredba članka 146. stavak 1. Zakona o parničnom postupku (Narodne novine, broj </w:t>
      </w:r>
      <w:r w:rsidR="009D6FA6" w:rsidRPr="009D6FA6">
        <w:rPr>
          <w:rFonts w:cs="Times New Roman" w:hAnsi="Times New Roman" w:ascii="Times New Roman"/>
          <w:bCs/>
          <w:sz w:val="24"/>
          <w:szCs w:val="24"/>
        </w:rPr>
        <w:t>53/91 do 89/14 – odluka Ustavnog suda; nastavno: ZPP)</w:t>
      </w:r>
      <w:r w:rsidR="009D6FA6" w:rsidRPr="009D6FA6">
        <w:rPr>
          <w:rFonts w:cs="Times New Roman" w:hAnsi="Times New Roman" w:ascii="Times New Roman"/>
          <w:sz w:val="24"/>
          <w:szCs w:val="24"/>
        </w:rPr>
        <w:t xml:space="preserve">, a koja se na odgovarajući način ima primijeniti i u ovom izvanparničnom stečajnom postupku, sukladno odredbi članka 10. SZ, no obzirom na odredbu članka 12. stavak 1. SZ, prema kojoj se dostava u stečajnom postupku vrši putem e-Oglasne ploče, nije primijenio navedenu odredbu ZPP-a i podnesak odbacio, već je temeljem članka 124. stavak 1. SZ </w:t>
      </w:r>
      <w:r w:rsidR="009D6FA6">
        <w:rPr>
          <w:rFonts w:cs="Times New Roman" w:hAnsi="Times New Roman" w:ascii="Times New Roman"/>
          <w:sz w:val="24"/>
          <w:szCs w:val="24"/>
        </w:rPr>
        <w:t>donio navedeni zaključak.</w:t>
      </w:r>
    </w:p>
    <w:p w:rsidRDefault="009D6FA6" w:rsidP="009D6FA6" w:rsidR="009D6F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6FA6" w:rsidP="009D6FA6" w:rsidR="00300F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4635">
        <w:rPr>
          <w:rFonts w:cs="Times New Roman" w:hAnsi="Times New Roman" w:ascii="Times New Roman"/>
          <w:sz w:val="24"/>
          <w:szCs w:val="24"/>
        </w:rPr>
        <w:t>Na idućem ročištu u prethodnom postupku, održanom 3. listopada 2018., utvrđeno je da treća osoba Delona d.o.o. nije dostavila dokaz o bonitetu, na koji je pozvana cit. zaključkom</w:t>
      </w:r>
      <w:r w:rsidR="00300FB2">
        <w:rPr>
          <w:rFonts w:cs="Times New Roman" w:hAnsi="Times New Roman" w:ascii="Times New Roman"/>
          <w:sz w:val="24"/>
          <w:szCs w:val="24"/>
        </w:rPr>
        <w:t xml:space="preserve"> te je punomoćnik dužnika predložio da sud ponovno pozove treću osobu da dostavi navedeni dokaz, čemu su se predlagatelji usprotivili.</w:t>
      </w:r>
    </w:p>
    <w:p w:rsidRDefault="00300FB2" w:rsidP="009D6FA6" w:rsidR="00300F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00FB2" w:rsidP="009D6FA6" w:rsidR="00300FB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posl. broj St-3048/16 od 21. studenog 2018. odbijen je prijedlog dužnika za ponovnim pozivanjem treće osobe Delona d.o.o. na dostavu dokaza o bonitetu te je također odbijen prijedlog</w:t>
      </w:r>
      <w:r w:rsidR="005D125C">
        <w:rPr>
          <w:rFonts w:cs="Times New Roman" w:hAnsi="Times New Roman" w:ascii="Times New Roman"/>
          <w:sz w:val="24"/>
          <w:szCs w:val="24"/>
        </w:rPr>
        <w:t xml:space="preserve"> za pristupom dugu navedene osobe.</w:t>
      </w:r>
    </w:p>
    <w:p w:rsidRDefault="005D125C" w:rsidP="009D6FA6" w:rsidR="005D12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A276C" w:rsidP="00986E08" w:rsidR="00986E08" w:rsidRPr="00986E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Na temelju navedenog ovaj sud nalazi da su ispunjeni uvjeti za otvaranje ovog stečajnog postupka </w:t>
      </w:r>
      <w:r w:rsidR="00986E08">
        <w:rPr>
          <w:rFonts w:cs="Times New Roman" w:hAnsi="Times New Roman" w:ascii="Times New Roman"/>
          <w:sz w:val="24"/>
          <w:szCs w:val="24"/>
        </w:rPr>
        <w:t xml:space="preserve">temeljem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članka </w:t>
      </w:r>
      <w:r w:rsidR="00986E08">
        <w:rPr>
          <w:rFonts w:cs="Times New Roman" w:hAnsi="Times New Roman" w:ascii="Times New Roman"/>
          <w:sz w:val="24"/>
          <w:szCs w:val="24"/>
        </w:rPr>
        <w:t>5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. stavak </w:t>
      </w:r>
      <w:r w:rsidR="00986E08">
        <w:rPr>
          <w:rFonts w:cs="Times New Roman" w:hAnsi="Times New Roman" w:ascii="Times New Roman"/>
          <w:sz w:val="24"/>
          <w:szCs w:val="24"/>
        </w:rPr>
        <w:t>1</w:t>
      </w:r>
      <w:r w:rsidR="005D125C">
        <w:rPr>
          <w:rFonts w:cs="Times New Roman" w:hAnsi="Times New Roman" w:ascii="Times New Roman"/>
          <w:sz w:val="24"/>
          <w:szCs w:val="24"/>
        </w:rPr>
        <w:t>.</w:t>
      </w:r>
      <w:r w:rsidR="00986E08">
        <w:rPr>
          <w:rFonts w:cs="Times New Roman" w:hAnsi="Times New Roman" w:ascii="Times New Roman"/>
          <w:sz w:val="24"/>
          <w:szCs w:val="24"/>
        </w:rPr>
        <w:t xml:space="preserve"> i 2.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u svezi stavka 6. </w:t>
      </w:r>
      <w:r w:rsidR="00986E08">
        <w:rPr>
          <w:rFonts w:cs="Times New Roman" w:hAnsi="Times New Roman" w:ascii="Times New Roman"/>
          <w:sz w:val="24"/>
          <w:szCs w:val="24"/>
        </w:rPr>
        <w:t>stavak 1., 2.</w:t>
      </w:r>
      <w:r w:rsidR="005D125C">
        <w:rPr>
          <w:rFonts w:cs="Times New Roman" w:hAnsi="Times New Roman" w:ascii="Times New Roman"/>
          <w:sz w:val="24"/>
          <w:szCs w:val="24"/>
        </w:rPr>
        <w:t xml:space="preserve"> </w:t>
      </w:r>
      <w:r w:rsidR="00986E08">
        <w:rPr>
          <w:rFonts w:cs="Times New Roman" w:hAnsi="Times New Roman" w:ascii="Times New Roman"/>
          <w:sz w:val="24"/>
          <w:szCs w:val="24"/>
        </w:rPr>
        <w:t xml:space="preserve">i 4.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i to nesposobnost za plaćanje kao stečajni razlog, a budući da je imovina dužnika dostatna za podmirenje troškova ovog postupka, na temelju članka </w:t>
      </w:r>
      <w:r w:rsidR="004D624E">
        <w:rPr>
          <w:rFonts w:cs="Times New Roman" w:hAnsi="Times New Roman" w:ascii="Times New Roman"/>
          <w:sz w:val="24"/>
          <w:szCs w:val="24"/>
        </w:rPr>
        <w:t xml:space="preserve">128. stavak 6., 129. i 130.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SZ </w:t>
      </w:r>
      <w:r w:rsidR="004D624E">
        <w:rPr>
          <w:rFonts w:cs="Times New Roman" w:hAnsi="Times New Roman" w:ascii="Times New Roman"/>
          <w:sz w:val="24"/>
          <w:szCs w:val="24"/>
        </w:rPr>
        <w:t xml:space="preserve">riješeno je kao u izreci. </w:t>
      </w:r>
      <w:r w:rsidR="00986E08" w:rsidRPr="00986E0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276C" w:rsidP="001E4E5F" w:rsidR="003A276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D125C" w:rsidRPr="005D125C">
        <w:rPr>
          <w:rFonts w:cs="Times New Roman" w:hAnsi="Times New Roman" w:ascii="Times New Roman"/>
          <w:sz w:val="24"/>
          <w:szCs w:val="24"/>
        </w:rPr>
        <w:t>Izbor i imenovanje stečajnog upravitelja izvršeno je automatski, primjenom pravila propisanog odredbom članka 84. stavak 2. SZ, kojim je propisano da će se za stečajnog upravitelja imenovati osoba koja je u prethodnom postupku obavljala dužnost privremenog stečajnog upravitelja, kako je to upravo slučaj i u ovom predmetu.</w:t>
      </w:r>
    </w:p>
    <w:p w:rsidRDefault="005E56BB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554E72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C535D">
        <w:rPr>
          <w:rFonts w:cs="Times New Roman" w:hAnsi="Times New Roman" w:ascii="Times New Roman"/>
          <w:sz w:val="24"/>
          <w:szCs w:val="24"/>
        </w:rPr>
        <w:t>22. studenog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C535D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554E72" w:rsidR="007C0F56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8B23FC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554E72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554E72" w:rsidR="00554E72" w:rsidRPr="00554E72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54E72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554E72" w:rsidR="00554E72" w:rsidRPr="00554E72">
      <w:pPr>
        <w:rPr>
          <w:rFonts w:cs="Times New Roman" w:hAnsi="Times New Roman" w:ascii="Times New Roman"/>
          <w:sz w:val="24"/>
          <w:szCs w:val="24"/>
        </w:rPr>
      </w:pP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</w:r>
      <w:r w:rsidRPr="00554E72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8B23FC" w:rsidP="00554E72" w:rsidR="008B23FC" w:rsidRPr="00554E72">
      <w:pPr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sectPr w:rsidSect="00563C0A" w:rsidR="008B23FC" w:rsidRPr="00554E7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BA4" w:rsidR="00133BA4">
      <w:r>
        <w:separator/>
      </w:r>
    </w:p>
  </w:endnote>
  <w:endnote w:id="0" w:type="continuationSeparator">
    <w:p w:rsidRDefault="00133BA4" w:rsidR="00133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BA4" w:rsidR="00133BA4">
      <w:r>
        <w:separator/>
      </w:r>
    </w:p>
  </w:footnote>
  <w:footnote w:id="0" w:type="continuationSeparator">
    <w:p w:rsidRDefault="00133BA4" w:rsidR="00133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50D20">
      <w:rPr>
        <w:rStyle w:val="Brojstranice"/>
        <w:rFonts w:hAnsi="Times New Roman" w:ascii="Times New Roman"/>
        <w:noProof/>
      </w:rPr>
      <w:t>4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B3897">
      <w:rPr>
        <w:rFonts w:hAnsi="Times New Roman" w:ascii="Times New Roman"/>
      </w:rPr>
      <w:t>3048/16</w:t>
    </w:r>
    <w:r w:rsidR="00D25B69">
      <w:rPr>
        <w:rFonts w:hAnsi="Times New Roman" w:ascii="Times New Roman"/>
      </w:rPr>
      <w:t>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CA4"/>
    <w:rsid w:val="00020BA4"/>
    <w:rsid w:val="00032919"/>
    <w:rsid w:val="000374F5"/>
    <w:rsid w:val="000453AE"/>
    <w:rsid w:val="0006417A"/>
    <w:rsid w:val="0006505A"/>
    <w:rsid w:val="00071D41"/>
    <w:rsid w:val="00082920"/>
    <w:rsid w:val="000F17DB"/>
    <w:rsid w:val="00133BA4"/>
    <w:rsid w:val="00134EFA"/>
    <w:rsid w:val="00155AEE"/>
    <w:rsid w:val="00172FFB"/>
    <w:rsid w:val="00185735"/>
    <w:rsid w:val="001B3897"/>
    <w:rsid w:val="001B7469"/>
    <w:rsid w:val="001D793F"/>
    <w:rsid w:val="001E470B"/>
    <w:rsid w:val="001E4E5F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D4DB5"/>
    <w:rsid w:val="002E06D4"/>
    <w:rsid w:val="002E38FC"/>
    <w:rsid w:val="00300FB2"/>
    <w:rsid w:val="00320107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01D6E"/>
    <w:rsid w:val="004155FA"/>
    <w:rsid w:val="0044326C"/>
    <w:rsid w:val="00473DB3"/>
    <w:rsid w:val="004B074A"/>
    <w:rsid w:val="004D624E"/>
    <w:rsid w:val="004E5730"/>
    <w:rsid w:val="004F4FFE"/>
    <w:rsid w:val="00514022"/>
    <w:rsid w:val="00525FEA"/>
    <w:rsid w:val="005272EF"/>
    <w:rsid w:val="00543ADA"/>
    <w:rsid w:val="00551ED3"/>
    <w:rsid w:val="00554E72"/>
    <w:rsid w:val="00563C0A"/>
    <w:rsid w:val="005661BA"/>
    <w:rsid w:val="005774B3"/>
    <w:rsid w:val="00592AD7"/>
    <w:rsid w:val="005A34ED"/>
    <w:rsid w:val="005A5FD5"/>
    <w:rsid w:val="005C2D1F"/>
    <w:rsid w:val="005D125C"/>
    <w:rsid w:val="005D761C"/>
    <w:rsid w:val="005E56BB"/>
    <w:rsid w:val="005F08F4"/>
    <w:rsid w:val="005F5C3F"/>
    <w:rsid w:val="005F7514"/>
    <w:rsid w:val="00604F20"/>
    <w:rsid w:val="00607B4B"/>
    <w:rsid w:val="006100D5"/>
    <w:rsid w:val="006235E3"/>
    <w:rsid w:val="00676371"/>
    <w:rsid w:val="006819D2"/>
    <w:rsid w:val="006824AB"/>
    <w:rsid w:val="0069233A"/>
    <w:rsid w:val="006B2028"/>
    <w:rsid w:val="006E69A4"/>
    <w:rsid w:val="006F48D9"/>
    <w:rsid w:val="006F5244"/>
    <w:rsid w:val="007021B3"/>
    <w:rsid w:val="00705932"/>
    <w:rsid w:val="00727277"/>
    <w:rsid w:val="00733D47"/>
    <w:rsid w:val="00734B93"/>
    <w:rsid w:val="007519B3"/>
    <w:rsid w:val="00756D6F"/>
    <w:rsid w:val="00764AEE"/>
    <w:rsid w:val="007B05DA"/>
    <w:rsid w:val="007B4635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8F2"/>
    <w:rsid w:val="00853AD8"/>
    <w:rsid w:val="008635F8"/>
    <w:rsid w:val="00881589"/>
    <w:rsid w:val="00897546"/>
    <w:rsid w:val="008B23FC"/>
    <w:rsid w:val="008B2D9B"/>
    <w:rsid w:val="008C0419"/>
    <w:rsid w:val="008D1C64"/>
    <w:rsid w:val="008D4CA2"/>
    <w:rsid w:val="008D5B87"/>
    <w:rsid w:val="008E0B1D"/>
    <w:rsid w:val="008F3BAB"/>
    <w:rsid w:val="008F569D"/>
    <w:rsid w:val="008F639D"/>
    <w:rsid w:val="009309AC"/>
    <w:rsid w:val="009376BE"/>
    <w:rsid w:val="00953DED"/>
    <w:rsid w:val="00955F40"/>
    <w:rsid w:val="00981BDB"/>
    <w:rsid w:val="00986E08"/>
    <w:rsid w:val="00990916"/>
    <w:rsid w:val="00993E93"/>
    <w:rsid w:val="009C0C60"/>
    <w:rsid w:val="009D0ED3"/>
    <w:rsid w:val="009D684F"/>
    <w:rsid w:val="009D6FA6"/>
    <w:rsid w:val="009F0284"/>
    <w:rsid w:val="009F3306"/>
    <w:rsid w:val="00A16088"/>
    <w:rsid w:val="00A25ED5"/>
    <w:rsid w:val="00A26151"/>
    <w:rsid w:val="00A26EAF"/>
    <w:rsid w:val="00A554FE"/>
    <w:rsid w:val="00AA0C7F"/>
    <w:rsid w:val="00AB314A"/>
    <w:rsid w:val="00AC4626"/>
    <w:rsid w:val="00AC50A4"/>
    <w:rsid w:val="00B1532C"/>
    <w:rsid w:val="00B34CEC"/>
    <w:rsid w:val="00B70980"/>
    <w:rsid w:val="00B93E4D"/>
    <w:rsid w:val="00BA282E"/>
    <w:rsid w:val="00BB733D"/>
    <w:rsid w:val="00BF0F33"/>
    <w:rsid w:val="00BF1D3F"/>
    <w:rsid w:val="00C04421"/>
    <w:rsid w:val="00C104FA"/>
    <w:rsid w:val="00C20B47"/>
    <w:rsid w:val="00C216DE"/>
    <w:rsid w:val="00C40EA5"/>
    <w:rsid w:val="00C66946"/>
    <w:rsid w:val="00C746CD"/>
    <w:rsid w:val="00C772E6"/>
    <w:rsid w:val="00C83AC2"/>
    <w:rsid w:val="00C85523"/>
    <w:rsid w:val="00C85527"/>
    <w:rsid w:val="00CA22FE"/>
    <w:rsid w:val="00CA47CF"/>
    <w:rsid w:val="00CB38D1"/>
    <w:rsid w:val="00CB6765"/>
    <w:rsid w:val="00CE6259"/>
    <w:rsid w:val="00D12600"/>
    <w:rsid w:val="00D25B69"/>
    <w:rsid w:val="00D373D4"/>
    <w:rsid w:val="00D566C6"/>
    <w:rsid w:val="00D74871"/>
    <w:rsid w:val="00DA0460"/>
    <w:rsid w:val="00DD444D"/>
    <w:rsid w:val="00E107B5"/>
    <w:rsid w:val="00E34D4F"/>
    <w:rsid w:val="00E96F5E"/>
    <w:rsid w:val="00EA0FCE"/>
    <w:rsid w:val="00EC3908"/>
    <w:rsid w:val="00EC6731"/>
    <w:rsid w:val="00ED3C87"/>
    <w:rsid w:val="00EE77FC"/>
    <w:rsid w:val="00F206F2"/>
    <w:rsid w:val="00F50D20"/>
    <w:rsid w:val="00F65C40"/>
    <w:rsid w:val="00F849E3"/>
    <w:rsid w:val="00F95CA4"/>
    <w:rsid w:val="00FB52EE"/>
    <w:rsid w:val="00FB64FF"/>
    <w:rsid w:val="00FC535D"/>
    <w:rsid w:val="00FD1DF6"/>
    <w:rsid w:val="00FD2099"/>
    <w:rsid w:val="00FD5646"/>
    <w:rsid w:val="00FD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E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4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E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St-3048/2016</izvorni_sadrzaj>
    <derivirana_varijabla naziv="DomainObject.Predmet.OznakaBroj_1">St-3048/2016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STANOGRAD stambeno-graditeljska zadruga u likvidaciji zastupanog po punomoćniku Zvonimir Babić; STANOGRAD stambeno-graditeljska zadruga u likvidaciji zastupanog po punomoćniku Nenad Grof</izvorni_sadrzaj>
    <derivirana_varijabla naziv="DomainObject.Predmet.ProtustrankaFormated_1">  STANOGRAD stambeno-graditeljska zadruga u likvidaciji zastupanog po punomoćniku Zvonimir Babić; STANOGRAD stambeno-graditeljska zadruga u likvidaciji zastupanog po punomoćniku Nenad Grof</derivirana_varijabla>
  </DomainObject.Predmet.ProtustrankaFormated>
  <DomainObject.Predmet.ProtustrankaFormatedOIB>
    <izvorni_sadrzaj>  STANOGRAD stambeno-graditeljska zadruga u likvidaciji, OIB 48821947982 zastupanog po punomoćniku Zvonimir Babić; STANOGRAD stambeno-graditeljska zadruga u likvidaciji, OIB 48821947982 zastupanog po punomoćniku Nenad Grof</izvorni_sadrzaj>
    <derivirana_varijabla naziv="DomainObject.Predmet.ProtustrankaFormatedOIB_1">  STANOGRAD stambeno-graditeljska zadruga u likvidaciji, OIB 48821947982 zastupanog po punomoćniku Zvonimir Babić; STANOGRAD stambeno-graditeljska zadruga u likvidaciji, OIB 48821947982 zastupanog po punomoćniku Nenad Grof</derivirana_varijabla>
  </DomainObject.Predmet.ProtustrankaFormatedOIB>
  <DomainObject.Predmet.ProtustrankaFormatedWithAdress>
    <izvorni_sadrzaj> STANOGRAD stambeno-graditeljska zadruga u likvidaciji, Ilica 109, 10000 Zagreb zastupanog po punomoćniku Zvonimir Babić; STANOGRAD stambeno-graditeljska zadruga u likvidaciji, Ilica 109, 10000 Zagreb zastupanog po punomoćniku Nenad Grof</izvorni_sadrzaj>
    <derivirana_varijabla naziv="DomainObject.Predmet.ProtustrankaFormatedWithAdress_1"> STANOGRAD stambeno-graditeljska zadruga u likvidaciji, Ilica 109, 10000 Zagreb zastupanog po punomoćniku Zvonimir Babić; STANOGRAD stambeno-graditeljska zadruga u likvidaciji, Ilica 109, 10000 Zagreb zastupanog po punomoćniku Nenad Grof</derivirana_varijabla>
  </DomainObject.Predmet.ProtustrankaFormatedWithAdress>
  <DomainObject.Predmet.ProtustrankaFormatedWithAdressOIB>
    <izvorni_sadrzaj> STANOGRAD stambeno-graditeljska zadruga u likvidaciji, OIB 48821947982, Ilica 109, 10000 Zagreb zastupanog po punomoćniku Zvonimir Babić; STANOGRAD stambeno-graditeljska zadruga u likvidaciji, OIB 48821947982, Ilica 109, 10000 Zagreb zastupanog po punomoćniku Nenad Grof</izvorni_sadrzaj>
    <derivirana_varijabla naziv="DomainObject.Predmet.ProtustrankaFormatedWithAdressOIB_1"> STANOGRAD stambeno-graditeljska zadruga u likvidaciji, OIB 48821947982, Ilica 109, 10000 Zagreb zastupanog po punomoćniku Zvonimir Babić; STANOGRAD stambeno-graditeljska zadruga u likvidaciji, OIB 48821947982, Ilica 109, 10000 Zagreb zastupanog po punomoćniku Nenad Grof</derivirana_varijabla>
  </DomainObject.Predmet.ProtustrankaFormatedWithAdressOIB>
  <DomainObject.Predmet.ProtustrankaWithAdress>
    <izvorni_sadrzaj>STANOGRAD stambeno-graditeljska zadruga u likvidaciji Ilica 109, 10000 Zagreb, STANOGRAD stambeno-graditeljska zadruga u likvidaciji Ilica 109, 10000 Zagreb</izvorni_sadrzaj>
    <derivirana_varijabla naziv="DomainObject.Predmet.ProtustrankaWithAdress_1">STANOGRAD stambeno-graditeljska zadruga u likvidaciji Ilica 109, 10000 Zagreb, STANOGRAD stambeno-graditeljska zadruga u likvidaciji Ilica 109, 10000 Zagreb</derivirana_varijabla>
  </DomainObject.Predmet.ProtustrankaWithAdress>
  <DomainObject.Predmet.ProtustrankaWithAdressOIB>
    <izvorni_sadrzaj>STANOGRAD stambeno-graditeljska zadruga u likvidaciji, OIB 48821947982, Ilica 109, 10000 Zagreb, STANOGRAD stambeno-graditeljska zadruga u likvidaciji, OIB 48821947982, Ilica 109, 10000 Zagreb</izvorni_sadrzaj>
    <derivirana_varijabla naziv="DomainObject.Predmet.ProtustrankaWithAdressOIB_1">STANOGRAD stambeno-graditeljska zadruga u likvidaciji, OIB 48821947982, Ilica 109, 10000 Zagreb, STANOGRAD stambeno-graditeljska zadruga u likvidaciji, OIB 48821947982, Ilica 109, 10000 Zagreb</derivirana_varijabla>
  </DomainObject.Predmet.ProtustrankaWithAdressOIB>
  <DomainObject.Predmet.ProtustrankaNazivFormated>
    <izvorni_sadrzaj>STANOGRAD stambeno-graditeljska zadruga u likvidaciji,STANOGRAD stambeno-graditeljska zadruga u likvidaciji</izvorni_sadrzaj>
    <derivirana_varijabla naziv="DomainObject.Predmet.ProtustrankaNazivFormated_1">STANOGRAD stambeno-graditeljska zadruga u likvidaciji,STANOGRAD stambeno-graditeljska zadruga u likvidaciji</derivirana_varijabla>
  </DomainObject.Predmet.ProtustrankaNazivFormated>
  <DomainObject.Predmet.ProtustrankaNazivFormatedOIB>
    <izvorni_sadrzaj>STANOGRAD stambeno-graditeljska zadruga u likvidaciji, OIB 48821947982,STANOGRAD stambeno-graditeljska zadruga u likvidaciji, OIB 48821947982</izvorni_sadrzaj>
    <derivirana_varijabla naziv="DomainObject.Predmet.ProtustrankaNazivFormatedOIB_1">STANOGRAD stambeno-graditeljska zadruga u likvidaciji, OIB 48821947982,STANOGRAD stambeno-graditeljska zadruga u likvidaciji, OIB 48821947982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Đukić zastupanog po punomoćniku ODVJETNIČKO DRUŠTVO MATANA &amp; PARTNERI društvo s ograničenom odgovornošću; PENEZIĆ i ROGINA, arhitekti, d.o.o.</izvorni_sadrzaj>
    <derivirana_varijabla naziv="DomainObject.Predmet.StrankaFormated_1">  Branko Đukić zastupanog po punomoćniku ODVJETNIČKO DRUŠTVO MATANA &amp; PARTNERI društvo s ograničenom odgovornošću; PENEZIĆ i ROGINA, arhitekti, d.o.o.</derivirana_varijabla>
  </DomainObject.Predmet.StrankaFormated>
  <DomainObject.Predmet.StrankaFormatedOIB>
    <izvorni_sadrzaj>  Branko Đukić, OIB 78689630545 zastupanog po punomoćniku ODVJETNIČKO DRUŠTVO MATANA &amp; PARTNERI društvo s ograničenom odgovornošću; PENEZIĆ i ROGINA, arhitekti, d.o.o., OIB 13715182403</izvorni_sadrzaj>
    <derivirana_varijabla naziv="DomainObject.Predmet.StrankaFormatedOIB_1">  Branko Đukić, OIB 78689630545 zastupanog po punomoćniku ODVJETNIČKO DRUŠTVO MATANA &amp; PARTNERI društvo s ograničenom odgovornošću; PENEZIĆ i ROGINA, arhitekti, d.o.o., OIB 13715182403</derivirana_varijabla>
  </DomainObject.Predmet.StrankaFormatedOIB>
  <DomainObject.Predmet.StrankaFormatedWithAdress>
    <izvorni_sadrzaj> Branko Đukić, Jezuitski Trg 1, 10000 Zagreb zastupanog po punomoćniku ODVJETNIČKO DRUŠTVO MATANA &amp; PARTNERI društvo s ograničenom odgovornošću; PENEZIĆ i ROGINA, arhitekti, d.o.o., Antuna Bauera 8, 10000 Zagreb</izvorni_sadrzaj>
    <derivirana_varijabla naziv="DomainObject.Predmet.StrankaFormatedWithAdress_1"> Branko Đukić, Jezuitski Trg 1, 10000 Zagreb zastupanog po punomoćniku ODVJETNIČKO DRUŠTVO MATANA &amp; PARTNERI društvo s ograničenom odgovornošću; PENEZIĆ i ROGINA, arhitekti, d.o.o., Antuna Bauera 8, 10000 Zagreb</derivirana_varijabla>
  </DomainObject.Predmet.StrankaFormatedWithAdress>
  <DomainObject.Predmet.StrankaFormatedWithAdressOIB>
    <izvorni_sadrzaj> Branko Đukić, OIB 78689630545, Jezuitski Trg 1, 10000 Zagreb zastupanog po punomoćniku ODVJETNIČKO DRUŠTVO MATANA &amp; PARTNERI društvo s ograničenom odgovornošću; PENEZIĆ i ROGINA, arhitekti, d.o.o., OIB 13715182403, Antuna Bauera 8, 10000 Zagreb</izvorni_sadrzaj>
    <derivirana_varijabla naziv="DomainObject.Predmet.StrankaFormatedWithAdressOIB_1"> Branko Đukić, OIB 78689630545, Jezuitski Trg 1, 10000 Zagreb zastupanog po punomoćniku ODVJETNIČKO DRUŠTVO MATANA &amp; PARTNERI društvo s ograničenom odgovornošću; PENEZIĆ i ROGINA, arhitekti, d.o.o., OIB 13715182403, Antuna Bauera 8, 10000 Zagreb</derivirana_varijabla>
  </DomainObject.Predmet.StrankaFormatedWithAdressOIB>
  <DomainObject.Predmet.StrankaWithAdress>
    <izvorni_sadrzaj>Branko Đukić Jezuitski Trg 1,10000 Zagreb,PENEZIĆ i ROGINA, arhitekti, d.o.o. Antuna Bauera 8,10000 Zagreb</izvorni_sadrzaj>
    <derivirana_varijabla naziv="DomainObject.Predmet.StrankaWithAdress_1">Branko Đukić Jezuitski Trg 1,10000 Zagreb,PENEZIĆ i ROGINA, arhitekti, d.o.o. Antuna Bauera 8,10000 Zagreb</derivirana_varijabla>
  </DomainObject.Predmet.StrankaWithAdress>
  <DomainObject.Predmet.StrankaWithAdressOIB>
    <izvorni_sadrzaj>Branko Đukić, OIB 78689630545, Jezuitski Trg 1,10000 Zagreb,PENEZIĆ i ROGINA, arhitekti, d.o.o., OIB 13715182403, Antuna Bauera 8,10000 Zagreb</izvorni_sadrzaj>
    <derivirana_varijabla naziv="DomainObject.Predmet.StrankaWithAdressOIB_1">Branko Đukić, OIB 78689630545, Jezuitski Trg 1,10000 Zagreb,PENEZIĆ i ROGINA, arhitekti, d.o.o., OIB 13715182403, Antuna Bauera 8,10000 Zagreb</derivirana_varijabla>
  </DomainObject.Predmet.StrankaWithAdressOIB>
  <DomainObject.Predmet.StrankaNazivFormated>
    <izvorni_sadrzaj>Branko Đukić,PENEZIĆ i ROGINA, arhitekti, d.o.o.</izvorni_sadrzaj>
    <derivirana_varijabla naziv="DomainObject.Predmet.StrankaNazivFormated_1">Branko Đukić,PENEZIĆ i ROGINA, arhitekti, d.o.o.</derivirana_varijabla>
  </DomainObject.Predmet.StrankaNazivFormated>
  <DomainObject.Predmet.StrankaNazivFormatedOIB>
    <izvorni_sadrzaj>Branko Đukić, OIB 78689630545,PENEZIĆ i ROGINA, arhitekti, d.o.o., OIB 13715182403</izvorni_sadrzaj>
    <derivirana_varijabla naziv="DomainObject.Predmet.StrankaNazivFormatedOIB_1">Branko Đukić, OIB 78689630545,PENEZIĆ i ROGINA, arhitekti, d.o.o., OIB 13715182403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Branko Đukić zastupanog po punomoćniku ODVJETNIČKO DRUŠTVO MATANA &amp; PARTNERI društvo s ograničenom odgovornošću</item>
      <item>PENEZIĆ i ROGINA, arhitekti, d.o.o.</item>
    </izvorni_sadrzaj>
    <derivirana_varijabla naziv="DomainObject.Predmet.StrankaListFormated_1">
      <item>Branko Đukić zastupanog po punomoćniku ODVJETNIČKO DRUŠTVO MATANA &amp; PARTNERI društvo s ograničenom odgovornošću</item>
      <item>PENEZIĆ i ROGINA, arhitekti, d.o.o.</item>
    </derivirana_varijabla>
  </DomainObject.Predmet.StrankaListFormated>
  <DomainObject.Predmet.StrankaListFormatedOIB>
    <izvorni_sadrzaj>
      <item>Branko Đukić, OIB 78689630545 zastupanog po punomoćniku ODVJETNIČKO DRUŠTVO MATANA &amp; PARTNERI društvo s ograničenom odgovornošću</item>
      <item>PENEZIĆ i ROGINA, arhitekti, d.o.o., OIB 13715182403</item>
    </izvorni_sadrzaj>
    <derivirana_varijabla naziv="DomainObject.Predmet.StrankaListFormatedOIB_1">
      <item>Branko Đukić, OIB 78689630545 zastupanog po punomoćniku ODVJETNIČKO DRUŠTVO MATANA &amp; PARTNERI društvo s ograničenom odgovornošću</item>
      <item>PENEZIĆ i ROGINA, arhitekti, d.o.o., OIB 13715182403</item>
    </derivirana_varijabla>
  </DomainObject.Predmet.StrankaListFormatedOIB>
  <DomainObject.Predmet.StrankaListFormatedWithAdress>
    <izvorni_sadrzaj>
      <item>Branko Đukić, Jezuitski Trg 1, 10000 Zagreb zastupanog po punomoćniku ODVJETNIČKO DRUŠTVO MATANA &amp; PARTNERI društvo s ograničenom odgovornošću</item>
      <item>PENEZIĆ i ROGINA, arhitekti, d.o.o., Antuna Bauera 8, 10000 Zagreb</item>
    </izvorni_sadrzaj>
    <derivirana_varijabla naziv="DomainObject.Predmet.StrankaListFormatedWithAdress_1">
      <item>Branko Đukić, Jezuitski Trg 1, 10000 Zagreb zastupanog po punomoćniku ODVJETNIČKO DRUŠTVO MATANA &amp; PARTNERI društvo s ograničenom odgovornošću</item>
      <item>PENEZIĆ i ROGINA, arhitekti, d.o.o., Antuna Bauera 8, 10000 Zagreb</item>
    </derivirana_varijabla>
  </DomainObject.Predmet.StrankaListFormatedWithAdress>
  <DomainObject.Predmet.StrankaListFormatedWithAdressOIB>
    <izvorni_sadrzaj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izvorni_sadrzaj>
    <derivirana_varijabla naziv="DomainObject.Predmet.StrankaListFormatedWithAdressOIB_1">
      <item>Branko Đukić, OIB 78689630545, Jezuitski Trg 1, 10000 Zagreb zastupanog po punomoćniku ODVJETNIČKO DRUŠTVO MATANA &amp; PARTNERI društvo s ograničenom odgovornošću</item>
      <item>PENEZIĆ i ROGINA, arhitekti, d.o.o., OIB 13715182403, Antuna Bauera 8, 10000 Zagreb</item>
    </derivirana_varijabla>
  </DomainObject.Predmet.StrankaListFormatedWithAdressOIB>
  <DomainObject.Predmet.StrankaListNazivFormated>
    <izvorni_sadrzaj>
      <item>Branko Đukić</item>
      <item>PENEZIĆ i ROGINA, arhitekti, d.o.o.</item>
    </izvorni_sadrzaj>
    <derivirana_varijabla naziv="DomainObject.Predmet.StrankaListNazivFormated_1">
      <item>Branko Đukić</item>
      <item>PENEZIĆ i ROGINA, arhitekti, d.o.o.</item>
    </derivirana_varijabla>
  </DomainObject.Predmet.StrankaListNazivFormated>
  <DomainObject.Predmet.StrankaListNazivFormatedOIB>
    <izvorni_sadrzaj>
      <item>Branko Đukić, OIB 78689630545</item>
      <item>PENEZIĆ i ROGINA, arhitekti, d.o.o., OIB 13715182403</item>
    </izvorni_sadrzaj>
    <derivirana_varijabla naziv="DomainObject.Predmet.StrankaListNazivFormatedOIB_1">
      <item>Branko Đukić, OIB 78689630545</item>
      <item>PENEZIĆ i ROGINA, arhitekti, d.o.o., OIB 13715182403</item>
    </derivirana_varijabla>
  </DomainObject.Predmet.StrankaListNazivFormatedOIB>
  <DomainObject.Predmet.ProtuStrankaListFormated>
    <izvorni_sadrzaj>
      <item>STANOGRAD stambeno-graditeljska zadruga u likvidaciji zastupanog po punomoćniku Zvonimir Babić</item>
      <item>STANOGRAD stambeno-graditeljska zadruga u likvidaciji zastupanog po punomoćniku Nenad Grof</item>
    </izvorni_sadrzaj>
    <derivirana_varijabla naziv="DomainObject.Predmet.ProtuStrankaListFormated_1">
      <item>STANOGRAD stambeno-graditeljska zadruga u likvidaciji zastupanog po punomoćniku Zvonimir Babić</item>
      <item>STANOGRAD stambeno-graditeljska zadruga u likvidaciji zastupanog po punomoćniku Nenad Grof</item>
    </derivirana_varijabla>
  </DomainObject.Predmet.ProtuStrankaListFormated>
  <DomainObject.Predmet.ProtuStrankaListFormatedOIB>
    <izvorni_sadrzaj>
      <item>STANOGRAD stambeno-graditeljska zadruga u likvidaciji, OIB 48821947982 zastupanog po punomoćniku Zvonimir Babić</item>
      <item>STANOGRAD stambeno-graditeljska zadruga u likvidaciji, OIB 48821947982 zastupanog po punomoćniku Nenad Grof</item>
    </izvorni_sadrzaj>
    <derivirana_varijabla naziv="DomainObject.Predmet.ProtuStrankaListFormatedOIB_1">
      <item>STANOGRAD stambeno-graditeljska zadruga u likvidaciji, OIB 48821947982 zastupanog po punomoćniku Zvonimir Babić</item>
      <item>STANOGRAD stambeno-graditeljska zadruga u likvidaciji, OIB 48821947982 zastupanog po punomoćniku Nenad Grof</item>
    </derivirana_varijabla>
  </DomainObject.Predmet.ProtuStrankaListFormatedOIB>
  <DomainObject.Predmet.ProtuStrankaListFormatedWithAdress>
    <izvorni_sadrzaj>
      <item>STANOGRAD stambeno-graditeljska zadruga u likvidaciji, Ilica 109, 10000 Zagreb zastupanog po punomoćniku Zvonimir Babić</item>
      <item>STANOGRAD stambeno-graditeljska zadruga u likvidaciji, Ilica 109, 10000 Zagreb zastupanog po punomoćniku Nenad Grof</item>
    </izvorni_sadrzaj>
    <derivirana_varijabla naziv="DomainObject.Predmet.ProtuStrankaListFormatedWithAdress_1">
      <item>STANOGRAD stambeno-graditeljska zadruga u likvidaciji, Ilica 109, 10000 Zagreb zastupanog po punomoćniku Zvonimir Babić</item>
      <item>STANOGRAD stambeno-graditeljska zadruga u likvidaciji, Ilica 109, 10000 Zagreb zastupanog po punomoćniku Nenad Grof</item>
    </derivirana_varijabla>
  </DomainObject.Predmet.ProtuStrankaListFormatedWithAdress>
  <DomainObject.Predmet.ProtuStrankaListFormatedWithAdressOIB>
    <izvorni_sadrzaj>
      <item>STANOGRAD stambeno-graditeljska zadruga u likvidaciji, OIB 48821947982, Ilica 109, 10000 Zagreb zastupanog po punomoćniku Zvonimir Babić</item>
      <item>STANOGRAD stambeno-graditeljska zadruga u likvidaciji, OIB 48821947982, Ilica 109, 10000 Zagreb zastupanog po punomoćniku Nenad Grof</item>
    </izvorni_sadrzaj>
    <derivirana_varijabla naziv="DomainObject.Predmet.ProtuStrankaListFormatedWithAdressOIB_1">
      <item>STANOGRAD stambeno-graditeljska zadruga u likvidaciji, OIB 48821947982, Ilica 109, 10000 Zagreb zastupanog po punomoćniku Zvonimir Babić</item>
      <item>STANOGRAD stambeno-graditeljska zadruga u likvidaciji, OIB 48821947982, Ilica 109, 10000 Zagreb zastupanog po punomoćniku Nenad Grof</item>
    </derivirana_varijabla>
  </DomainObject.Predmet.ProtuStrankaListFormatedWithAdressOIB>
  <DomainObject.Predmet.ProtuStrankaListNazivFormated>
    <izvorni_sadrzaj>
      <item>STANOGRAD stambeno-graditeljska zadruga u likvidaciji</item>
      <item>STANOGRAD stambeno-graditeljska zadruga u likvidaciji</item>
    </izvorni_sadrzaj>
    <derivirana_varijabla naziv="DomainObject.Predmet.ProtuStrankaListNazivFormated_1">
      <item>STANOGRAD stambeno-graditeljska zadruga u likvidaciji</item>
      <item>STANOGRAD stambeno-graditeljska zadruga u likvidaciji</item>
    </derivirana_varijabla>
  </DomainObject.Predmet.ProtuStrankaListNazivFormated>
  <DomainObject.Predmet.ProtuStrankaListNazivFormatedOIB>
    <izvorni_sadrzaj>
      <item>STANOGRAD stambeno-graditeljska zadruga u likvidaciji, OIB 48821947982</item>
      <item>STANOGRAD stambeno-graditeljska zadruga u likvidaciji, OIB 48821947982</item>
    </izvorni_sadrzaj>
    <derivirana_varijabla naziv="DomainObject.Predmet.ProtuStrankaListNazivFormatedOIB_1">
      <item>STANOGRAD stambeno-graditeljska zadruga u likvidaciji, OIB 48821947982</item>
      <item>STANOGRAD stambeno-graditeljska zadruga u likvidaciji, OIB 48821947982</item>
    </derivirana_varijabla>
  </DomainObject.Predmet.ProtuStrankaListNazivFormatedOIB>
  <DomainObject.Predmet.OstaliListFormated>
    <izvorni_sadrzaj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izvorni_sadrzaj>
    <derivirana_varijabla naziv="DomainObject.Predmet.OstaliListFormated_1">
      <item>Zvonimir Babić punomoćnik sudionika u postupku STANOGRAD stambeno-graditeljska zadruga u likvidaciji</item>
      <item>ODVJETNIČKO DRUŠTVO MATANA &amp; PARTNERI društvo s ograničenom odgovornošću punomoćnik sudionika u postupku Branko Đukić</item>
      <item>MAMIĆ PERIĆ REBERSKI RIMAC Odvjetničko društvo, društvo s ograničenom odgovornošću</item>
      <item>Boris Pivac</item>
      <item>Nenad Grof punomoćnik sudionika u postupku STANOGRAD stambeno-graditeljska zadruga u likvidaciji</item>
    </derivirana_varijabla>
  </DomainObject.Predmet.OstaliListFormated>
  <DomainObject.Predmet.OstaliListFormatedOIB>
    <izvorni_sadrzaj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izvorni_sadrzaj>
    <derivirana_varijabla naziv="DomainObject.Predmet.OstaliListFormatedOIB_1">
      <item>Zvonimir Babić, OIB 83793367456 punomoćnik sudionika u postupku STANOGRAD stambeno-graditeljska zadruga u likvidaciji</item>
      <item>ODVJETNIČKO DRUŠTVO MATANA &amp; PARTNERI društvo s ograničenom odgovornošću, OIB 25247494656 punomoćnik sudionika u postupku Branko Đukić</item>
      <item>MAMIĆ PERIĆ REBERSKI RIMAC Odvjetničko društvo, društvo s ograničenom odgovornošću, OIB 32802230502</item>
      <item>Boris Pivac</item>
      <item>Nenad Grof punomoćnik sudionika u postupku STANOGRAD stambeno-graditeljska zadruga u likvidaciji</item>
    </derivirana_varijabla>
  </DomainObject.Predmet.OstaliListFormatedOIB>
  <DomainObject.Predmet.OstaliListFormatedWithAdress>
    <izvorni_sadrzaj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_1">
      <item>Zvonimir Babić, Havidićeva 51, 10000 Zagreb punomoćnik sudionika u postupku STANOGRAD stambeno-graditeljska zadruga u likvidaciji</item>
      <item>ODVJETNIČKO DRUŠTVO MATANA &amp; PARTNERI društvo s ograničenom odgovornošću, Amruševa 7/3, 10000 Zagreb punomoćnik sudionika u postupku Branko Đukić</item>
      <item>MAMIĆ PERIĆ REBERSKI RIMAC Odvjetničko društvo, društvo s ograničenom odgovornošću,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>
  <DomainObject.Predmet.OstaliListFormatedWithAdressOIB>
    <izvorni_sadrzaj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izvorni_sadrzaj>
    <derivirana_varijabla naziv="DomainObject.Predmet.OstaliListFormatedWithAdressOIB_1">
      <item>Zvonimir Babić, OIB 83793367456, Havidićeva 51, 10000 Zagreb punomoćnik sudionika u postupku STANOGRAD stambeno-graditeljska zadruga u likvidaciji</item>
      <item>ODVJETNIČKO DRUŠTVO MATANA &amp; PARTNERI društvo s ograničenom odgovornošću, OIB 25247494656, Amruševa 7/3, 10000 Zagreb punomoćnik sudionika u postupku Branko Đukić</item>
      <item>MAMIĆ PERIĆ REBERSKI RIMAC Odvjetničko društvo, društvo s ograničenom odgovornošću, OIB 32802230502, Ivana Lučića 2A, 10000 Zagreb</item>
      <item>Boris Pivac, Nodilova 10, 10000 Zagreb</item>
      <item>Nenad Grof, Nikole Pavića 7, 10000 Zagreb punomoćnik sudionika u postupku STANOGRAD stambeno-graditeljska zadruga u likvidaciji</item>
    </derivirana_varijabla>
  </DomainObject.Predmet.OstaliListFormatedWithAdressOIB>
  <DomainObject.Predmet.OstaliListNazivFormated>
    <izvorni_sadrzaj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izvorni_sadrzaj>
    <derivirana_varijabla naziv="DomainObject.Predmet.OstaliListNazivFormated_1"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Nenad Grof</item>
    </derivirana_varijabla>
  </DomainObject.Predmet.OstaliListNazivFormated>
  <DomainObject.Predmet.OstaliListNazivFormatedOIB>
    <izvorni_sadrzaj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izvorni_sadrzaj>
    <derivirana_varijabla naziv="DomainObject.Predmet.OstaliListNazivFormatedOIB_1">
      <item>Zvonimir Babić, OIB 83793367456</item>
      <item>ODVJETNIČKO DRUŠTVO MATANA &amp; PARTNERI društvo s ograničenom odgovornošću, OIB 25247494656</item>
      <item>MAMIĆ PERIĆ REBERSKI RIMAC Odvjetničko društvo, društvo s ograničenom odgovornošću, OIB 32802230502</item>
      <item>Boris Pivac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Đukić i dr.</izvorni_sadrzaj>
    <derivirana_varijabla naziv="DomainObject.Predmet.StrankaIDrugi_1">Branko Đukić i dr.</derivirana_varijabla>
  </DomainObject.Predmet.StrankaIDrugi>
  <DomainObject.Predmet.ProtustrankaIDrugi>
    <izvorni_sadrzaj>STANOGRAD stambeno-graditeljska zadruga u likvidaciji i dr.</izvorni_sadrzaj>
    <derivirana_varijabla naziv="DomainObject.Predmet.ProtustrankaIDrugi_1">STANOGRAD stambeno-graditeljska zadruga u likvidaciji i dr.</derivirana_varijabla>
  </DomainObject.Predmet.ProtustrankaIDrugi>
  <DomainObject.Predmet.StrankaIDrugiAdressOIB>
    <izvorni_sadrzaj>Branko Đukić, OIB 78689630545, Jezuitski Trg 1, 10000 Zagreb i dr.</izvorni_sadrzaj>
    <derivirana_varijabla naziv="DomainObject.Predmet.StrankaIDrugiAdressOIB_1">Branko Đukić, OIB 78689630545, Jezuitski Trg 1, 10000 Zagreb i dr.</derivirana_varijabla>
  </DomainObject.Predmet.StrankaIDrugiAdressOIB>
  <DomainObject.Predmet.ProtustrankaIDrugiAdressOIB>
    <izvorni_sadrzaj>STANOGRAD stambeno-graditeljska zadruga u likvidaciji, OIB 48821947982, Ilica 109, 10000 Zagreb i dr.</izvorni_sadrzaj>
    <derivirana_varijabla naziv="DomainObject.Predmet.ProtustrankaIDrugiAdressOIB_1">STANOGRAD stambeno-graditeljska zadruga u likvidaciji, OIB 48821947982, Ilica 109,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izvorni_sadrzaj>
    <derivirana_varijabla naziv="DomainObject.Predmet.SudioniciListNaziv_1">
      <item>Branko Đukić</item>
      <item>STANOGRAD stambeno-graditeljska zadruga u likvidaciji</item>
      <item>Zvonimir Babić</item>
      <item>ODVJETNIČKO DRUŠTVO MATANA &amp; PARTNERI društvo s ograničenom odgovornošću</item>
      <item>MAMIĆ PERIĆ REBERSKI RIMAC Odvjetničko društvo, društvo s ograničenom odgovornošću</item>
      <item>Boris Pivac</item>
      <item>STANOGRAD stambeno-graditeljska zadruga u likvidaciji</item>
      <item>PENEZIĆ i ROGINA, arhitekti, d.o.o.</item>
      <item>Nenad Grof</item>
    </derivirana_varijabla>
  </DomainObject.Predmet.SudioniciListNaziv>
  <DomainObject.Predmet.SudioniciListAdressOIB>
    <izvorni_sadrzaj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izvorni_sadrzaj>
    <derivirana_varijabla naziv="DomainObject.Predmet.SudioniciListAdressOIB_1">
      <item>Branko Đukić, OIB 78689630545, Jezuitski Trg 1,10000 Zagreb</item>
      <item>STANOGRAD stambeno-graditeljska zadruga u likvidaciji, OIB 48821947982, Ilica 109,10000 Zagreb</item>
      <item>Zvonimir Babić, OIB 83793367456, Havidićeva 51,10000 Zagreb</item>
      <item>ODVJETNIČKO DRUŠTVO MATANA &amp; PARTNERI društvo s ograničenom odgovornošću, OIB 25247494656, Amruševa 7/3,10000 Zagreb</item>
      <item>MAMIĆ PERIĆ REBERSKI RIMAC Odvjetničko društvo, društvo s ograničenom odgovornošću, OIB 32802230502, Ivana Lučića 2A,10000 Zagreb</item>
      <item>Boris Pivac, Nodilova 10,10000 Zagreb</item>
      <item>STANOGRAD stambeno-graditeljska zadruga u likvidaciji, OIB 48821947982, Ilica 109,10000 Zagreb</item>
      <item>PENEZIĆ i ROGINA, arhitekti, d.o.o., OIB 13715182403, Antuna Bauera 8,10000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  <item>, OIB null</item>
    </izvorni_sadrzaj>
    <derivirana_varijabla naziv="DomainObject.Predmet.SudioniciListNazivOIB_1">
      <item>, OIB 78689630545</item>
      <item>, OIB 48821947982</item>
      <item>, OIB 83793367456</item>
      <item>, OIB 25247494656</item>
      <item>, OIB 32802230502</item>
      <item>, OIB null</item>
      <item>, OIB 48821947982</item>
      <item>, OIB 13715182403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St-3048/2016-41</izvorni_sadrzaj>
    <derivirana_varijabla naziv="DomainObject.PredzadnjaOdlukaIzPredmeta.Oznaka_1">St-3048/2016-41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1303</properties:Words>
  <properties:Characters>7097</properties:Characters>
  <properties:Lines>136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2018-11-22T08:17:00Z</dcterms:created>
  <dc:creator>MK</dc:creator>
  <cp:lastModifiedBy>Kristina Švajger</cp:lastModifiedBy>
  <cp:lastPrinted>2018-11-22T08:22:00Z</cp:lastPrinted>
  <dcterms:modified xmlns:xsi="http://www.w3.org/2001/XMLSchema-instance" xsi:type="dcterms:W3CDTF">2018-11-22T08:22:00Z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(Rj. o otvaranju stečaja, 22.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