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5302A6">
        <w:t>5</w:t>
      </w:r>
      <w:r w:rsidR="00F7175E">
        <w:t>42</w:t>
      </w:r>
      <w:r w:rsidRPr="00EC13ED">
        <w:t>/1</w:t>
      </w:r>
      <w:r w:rsidR="005302A6">
        <w:t>3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F7175E" w:rsidP="00F7175E" w:rsidR="00F7175E" w:rsidRPr="004972F7">
      <w:pPr>
        <w:jc w:val="both"/>
      </w:pPr>
      <w:r w:rsidRPr="004972F7">
        <w:t xml:space="preserve">Pozivaju se zainteresirane osobe da u roku od petnaest dana predujme na prolazni depozit suda koji se vodi kod Hrvatske poštanske banke d.d. Zagreb broj </w:t>
      </w:r>
      <w:r w:rsidRPr="004972F7">
        <w:rPr>
          <w:bCs/>
        </w:rPr>
        <w:t xml:space="preserve">HR59 2390 0011 3000 0270 3 </w:t>
      </w:r>
      <w:r w:rsidRPr="004972F7">
        <w:t xml:space="preserve">iznos od 25.000,00 kn za pokriće troškova prethodnog i otvorenog stečajnog postupka, jer će se u suprotnome donijeti rješenje o istovremenom otvaranju i zaključenju stečajnog postupka nad dužnikom </w:t>
      </w:r>
      <w:r w:rsidRPr="006C3CD3">
        <w:rPr>
          <w:bCs/>
        </w:rPr>
        <w:t>MATRIX USLUGE</w:t>
      </w:r>
      <w:r w:rsidRPr="006C3CD3">
        <w:t xml:space="preserve"> d. o. o. za knjigovodstvo Pula, Mletačka 12/III, OIB: 14907625077</w:t>
      </w:r>
      <w:r w:rsidRPr="004972F7">
        <w:t>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5302A6">
        <w:t>5</w:t>
      </w:r>
      <w:r w:rsidR="00F7175E">
        <w:t>42</w:t>
      </w:r>
      <w:r w:rsidRPr="00EC13ED">
        <w:t>/1</w:t>
      </w:r>
      <w:r w:rsidR="005302A6">
        <w:t>3</w:t>
      </w:r>
      <w:r w:rsidRPr="00EC13ED">
        <w:t xml:space="preserve"> od </w:t>
      </w:r>
      <w:r w:rsidR="005302A6">
        <w:t>23</w:t>
      </w:r>
      <w:r w:rsidR="00324BD9">
        <w:t>.</w:t>
      </w:r>
      <w:r w:rsidR="005302A6">
        <w:t>3</w:t>
      </w:r>
      <w:r w:rsidR="00324BD9">
        <w:t>.</w:t>
      </w:r>
      <w:r w:rsidRPr="00EC13ED">
        <w:t>201</w:t>
      </w:r>
      <w:r w:rsidR="005302A6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ED26F0">
        <w:t>23</w:t>
      </w:r>
      <w:r w:rsidR="006425F5">
        <w:t>.</w:t>
      </w:r>
      <w:r w:rsidR="00ED26F0">
        <w:t>3</w:t>
      </w:r>
      <w:r w:rsidR="00F035D1">
        <w:t>.</w:t>
      </w:r>
      <w:r w:rsidRPr="00EC13ED">
        <w:t>1</w:t>
      </w:r>
      <w:r w:rsidR="00ED26F0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B1746"/>
    <w:rsid w:val="00103230"/>
    <w:rsid w:val="00132DC8"/>
    <w:rsid w:val="001442AF"/>
    <w:rsid w:val="00167C5D"/>
    <w:rsid w:val="00195CE4"/>
    <w:rsid w:val="00196A27"/>
    <w:rsid w:val="001D5CAC"/>
    <w:rsid w:val="00202FDD"/>
    <w:rsid w:val="00274BE6"/>
    <w:rsid w:val="00294175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E6BA3"/>
    <w:rsid w:val="004F5446"/>
    <w:rsid w:val="005302A6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2090F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43DA2"/>
    <w:rsid w:val="00977E76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1802"/>
    <w:rsid w:val="00AA3191"/>
    <w:rsid w:val="00AB325E"/>
    <w:rsid w:val="00AB619C"/>
    <w:rsid w:val="00AC2CF9"/>
    <w:rsid w:val="00AE3FF3"/>
    <w:rsid w:val="00BF2EDE"/>
    <w:rsid w:val="00C35F0D"/>
    <w:rsid w:val="00C44323"/>
    <w:rsid w:val="00C75ED6"/>
    <w:rsid w:val="00CD4AC9"/>
    <w:rsid w:val="00D10AC4"/>
    <w:rsid w:val="00D434F5"/>
    <w:rsid w:val="00D61660"/>
    <w:rsid w:val="00D708E6"/>
    <w:rsid w:val="00DC1A05"/>
    <w:rsid w:val="00DE443F"/>
    <w:rsid w:val="00DF185B"/>
    <w:rsid w:val="00E3117E"/>
    <w:rsid w:val="00E93199"/>
    <w:rsid w:val="00EC13ED"/>
    <w:rsid w:val="00ED26F0"/>
    <w:rsid w:val="00ED7E9B"/>
    <w:rsid w:val="00EE1884"/>
    <w:rsid w:val="00F035D1"/>
    <w:rsid w:val="00F27163"/>
    <w:rsid w:val="00F44617"/>
    <w:rsid w:val="00F51F67"/>
    <w:rsid w:val="00F56AA8"/>
    <w:rsid w:val="00F57DD2"/>
    <w:rsid w:val="00F7175E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1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8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8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8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8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AA1802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AA1802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AA1802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AA1802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AA1802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23. ožujka 2015.</izvorni_sadrzaj>
    <derivirana_varijabla naziv="DomainObject.DatumDonosenjaOdluke_1">23.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St-542/2013</izvorni_sadrzaj>
    <derivirana_varijabla naziv="DomainObject.Predmet.OznakaBroj_1">St-542/2013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MATRIX USLUGE d.o.o.  Pula</izvorni_sadrzaj>
    <derivirana_varijabla naziv="DomainObject.Predmet.ProtustrankaFormated_1">  MATRIX USLUGE d.o.o.  Pula</derivirana_varijabla>
  </DomainObject.Predmet.ProtustrankaFormated>
  <DomainObject.Predmet.ProtustrankaFormatedOIB>
    <izvorni_sadrzaj>  MATRIX USLUGE d.o.o.  Pula, OIB 14907625077</izvorni_sadrzaj>
    <derivirana_varijabla naziv="DomainObject.Predmet.ProtustrankaFormatedOIB_1">  MATRIX USLUGE d.o.o.  Pula, OIB 14907625077</derivirana_varijabla>
  </DomainObject.Predmet.ProtustrankaFormatedOIB>
  <DomainObject.Predmet.ProtustrankaFormatedWithAdress>
    <izvorni_sadrzaj> MATRIX USLUGE d.o.o.  Pula, Mletačka 12/III, 52 100 Pula</izvorni_sadrzaj>
    <derivirana_varijabla naziv="DomainObject.Predmet.ProtustrankaFormatedWithAdress_1"> MATRIX USLUGE d.o.o.  Pula, Mletačka 12/III, 52 100 Pula</derivirana_varijabla>
  </DomainObject.Predmet.ProtustrankaFormatedWithAdress>
  <DomainObject.Predmet.ProtustrankaFormatedWithAdressOIB>
    <izvorni_sadrzaj> MATRIX USLUGE d.o.o.  Pula, OIB 14907625077, Mletačka 12/III, 52 100 Pula</izvorni_sadrzaj>
    <derivirana_varijabla naziv="DomainObject.Predmet.ProtustrankaFormatedWithAdressOIB_1"> MATRIX USLUGE d.o.o.  Pula, OIB 14907625077, Mletačka 12/III, 52 100 Pula</derivirana_varijabla>
  </DomainObject.Predmet.ProtustrankaFormatedWithAdressOIB>
  <DomainObject.Predmet.ProtustrankaWithAdress>
    <izvorni_sadrzaj>MATRIX USLUGE d.o.o.  Pula Mletačka 12/III, 52 100 Pula</izvorni_sadrzaj>
    <derivirana_varijabla naziv="DomainObject.Predmet.ProtustrankaWithAdress_1">MATRIX USLUGE d.o.o.  Pula Mletačka 12/III, 52 100 Pula</derivirana_varijabla>
  </DomainObject.Predmet.ProtustrankaWithAdress>
  <DomainObject.Predmet.ProtustrankaWithAdressOIB>
    <izvorni_sadrzaj>MATRIX USLUGE d.o.o.  Pula, OIB 14907625077, Mletačka 12/III, 52 100 Pula</izvorni_sadrzaj>
    <derivirana_varijabla naziv="DomainObject.Predmet.ProtustrankaWithAdressOIB_1">MATRIX USLUGE d.o.o.  Pula, OIB 14907625077, Mletačka 12/III, 52 100 Pula</derivirana_varijabla>
  </DomainObject.Predmet.ProtustrankaWithAdressOIB>
  <DomainObject.Predmet.ProtustrankaNazivFormated>
    <izvorni_sadrzaj>MATRIX USLUGE d.o.o.  Pula</izvorni_sadrzaj>
    <derivirana_varijabla naziv="DomainObject.Predmet.ProtustrankaNazivFormated_1">MATRIX USLUGE d.o.o.  Pula</derivirana_varijabla>
  </DomainObject.Predmet.ProtustrankaNazivFormated>
  <DomainObject.Predmet.ProtustrankaNazivFormatedOIB>
    <izvorni_sadrzaj>MATRIX USLUGE d.o.o.  Pula, OIB 14907625077</izvorni_sadrzaj>
    <derivirana_varijabla naziv="DomainObject.Predmet.ProtustrankaNazivFormatedOIB_1">MATRIX USLUGE d.o.o.  Pula, OIB 14907625077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MATRIX USLUGE d.o.o.  Pula</item>
    </izvorni_sadrzaj>
    <derivirana_varijabla naziv="DomainObject.Predmet.ProtuStrankaListFormated_1">
      <item>MATRIX USLUGE d.o.o.  Pula</item>
    </derivirana_varijabla>
  </DomainObject.Predmet.ProtuStrankaListFormated>
  <DomainObject.Predmet.ProtuStrankaListFormatedOIB>
    <izvorni_sadrzaj>
      <item>MATRIX USLUGE d.o.o.  Pula, OIB 14907625077</item>
    </izvorni_sadrzaj>
    <derivirana_varijabla naziv="DomainObject.Predmet.ProtuStrankaListFormatedOIB_1">
      <item>MATRIX USLUGE d.o.o.  Pula, OIB 14907625077</item>
    </derivirana_varijabla>
  </DomainObject.Predmet.ProtuStrankaListFormatedOIB>
  <DomainObject.Predmet.ProtuStrankaListFormatedWithAdress>
    <izvorni_sadrzaj>
      <item>MATRIX USLUGE d.o.o.  Pula, Mletačka 12/III, 52 100 Pula</item>
    </izvorni_sadrzaj>
    <derivirana_varijabla naziv="DomainObject.Predmet.ProtuStrankaListFormatedWithAdress_1">
      <item>MATRIX USLUGE d.o.o.  Pula, Mletačka 12/III, 52 100 Pula</item>
    </derivirana_varijabla>
  </DomainObject.Predmet.ProtuStrankaListFormatedWithAdress>
  <DomainObject.Predmet.ProtuStrankaListFormatedWithAdressOIB>
    <izvorni_sadrzaj>
      <item>MATRIX USLUGE d.o.o.  Pula, OIB 14907625077, Mletačka 12/III, 52 100 Pula</item>
    </izvorni_sadrzaj>
    <derivirana_varijabla naziv="DomainObject.Predmet.ProtuStrankaListFormatedWithAdressOIB_1">
      <item>MATRIX USLUGE d.o.o.  Pula, OIB 14907625077, Mletačka 12/III, 52 100 Pula</item>
    </derivirana_varijabla>
  </DomainObject.Predmet.ProtuStrankaListFormatedWithAdressOIB>
  <DomainObject.Predmet.ProtuStrankaListNazivFormated>
    <izvorni_sadrzaj>
      <item>MATRIX USLUGE d.o.o.  Pula</item>
    </izvorni_sadrzaj>
    <derivirana_varijabla naziv="DomainObject.Predmet.ProtuStrankaListNazivFormated_1">
      <item>MATRIX USLUGE d.o.o.  Pula</item>
    </derivirana_varijabla>
  </DomainObject.Predmet.ProtuStrankaListNazivFormated>
  <DomainObject.Predmet.ProtuStrankaListNazivFormatedOIB>
    <izvorni_sadrzaj>
      <item>MATRIX USLUGE d.o.o.  Pula, OIB 14907625077</item>
    </izvorni_sadrzaj>
    <derivirana_varijabla naziv="DomainObject.Predmet.ProtuStrankaListNazivFormatedOIB_1">
      <item>MATRIX USLUGE d.o.o.  Pula, OIB 14907625077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2015.</izvorni_sadrzaj>
    <derivirana_varijabla naziv="DomainObject.Datum_1">23. ožujka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MATRIX USLUGE d.o.o.  Pula</izvorni_sadrzaj>
    <derivirana_varijabla naziv="DomainObject.Predmet.ProtustrankaIDrugi_1">MATRIX USLUGE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MATRIX USLUGE d.o.o.  Pula, OIB 14907625077, Mletačka 12/III, 52 100 Pula</izvorni_sadrzaj>
    <derivirana_varijabla naziv="DomainObject.Predmet.ProtustrankaIDrugiAdressOIB_1">MATRIX USLUGE d.o.o.  Pula, OIB 14907625077, Mletačka 12/III,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MATRIX USLUGE d.o.o.  Pula</item>
      <item>FINA  Pula</item>
    </izvorni_sadrzaj>
    <derivirana_varijabla naziv="DomainObject.Predmet.SudioniciListNaziv_1">
      <item>MATRIX USLUGE d.o.o.  Pula</item>
      <item>FINA  Pula</item>
    </derivirana_varijabla>
  </DomainObject.Predmet.SudioniciListNaziv>
  <DomainObject.Predmet.SudioniciListAdressOIB>
    <izvorni_sadrzaj>
      <item>MATRIX USLUGE d.o.o.  Pula, OIB 14907625077, Mletačka 12/III,52 100 Pula</item>
      <item>FINA  Pula, OIB 85821130368, Giardini 5,52 100 Pula</item>
    </izvorni_sadrzaj>
    <derivirana_varijabla naziv="DomainObject.Predmet.SudioniciListAdressOIB_1">
      <item>MATRIX USLUGE d.o.o.  Pula, OIB 14907625077, Mletačka 12/III,52 100 Pula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14907625077</item>
      <item>, OIB 85821130368</item>
    </izvorni_sadrzaj>
    <derivirana_varijabla naziv="DomainObject.Predmet.SudioniciListNazivOIB_1">
      <item>, OIB 14907625077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37DB02-5E9E-4E24-9F90-F15E5E1E4C88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137</properties:Words>
  <properties:Characters>717</properties:Characters>
  <properties:Lines>63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1049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2015-03-23T09:28:00Z</dcterms:created>
  <dc:creator>vjelenovic</dc:creator>
  <cp:lastModifiedBy>docx4j</cp:lastModifiedBy>
  <cp:lastPrinted>2015-03-23T09:28:00Z</cp:lastPrinted>
  <dcterms:modified xmlns:xsi="http://www.w3.org/2001/XMLSchema-instance" xsi:type="dcterms:W3CDTF">2015-03-23T09:30:00Z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