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3c936" w14:paraId="133c936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D6BA1">
        <w:t>1908</w:t>
      </w:r>
      <w:r w:rsidR="00270C37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70C37">
        <w:t>6. listopada</w:t>
      </w:r>
      <w:r w:rsidR="00F67997">
        <w:t xml:space="preserve"> </w:t>
      </w:r>
      <w:r w:rsidR="00270C37">
        <w:t>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D6BA1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DD6BA1">
        <w:t xml:space="preserve">Zabavni park ADRIA j.d.o.o., Mokrice, Mokrice 140, OIB </w:t>
      </w:r>
      <w:r w:rsidR="00DD6BA1" w:rsidRPr="00DD6BA1">
        <w:t>99016030233</w:t>
      </w:r>
      <w:r w:rsidR="00270C37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DD6BA1">
        <w:t>233.032,01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</w:t>
      </w:r>
      <w:r w:rsidR="00270C37">
        <w:t>, 6. listopada 2017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997C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997C6E" w:rsidR="00404E04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</w:t>
      </w:r>
      <w:r w:rsidR="00997C6E">
        <w:t xml:space="preserve">           Sanda Jeromela</w:t>
      </w:r>
      <w:r w:rsidR="004759DF">
        <w:t>,v.r.</w:t>
      </w:r>
      <w:r w:rsidR="00997C6E">
        <w:t xml:space="preserve"> </w:t>
      </w:r>
    </w:p>
    <w:p w:rsidRDefault="004759DF" w:rsidP="002152A3" w:rsidR="004759DF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4759DF" w:rsidP="002152A3" w:rsidR="004759DF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4759DF" w:rsidP="00997C6E" w:rsidR="004759DF">
      <w:pPr>
        <w:pStyle w:val="Tijeloteksta"/>
        <w:tabs>
          <w:tab w:pos="7080" w:val="center"/>
        </w:tabs>
        <w:spacing w:after="0"/>
        <w:jc w:val="right"/>
      </w:pPr>
    </w:p>
    <w:sectPr w:rsidSect="00CB0338" w:rsidR="004759D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902A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70C37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759DF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97C6E"/>
    <w:rsid w:val="009D34BE"/>
    <w:rsid w:val="00A71431"/>
    <w:rsid w:val="00A84C69"/>
    <w:rsid w:val="00AC4528"/>
    <w:rsid w:val="00AD027A"/>
    <w:rsid w:val="00B73EDD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DD6BA1"/>
    <w:rsid w:val="00E26BFC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59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59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59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59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59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59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59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59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59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59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1908</izvorni_sadrzaj>
    <derivirana_varijabla naziv="DomainObject.Predmet.Broj_1">1908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St-1908/2017</izvorni_sadrzaj>
    <derivirana_varijabla naziv="DomainObject.Predmet.OznakaBroj_1">St-1908/2017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Zabavni park ADRIA j.d.o.o. zastupanog po punomoćniku Sementa Rajhard</izvorni_sadrzaj>
    <derivirana_varijabla naziv="DomainObject.Predmet.ProtustrankaFormated_1">  Zabavni park ADRIA j.d.o.o. zastupanog po punomoćniku Sementa Rajhard</derivirana_varijabla>
  </DomainObject.Predmet.ProtustrankaFormated>
  <DomainObject.Predmet.ProtustrankaFormatedOIB>
    <izvorni_sadrzaj>  Zabavni park ADRIA j.d.o.o., OIB 99016030233 zastupanog po punomoćniku Sementa Rajhard</izvorni_sadrzaj>
    <derivirana_varijabla naziv="DomainObject.Predmet.ProtustrankaFormatedOIB_1">  Zabavni park ADRIA j.d.o.o., OIB 99016030233 zastupanog po punomoćniku Sementa Rajhard</derivirana_varijabla>
  </DomainObject.Predmet.ProtustrankaFormatedOIB>
  <DomainObject.Predmet.ProtustrankaFormatedWithAdress>
    <izvorni_sadrzaj> Zabavni park ADRIA j.d.o.o., Mokrice 140, 49243 Mokrice zastupanog po punomoćniku Sementa Rajhard</izvorni_sadrzaj>
    <derivirana_varijabla naziv="DomainObject.Predmet.ProtustrankaFormatedWithAdress_1"> Zabavni park ADRIA j.d.o.o., Mokrice 140, 49243 Mokrice zastupanog po punomoćniku Sementa Rajhard</derivirana_varijabla>
  </DomainObject.Predmet.ProtustrankaFormatedWithAdress>
  <DomainObject.Predmet.ProtustrankaFormatedWithAdressOIB>
    <izvorni_sadrzaj> Zabavni park ADRIA j.d.o.o., OIB 99016030233, Mokrice 140, 49243 Mokrice zastupanog po punomoćniku Sementa Rajhard</izvorni_sadrzaj>
    <derivirana_varijabla naziv="DomainObject.Predmet.ProtustrankaFormatedWithAdressOIB_1"> Zabavni park ADRIA j.d.o.o., OIB 99016030233, Mokrice 140, 49243 Mokrice zastupanog po punomoćniku Sementa Rajhard</derivirana_varijabla>
  </DomainObject.Predmet.ProtustrankaFormatedWithAdressOIB>
  <DomainObject.Predmet.ProtustrankaWithAdress>
    <izvorni_sadrzaj>Zabavni park ADRIA j.d.o.o. Mokrice 140, 49243 Mokrice</izvorni_sadrzaj>
    <derivirana_varijabla naziv="DomainObject.Predmet.ProtustrankaWithAdress_1">Zabavni park ADRIA j.d.o.o. Mokrice 140, 49243 Mokrice</derivirana_varijabla>
  </DomainObject.Predmet.ProtustrankaWithAdress>
  <DomainObject.Predmet.ProtustrankaWithAdressOIB>
    <izvorni_sadrzaj>Zabavni park ADRIA j.d.o.o., OIB 99016030233, Mokrice 140, 49243 Mokrice</izvorni_sadrzaj>
    <derivirana_varijabla naziv="DomainObject.Predmet.ProtustrankaWithAdressOIB_1">Zabavni park ADRIA j.d.o.o., OIB 99016030233, Mokrice 140, 49243 Mokrice</derivirana_varijabla>
  </DomainObject.Predmet.ProtustrankaWithAdressOIB>
  <DomainObject.Predmet.ProtustrankaNazivFormated>
    <izvorni_sadrzaj>Zabavni park ADRIA j.d.o.o.</izvorni_sadrzaj>
    <derivirana_varijabla naziv="DomainObject.Predmet.ProtustrankaNazivFormated_1">Zabavni park ADRIA j.d.o.o.</derivirana_varijabla>
  </DomainObject.Predmet.ProtustrankaNazivFormated>
  <DomainObject.Predmet.ProtustrankaNazivFormatedOIB>
    <izvorni_sadrzaj>Zabavni park ADRIA j.d.o.o., OIB 99016030233</izvorni_sadrzaj>
    <derivirana_varijabla naziv="DomainObject.Predmet.ProtustrankaNazivFormatedOIB_1">Zabavni park ADRIA j.d.o.o., OIB 99016030233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Zabavni park ADRIA j.d.o.o. zastupanog po punomoćniku Sementa Rajhard</item>
    </izvorni_sadrzaj>
    <derivirana_varijabla naziv="DomainObject.Predmet.ProtuStrankaListFormated_1">
      <item>Zabavni park ADRIA j.d.o.o. zastupanog po punomoćniku Sementa Rajhard</item>
    </derivirana_varijabla>
  </DomainObject.Predmet.ProtuStrankaListFormated>
  <DomainObject.Predmet.ProtuStrankaListFormatedOIB>
    <izvorni_sadrzaj>
      <item>Zabavni park ADRIA j.d.o.o., OIB 99016030233 zastupanog po punomoćniku Sementa Rajhard</item>
    </izvorni_sadrzaj>
    <derivirana_varijabla naziv="DomainObject.Predmet.ProtuStrankaListFormatedOIB_1">
      <item>Zabavni park ADRIA j.d.o.o., OIB 99016030233 zastupanog po punomoćniku Sementa Rajhard</item>
    </derivirana_varijabla>
  </DomainObject.Predmet.ProtuStrankaListFormatedOIB>
  <DomainObject.Predmet.ProtuStrankaListFormatedWithAdress>
    <izvorni_sadrzaj>
      <item>Zabavni park ADRIA j.d.o.o., Mokrice 140, 49243 Mokrice zastupanog po punomoćniku Sementa Rajhard</item>
    </izvorni_sadrzaj>
    <derivirana_varijabla naziv="DomainObject.Predmet.ProtuStrankaListFormatedWithAdress_1">
      <item>Zabavni park ADRIA j.d.o.o., Mokrice 140, 49243 Mokrice zastupanog po punomoćniku Sementa Rajhard</item>
    </derivirana_varijabla>
  </DomainObject.Predmet.ProtuStrankaListFormatedWithAdress>
  <DomainObject.Predmet.ProtuStrankaListFormatedWithAdressOIB>
    <izvorni_sadrzaj>
      <item>Zabavni park ADRIA j.d.o.o., OIB 99016030233, Mokrice 140, 49243 Mokrice zastupanog po punomoćniku Sementa Rajhard</item>
    </izvorni_sadrzaj>
    <derivirana_varijabla naziv="DomainObject.Predmet.ProtuStrankaListFormatedWithAdressOIB_1">
      <item>Zabavni park ADRIA j.d.o.o., OIB 99016030233, Mokrice 140, 49243 Mokrice zastupanog po punomoćniku Sementa Rajhard</item>
    </derivirana_varijabla>
  </DomainObject.Predmet.ProtuStrankaListFormatedWithAdressOIB>
  <DomainObject.Predmet.ProtuStrankaListNazivFormated>
    <izvorni_sadrzaj>
      <item>Zabavni park ADRIA j.d.o.o.</item>
    </izvorni_sadrzaj>
    <derivirana_varijabla naziv="DomainObject.Predmet.ProtuStrankaListNazivFormated_1">
      <item>Zabavni park ADRIA j.d.o.o.</item>
    </derivirana_varijabla>
  </DomainObject.Predmet.ProtuStrankaListNazivFormated>
  <DomainObject.Predmet.ProtuStrankaListNazivFormatedOIB>
    <izvorni_sadrzaj>
      <item>Zabavni park ADRIA j.d.o.o., OIB 99016030233</item>
    </izvorni_sadrzaj>
    <derivirana_varijabla naziv="DomainObject.Predmet.ProtuStrankaListNazivFormatedOIB_1">
      <item>Zabavni park ADRIA j.d.o.o., OIB 99016030233</item>
    </derivirana_varijabla>
  </DomainObject.Predmet.ProtuStrankaListNazivFormatedOIB>
  <DomainObject.Predmet.OstaliListFormated>
    <izvorni_sadrzaj>
      <item>Sementa Rajhard punomoćnik sudionika u postupku Zabavni park ADRIA j.d.o.o.</item>
    </izvorni_sadrzaj>
    <derivirana_varijabla naziv="DomainObject.Predmet.OstaliListFormated_1">
      <item>Sementa Rajhard punomoćnik sudionika u postupku Zabavni park ADRIA j.d.o.o.</item>
    </derivirana_varijabla>
  </DomainObject.Predmet.OstaliListFormated>
  <DomainObject.Predmet.OstaliListFormatedOIB>
    <izvorni_sadrzaj>
      <item>Sementa Rajhard, OIB 76212526072 punomoćnik sudionika u postupku Zabavni park ADRIA j.d.o.o.</item>
    </izvorni_sadrzaj>
    <derivirana_varijabla naziv="DomainObject.Predmet.OstaliListFormatedOIB_1">
      <item>Sementa Rajhard, OIB 76212526072 punomoćnik sudionika u postupku Zabavni park ADRIA j.d.o.o.</item>
    </derivirana_varijabla>
  </DomainObject.Predmet.OstaliListFormatedOIB>
  <DomainObject.Predmet.OstaliListFormatedWithAdress>
    <izvorni_sadrzaj>
      <item>Sementa Rajhard, Mokrice 140, 49243 Mokrice punomoćnik sudionika u postupku Zabavni park ADRIA j.d.o.o.</item>
    </izvorni_sadrzaj>
    <derivirana_varijabla naziv="DomainObject.Predmet.OstaliListFormatedWithAdress_1">
      <item>Sementa Rajhard, Mokrice 140, 49243 Mokrice punomoćnik sudionika u postupku Zabavni park ADRIA j.d.o.o.</item>
    </derivirana_varijabla>
  </DomainObject.Predmet.OstaliListFormatedWithAdress>
  <DomainObject.Predmet.OstaliListFormatedWithAdressOIB>
    <izvorni_sadrzaj>
      <item>Sementa Rajhard, OIB 76212526072, Mokrice 140, 49243 Mokrice punomoćnik sudionika u postupku Zabavni park ADRIA j.d.o.o.</item>
    </izvorni_sadrzaj>
    <derivirana_varijabla naziv="DomainObject.Predmet.OstaliListFormatedWithAdressOIB_1">
      <item>Sementa Rajhard, OIB 76212526072, Mokrice 140, 49243 Mokrice punomoćnik sudionika u postupku Zabavni park ADRIA j.d.o.o.</item>
    </derivirana_varijabla>
  </DomainObject.Predmet.OstaliListFormatedWithAdressOIB>
  <DomainObject.Predmet.OstaliListNazivFormated>
    <izvorni_sadrzaj>
      <item>Sementa Rajhard</item>
    </izvorni_sadrzaj>
    <derivirana_varijabla naziv="DomainObject.Predmet.OstaliListNazivFormated_1">
      <item>Sementa Rajhard</item>
    </derivirana_varijabla>
  </DomainObject.Predmet.OstaliListNazivFormated>
  <DomainObject.Predmet.OstaliListNazivFormatedOIB>
    <izvorni_sadrzaj>
      <item>Sementa Rajhard, OIB 76212526072</item>
    </izvorni_sadrzaj>
    <derivirana_varijabla naziv="DomainObject.Predmet.OstaliListNazivFormatedOIB_1">
      <item>Sementa Rajhard, OIB 76212526072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Zabavni park ADRIA j.d.o.o.</izvorni_sadrzaj>
    <derivirana_varijabla naziv="DomainObject.Predmet.ProtustrankaIDrugi_1">Zabavni park ADRIA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Zabavni park ADRIA j.d.o.o., OIB 99016030233, Mokrice 140, 49243 Mokrice</izvorni_sadrzaj>
    <derivirana_varijabla naziv="DomainObject.Predmet.ProtustrankaIDrugiAdressOIB_1">Zabavni park ADRIA j.d.o.o., OIB 99016030233, Mokrice 140, 49243 Mokrice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Zabavni park ADRIA j.d.o.o.</item>
      <item>Sementa Rajhard</item>
    </izvorni_sadrzaj>
    <derivirana_varijabla naziv="DomainObject.Predmet.SudioniciListNaziv_1">
      <item>FINA Regionalni centar Zagreb</item>
      <item>Zabavni park ADRIA j.d.o.o.</item>
      <item>Sementa Rajhard</item>
    </derivirana_varijabla>
  </DomainObject.Predmet.SudioniciListNaziv>
  <DomainObject.Predmet.SudioniciListAdressOIB>
    <izvorni_sadrzaj>
      <item>FINA Regionalni centar Zagreb, OIB 85821130368, Trg svibanjskih žrtava 1995.1,10000 Zagreb</item>
      <item>Zabavni park ADRIA j.d.o.o., OIB 99016030233, Mokrice 140,49243 Mokrice</item>
      <item>Sementa Rajhard, OIB 76212526072, Mokrice 140,49243 Mokrice</item>
    </izvorni_sadrzaj>
    <derivirana_varijabla naziv="DomainObject.Predmet.SudioniciListAdressOIB_1">
      <item>FINA Regionalni centar Zagreb, OIB 85821130368, Trg svibanjskih žrtava 1995.1,10000 Zagreb</item>
      <item>Zabavni park ADRIA j.d.o.o., OIB 99016030233, Mokrice 140,49243 Mokrice</item>
      <item>Sementa Rajhard, OIB 76212526072, Mokrice 140,49243 Mokrice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99016030233</item>
      <item>, OIB 76212526072</item>
    </izvorni_sadrzaj>
    <derivirana_varijabla naziv="DomainObject.Predmet.SudioniciListNazivOIB_1">
      <item>, OIB 85821130368</item>
      <item>, OIB 99016030233</item>
      <item>, OIB 76212526072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238</properties:Words>
  <properties:Characters>1333</properties:Characters>
  <properties:Lines>44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2017-10-06T09:29:00Z</dcterms:created>
  <dc:creator>ilukac</dc:creator>
  <cp:lastModifiedBy>Višnja Svečak</cp:lastModifiedBy>
  <cp:lastPrinted>2017-10-06T09:32:00Z</cp:lastPrinted>
  <dcterms:modified xmlns:xsi="http://www.w3.org/2001/XMLSchema-instance" xsi:type="dcterms:W3CDTF">2017-10-06T09:32:00Z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