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aa037" w14:paraId="5baa037" w:rsidRDefault="00F56EFE" w:rsidP="005D7BF8" w:rsidR="00F56EFE" w:rsidRPr="005D7BF8">
      <w:pPr>
        <w:pStyle w:val="Bezproreda"/>
        <w:jc w:val="both"/>
        <w15:collapsed w:val="false"/>
      </w:pPr>
      <w:bookmarkStart w:name="_GoBack" w:id="0"/>
      <w:bookmarkEnd w:id="0"/>
      <w:r w:rsidRPr="005D7BF8">
        <w:t xml:space="preserve">  </w:t>
      </w:r>
      <w:r>
        <w:t xml:space="preserve">             </w:t>
      </w:r>
      <w:r w:rsidRPr="005D7BF8">
        <w:t xml:space="preserve">  </w:t>
      </w:r>
      <w:r w:rsidRPr="005D7BF8"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FE" w:rsidP="005D7BF8" w:rsidR="00F56EFE" w:rsidRPr="005D7BF8">
      <w:pPr>
        <w:pStyle w:val="Bezproreda"/>
        <w:jc w:val="both"/>
      </w:pPr>
      <w:r w:rsidRPr="005D7BF8">
        <w:rPr>
          <w:rFonts w:eastAsia="MS Mincho"/>
        </w:rPr>
        <w:t xml:space="preserve">   REPUBLIKA HRVATSKA</w:t>
      </w:r>
    </w:p>
    <w:p w:rsidRDefault="00F56EFE" w:rsidP="005D7BF8" w:rsidR="00F56EFE" w:rsidRPr="005D7BF8">
      <w:pPr>
        <w:pStyle w:val="Bezproreda"/>
        <w:jc w:val="both"/>
      </w:pPr>
      <w:r w:rsidRPr="005D7BF8">
        <w:rPr>
          <w:rFonts w:eastAsia="MS Mincho"/>
        </w:rPr>
        <w:t>TRGOVAČKI SUD U RIJECI</w:t>
      </w:r>
    </w:p>
    <w:p w:rsidRDefault="00F56EFE" w:rsidP="005D7BF8" w:rsidR="00F56EFE" w:rsidRPr="005D7BF8">
      <w:pPr>
        <w:pStyle w:val="Bezproreda"/>
        <w:jc w:val="both"/>
        <w:rPr>
          <w:rFonts w:eastAsia="MS Mincho"/>
        </w:rPr>
      </w:pPr>
      <w:r w:rsidRPr="005D7BF8">
        <w:rPr>
          <w:rFonts w:eastAsia="MS Mincho"/>
        </w:rPr>
        <w:t xml:space="preserve">       Rijeka, Zadarska 1 i 3</w:t>
      </w:r>
    </w:p>
    <w:p w:rsidRDefault="00F56EFE" w:rsidR="00F56EFE"/>
    <w:p w:rsidRDefault="00E2497B" w:rsidP="00E2497B" w:rsidR="00D734B9" w:rsidRPr="00583313">
      <w:pPr>
        <w:jc w:val="center"/>
        <w:rPr>
          <w:b/>
          <w:lang w:eastAsia="en-US"/>
        </w:rPr>
      </w:pPr>
      <w:r w:rsidRPr="00583313">
        <w:rPr>
          <w:b/>
          <w:lang w:eastAsia="en-US"/>
        </w:rPr>
        <w:t>R E P U B L I K A   H R V A T S K A</w:t>
      </w:r>
    </w:p>
    <w:p w:rsidRDefault="00A1283C" w:rsidP="00D734B9" w:rsidR="00A1283C" w:rsidRPr="00583313">
      <w:pPr>
        <w:rPr>
          <w:lang w:eastAsia="en-US"/>
        </w:rPr>
      </w:pPr>
    </w:p>
    <w:p w:rsidRDefault="00FC75B2" w:rsidP="00FC75B2" w:rsidR="00FC75B2" w:rsidRPr="00583313">
      <w:pPr>
        <w:pStyle w:val="Naslov1"/>
        <w:rPr>
          <w:sz w:val="24"/>
          <w:szCs w:val="24"/>
        </w:rPr>
      </w:pPr>
      <w:r w:rsidRPr="00583313">
        <w:rPr>
          <w:sz w:val="24"/>
          <w:szCs w:val="24"/>
        </w:rPr>
        <w:t>R J E Š E N J E</w:t>
      </w:r>
    </w:p>
    <w:p w:rsidRDefault="00EA71DF" w:rsidP="00FC75B2" w:rsidR="00EA71DF" w:rsidRPr="00583313">
      <w:pPr>
        <w:jc w:val="center"/>
      </w:pPr>
    </w:p>
    <w:p w:rsidRDefault="0006209B" w:rsidP="001F02CC" w:rsidR="001F02CC" w:rsidRPr="00583313">
      <w:pPr>
        <w:jc w:val="both"/>
      </w:pPr>
      <w:r w:rsidRPr="00583313">
        <w:tab/>
      </w:r>
      <w:r w:rsidR="001F02CC" w:rsidRPr="00583313">
        <w:t>Trgo</w:t>
      </w:r>
      <w:r w:rsidR="001A6AE1" w:rsidRPr="00583313">
        <w:t xml:space="preserve">vački sud u Rijeci, OIB 88785964957 po </w:t>
      </w:r>
      <w:r w:rsidR="001F02CC" w:rsidRPr="00583313">
        <w:t>sucu</w:t>
      </w:r>
      <w:r w:rsidR="001A6AE1" w:rsidRPr="00583313">
        <w:t xml:space="preserve"> pojedincu</w:t>
      </w:r>
      <w:r w:rsidR="001F02CC" w:rsidRPr="00583313">
        <w:t xml:space="preserve"> Danieli Korlević, u </w:t>
      </w:r>
      <w:r w:rsidR="00AF13E5">
        <w:t>stečajnom</w:t>
      </w:r>
      <w:r w:rsidR="0059615B" w:rsidRPr="0059615B">
        <w:t xml:space="preserve"> postupka </w:t>
      </w:r>
      <w:r w:rsidR="00AF13E5">
        <w:t xml:space="preserve">nad </w:t>
      </w:r>
      <w:r w:rsidR="00AF13E5" w:rsidRPr="00AF13E5">
        <w:t xml:space="preserve">dužnikom </w:t>
      </w:r>
      <w:r w:rsidR="00AF13E5" w:rsidRPr="00AF13E5">
        <w:rPr>
          <w:b/>
        </w:rPr>
        <w:t>ELEKTROLUX d.d. RIJEKA, Markovići 27/4, OIB 27171948847</w:t>
      </w:r>
      <w:r w:rsidR="001A6AE1" w:rsidRPr="00583313">
        <w:rPr>
          <w:b/>
        </w:rPr>
        <w:t>,</w:t>
      </w:r>
      <w:r w:rsidR="001F02CC" w:rsidRPr="00583313">
        <w:rPr>
          <w:b/>
        </w:rPr>
        <w:t xml:space="preserve"> </w:t>
      </w:r>
      <w:r w:rsidR="001F02CC" w:rsidRPr="00583313">
        <w:t xml:space="preserve">nakon ispitnog ročišta, dana </w:t>
      </w:r>
      <w:r w:rsidR="00AF13E5">
        <w:t>14</w:t>
      </w:r>
      <w:r w:rsidR="0059615B">
        <w:t>. travnja</w:t>
      </w:r>
      <w:r w:rsidR="00510251">
        <w:t xml:space="preserve"> 2017</w:t>
      </w:r>
      <w:r w:rsidR="001F02CC" w:rsidRPr="00583313">
        <w:t>. godine</w:t>
      </w:r>
    </w:p>
    <w:p w:rsidRDefault="001F02CC" w:rsidP="001F02CC" w:rsidR="001F02CC" w:rsidRPr="00583313">
      <w:pPr>
        <w:jc w:val="both"/>
      </w:pPr>
    </w:p>
    <w:p w:rsidRDefault="00FC75B2" w:rsidP="001F02CC" w:rsidR="00FC75B2" w:rsidRPr="007E23DB">
      <w:pPr>
        <w:jc w:val="center"/>
        <w:rPr>
          <w:b/>
        </w:rPr>
      </w:pPr>
      <w:r w:rsidRPr="007E23DB">
        <w:rPr>
          <w:b/>
        </w:rPr>
        <w:t>r i j e š i o</w:t>
      </w:r>
      <w:r w:rsidR="00173CC3" w:rsidRPr="007E23DB">
        <w:rPr>
          <w:b/>
        </w:rPr>
        <w:t xml:space="preserve">  </w:t>
      </w:r>
      <w:r w:rsidRPr="007E23DB">
        <w:rPr>
          <w:b/>
        </w:rPr>
        <w:t xml:space="preserve"> </w:t>
      </w:r>
      <w:r w:rsidR="00A15189" w:rsidRPr="007E23DB">
        <w:rPr>
          <w:b/>
        </w:rPr>
        <w:t xml:space="preserve"> </w:t>
      </w:r>
      <w:r w:rsidRPr="007E23DB">
        <w:rPr>
          <w:b/>
        </w:rPr>
        <w:t xml:space="preserve"> j e</w:t>
      </w:r>
    </w:p>
    <w:p w:rsidRDefault="00D824C2" w:rsidP="001F02CC" w:rsidR="00D824C2" w:rsidRPr="00583313">
      <w:pPr>
        <w:jc w:val="center"/>
      </w:pPr>
    </w:p>
    <w:p w:rsidRDefault="0031763E" w:rsidP="0031763E" w:rsidR="0031763E">
      <w:pPr>
        <w:jc w:val="both"/>
      </w:pPr>
      <w:r w:rsidRPr="0031763E">
        <w:tab/>
        <w:t>Stečajni vjerovnik SNJEŽANA MAROŠEVAC – ČAPKO</w:t>
      </w:r>
      <w:r>
        <w:t xml:space="preserve">, </w:t>
      </w:r>
      <w:r w:rsidRPr="0031763E">
        <w:t xml:space="preserve">Rijeka, S. V. Čiče 4, OIB 83147043080 upućuje se na pokretanje parnice radi utvrđivanja osporene tražbine u iznosu od 168.416,70 kn, u roku od osam dana od dana pravomoćnosti rješenja o upućivanju u parnicu, odnosno primitka drugostupanjske odluke, smatrati da je odustao od prava na vođenje parnice. </w:t>
      </w:r>
    </w:p>
    <w:p w:rsidRDefault="00FC75B2" w:rsidP="00FD2815" w:rsidR="00FC75B2" w:rsidRPr="007E23DB">
      <w:pPr>
        <w:jc w:val="center"/>
        <w:rPr>
          <w:b/>
        </w:rPr>
      </w:pPr>
      <w:r w:rsidRPr="007E23DB">
        <w:rPr>
          <w:b/>
        </w:rPr>
        <w:t>Obrazloženje</w:t>
      </w:r>
    </w:p>
    <w:p w:rsidRDefault="005C3354" w:rsidP="00C64A0E" w:rsidR="005C3354" w:rsidRPr="00583313">
      <w:pPr>
        <w:ind w:firstLine="720"/>
        <w:jc w:val="both"/>
      </w:pPr>
    </w:p>
    <w:p w:rsidRDefault="00C64A0E" w:rsidP="00C64A0E" w:rsidR="00C64A0E" w:rsidRPr="00583313">
      <w:pPr>
        <w:ind w:firstLine="720"/>
        <w:jc w:val="both"/>
      </w:pPr>
      <w:r w:rsidRPr="00583313">
        <w:t>Na ispitnom ročištu održanom</w:t>
      </w:r>
      <w:r w:rsidR="00583313">
        <w:t xml:space="preserve"> </w:t>
      </w:r>
      <w:r w:rsidR="00AF13E5">
        <w:t xml:space="preserve">09. ožujka </w:t>
      </w:r>
      <w:r w:rsidR="00510251">
        <w:t>2017</w:t>
      </w:r>
      <w:r w:rsidR="00583313">
        <w:t>.</w:t>
      </w:r>
      <w:r w:rsidRPr="00583313">
        <w:t xml:space="preserve"> godine ispitane su sve prijavljene tražbine prema svojim iznosima i redu.</w:t>
      </w:r>
    </w:p>
    <w:p w:rsidRDefault="0031763E" w:rsidP="00AF13E5" w:rsidR="00807091">
      <w:pPr>
        <w:jc w:val="both"/>
      </w:pPr>
      <w:r w:rsidRPr="0031763E">
        <w:tab/>
        <w:t>Stečajni upravitelj osporio je tražbinu drugog višeg isplatnog reda stečajnog vjerovnika SNJEŽANA MAROŠEVAC – ČAPKO</w:t>
      </w:r>
      <w:r>
        <w:t xml:space="preserve">, </w:t>
      </w:r>
      <w:r w:rsidRPr="0031763E">
        <w:t>Rijeka, S. V. Čiče 4, OIB 83147043080 u iznosu od 168.416,70 kn, po računima broj 128A/09 od 28. rujna 2009. godine, broj 135A/09 od 01. listopada 2009. godine, broj 75/10 od 01. lipnja 2010. godine i broj 108/10 od 07. listopada 2010. godine, broj 114/10 od 03. studenoga 2010. godine, uz obrazloženje da vjerovnik uz prijavu tražbine nije dostavio dokaz iz kojega bi proizlazila osnovanost tražbine.</w:t>
      </w:r>
      <w:r w:rsidR="00AF13E5">
        <w:tab/>
        <w:t>Valjalo je stoga stečajnog vjerovnika na temelju čl.265. st.1. i čl.266. st.1. SZ-a,  uputiti na parnicu radi utvrđivanja osporene tražbine.</w:t>
      </w:r>
    </w:p>
    <w:p w:rsidRDefault="00827F51" w:rsidP="00827F51" w:rsidR="00827F51">
      <w:pPr>
        <w:jc w:val="both"/>
      </w:pPr>
    </w:p>
    <w:p w:rsidRDefault="008E2C70" w:rsidP="00D824C2" w:rsidR="008E2C70" w:rsidRPr="00583313">
      <w:pPr>
        <w:jc w:val="center"/>
      </w:pPr>
      <w:r w:rsidRPr="00583313">
        <w:t>U Rijeci,</w:t>
      </w:r>
      <w:r w:rsidR="00A407E7" w:rsidRPr="00583313">
        <w:t xml:space="preserve"> </w:t>
      </w:r>
      <w:r w:rsidR="00AF13E5">
        <w:t>14</w:t>
      </w:r>
      <w:r w:rsidR="0059615B">
        <w:t>. travnja</w:t>
      </w:r>
      <w:r w:rsidR="00510251">
        <w:t xml:space="preserve"> 2017</w:t>
      </w:r>
      <w:r w:rsidR="006908D8" w:rsidRPr="00583313">
        <w:t xml:space="preserve">. </w:t>
      </w:r>
      <w:r w:rsidR="001C0267" w:rsidRPr="00583313">
        <w:t>godine</w:t>
      </w:r>
    </w:p>
    <w:p w:rsidRDefault="00FD2815" w:rsidP="007E23DB" w:rsidR="00FD2815">
      <w:pPr>
        <w:jc w:val="right"/>
      </w:pPr>
    </w:p>
    <w:p w:rsidRDefault="00583313" w:rsidP="007E23DB" w:rsidR="008E2C70" w:rsidRPr="00583313">
      <w:pPr>
        <w:jc w:val="right"/>
      </w:pPr>
      <w:r>
        <w:t>S</w:t>
      </w:r>
      <w:r w:rsidR="008E2C70" w:rsidRPr="00583313">
        <w:t>udac</w:t>
      </w:r>
    </w:p>
    <w:p w:rsidRDefault="008E2C70" w:rsidP="003F5C61" w:rsidR="0055056E">
      <w:pPr>
        <w:ind w:firstLine="708" w:left="1416"/>
        <w:jc w:val="right"/>
      </w:pPr>
      <w:r w:rsidRPr="00583313">
        <w:tab/>
      </w:r>
      <w:r w:rsidRPr="00583313">
        <w:tab/>
      </w:r>
      <w:r w:rsidRPr="00583313">
        <w:tab/>
      </w:r>
      <w:r w:rsidRPr="00583313">
        <w:tab/>
      </w:r>
      <w:r w:rsidRPr="00583313">
        <w:tab/>
      </w:r>
      <w:r w:rsidR="00355F9C">
        <w:tab/>
      </w:r>
      <w:r w:rsidR="008021AB" w:rsidRPr="00583313">
        <w:t>D</w:t>
      </w:r>
      <w:r w:rsidRPr="00583313">
        <w:t>aniela Korlević</w:t>
      </w:r>
      <w:r w:rsidR="009B695B">
        <w:t xml:space="preserve"> </w:t>
      </w:r>
      <w:r w:rsidR="003F5C61">
        <w:t xml:space="preserve"> </w:t>
      </w:r>
    </w:p>
    <w:p w:rsidRDefault="00827F51" w:rsidP="001A5F3A" w:rsidR="00827F51">
      <w:pPr>
        <w:ind w:firstLine="708" w:left="1416"/>
        <w:jc w:val="right"/>
      </w:pPr>
    </w:p>
    <w:p w:rsidRDefault="006E729F" w:rsidP="001A5F3A" w:rsidR="006E729F">
      <w:pPr>
        <w:ind w:firstLine="708" w:left="1416"/>
        <w:jc w:val="right"/>
      </w:pPr>
    </w:p>
    <w:p w:rsidRDefault="00B1322E" w:rsidP="00B1322E" w:rsidR="00B1322E" w:rsidRPr="007E23DB">
      <w:pPr>
        <w:rPr>
          <w:b/>
        </w:rPr>
      </w:pPr>
      <w:r w:rsidRPr="007E23DB">
        <w:rPr>
          <w:b/>
        </w:rPr>
        <w:t>UPUTA O PRAVNOM LIJEKU:</w:t>
      </w:r>
    </w:p>
    <w:p w:rsidRDefault="00B1322E" w:rsidP="00FD2815" w:rsidR="00FD2815">
      <w:pPr>
        <w:jc w:val="both"/>
      </w:pPr>
      <w:r w:rsidRPr="00AE7BFB">
        <w:t xml:space="preserve">Protiv rješenja pravo na žalbu ima stečajni upravitelj i svaki vjerovnik u dijelu koji se tiče njegove prijavljene tražbine, odnosno tražbine koju je osporio i stečajni upravitelj (članak 265. stavak 3. SZ-a). </w:t>
      </w:r>
      <w:r w:rsidR="00510251" w:rsidRPr="000A7232">
        <w:t xml:space="preserve">Žalba se </w:t>
      </w:r>
      <w:r w:rsidR="00510251">
        <w:t xml:space="preserve">izjavljuje u dva primjerka u roku od osam dana od dostave prvostupanjskog rješenja. Dostava se smatra obavljenom </w:t>
      </w:r>
      <w:r w:rsidR="00510251" w:rsidRPr="000A7232">
        <w:t>istekom osmoga dana od dana objave pismena na mrežnoj stranici e-Oglasna ploča</w:t>
      </w:r>
      <w:r w:rsidR="00510251">
        <w:t xml:space="preserve"> sudova, </w:t>
      </w:r>
      <w:r w:rsidR="00510251" w:rsidRPr="000A7232">
        <w:t xml:space="preserve">a o žalbi odlučuje Visoki trgovački sud Republike Hrvatske. </w:t>
      </w:r>
      <w:r w:rsidR="00FD2815">
        <w:br w:type="page"/>
      </w:r>
    </w:p>
    <w:p w:rsidRDefault="008E2C70" w:rsidP="008E2C70" w:rsidR="008E2C70" w:rsidRPr="007E23DB">
      <w:pPr>
        <w:jc w:val="both"/>
        <w:rPr>
          <w:b/>
          <w:sz w:val="20"/>
        </w:rPr>
      </w:pPr>
      <w:r w:rsidRPr="007E23DB">
        <w:rPr>
          <w:b/>
          <w:sz w:val="20"/>
        </w:rPr>
        <w:lastRenderedPageBreak/>
        <w:t>DNA</w:t>
      </w:r>
      <w:r w:rsidR="001C0267" w:rsidRPr="007E23DB">
        <w:rPr>
          <w:b/>
          <w:sz w:val="20"/>
        </w:rPr>
        <w:t>:</w:t>
      </w:r>
    </w:p>
    <w:p w:rsidRDefault="005C3354" w:rsidP="00C64A0E" w:rsidR="00C64A0E" w:rsidRPr="007E23DB">
      <w:pPr>
        <w:jc w:val="both"/>
        <w:rPr>
          <w:sz w:val="20"/>
        </w:rPr>
      </w:pPr>
      <w:r w:rsidRPr="007E23DB">
        <w:rPr>
          <w:sz w:val="20"/>
        </w:rPr>
        <w:t>- stečajni upravitelj na znanje</w:t>
      </w:r>
    </w:p>
    <w:p w:rsidRDefault="008E2C70" w:rsidP="003319D2" w:rsidR="00217E72">
      <w:pPr>
        <w:jc w:val="both"/>
        <w:rPr>
          <w:sz w:val="20"/>
        </w:rPr>
      </w:pPr>
      <w:r w:rsidRPr="007E23DB">
        <w:rPr>
          <w:sz w:val="20"/>
        </w:rPr>
        <w:t xml:space="preserve">- </w:t>
      </w:r>
      <w:r w:rsidR="009C005A" w:rsidRPr="007E23DB">
        <w:rPr>
          <w:sz w:val="20"/>
        </w:rPr>
        <w:t>stečajnom vjerovniku</w:t>
      </w:r>
      <w:r w:rsidR="00AE7BFB">
        <w:rPr>
          <w:sz w:val="20"/>
        </w:rPr>
        <w:t xml:space="preserve"> </w:t>
      </w:r>
      <w:r w:rsidR="0031763E" w:rsidRPr="0031763E">
        <w:rPr>
          <w:sz w:val="20"/>
        </w:rPr>
        <w:t>SNJEŽANA MAROŠEVAC – ČAPKO</w:t>
      </w:r>
      <w:r w:rsidR="0031763E">
        <w:rPr>
          <w:sz w:val="20"/>
        </w:rPr>
        <w:t xml:space="preserve">, </w:t>
      </w:r>
      <w:r w:rsidR="0031763E" w:rsidRPr="0031763E">
        <w:rPr>
          <w:sz w:val="20"/>
        </w:rPr>
        <w:t>Rijeka, S. V. Čiče 4</w:t>
      </w:r>
    </w:p>
    <w:p w:rsidRDefault="0059615B" w:rsidP="003319D2" w:rsidR="0059615B">
      <w:pPr>
        <w:jc w:val="both"/>
        <w:rPr>
          <w:sz w:val="20"/>
        </w:rPr>
      </w:pPr>
      <w:r>
        <w:rPr>
          <w:sz w:val="20"/>
        </w:rPr>
        <w:t>- e-oglasna ploča sudova</w:t>
      </w:r>
    </w:p>
    <w:p w:rsidRDefault="00510251" w:rsidP="003319D2" w:rsidR="00510251" w:rsidRPr="007E23DB">
      <w:pPr>
        <w:jc w:val="both"/>
        <w:rPr>
          <w:sz w:val="20"/>
        </w:rPr>
      </w:pPr>
    </w:p>
    <w:p w:rsidRDefault="008E2C70" w:rsidP="008E2C70" w:rsidR="001C0267" w:rsidRPr="007E23DB">
      <w:pPr>
        <w:rPr>
          <w:sz w:val="20"/>
        </w:rPr>
      </w:pPr>
      <w:r w:rsidRPr="007E23DB">
        <w:rPr>
          <w:sz w:val="20"/>
        </w:rPr>
        <w:t>U Rijeci,</w:t>
      </w:r>
      <w:r w:rsidR="005C3354" w:rsidRPr="007E23DB">
        <w:rPr>
          <w:sz w:val="20"/>
        </w:rPr>
        <w:t xml:space="preserve"> </w:t>
      </w:r>
      <w:r w:rsidR="0059615B">
        <w:rPr>
          <w:sz w:val="20"/>
        </w:rPr>
        <w:t>13.4.</w:t>
      </w:r>
      <w:r w:rsidR="00510251">
        <w:rPr>
          <w:sz w:val="20"/>
        </w:rPr>
        <w:t>2017</w:t>
      </w:r>
      <w:r w:rsidR="006908D8" w:rsidRPr="007E23DB">
        <w:rPr>
          <w:sz w:val="20"/>
        </w:rPr>
        <w:t>.</w:t>
      </w:r>
      <w:r w:rsidR="00510251">
        <w:rPr>
          <w:sz w:val="20"/>
        </w:rPr>
        <w:t xml:space="preserve"> </w:t>
      </w:r>
      <w:r w:rsidR="006908D8" w:rsidRPr="007E23DB">
        <w:rPr>
          <w:sz w:val="20"/>
        </w:rPr>
        <w:t>g.</w:t>
      </w:r>
    </w:p>
    <w:p w:rsidRDefault="006908D8" w:rsidP="008E2C70" w:rsidR="006908D8" w:rsidRPr="007E23DB">
      <w:pPr>
        <w:rPr>
          <w:sz w:val="20"/>
        </w:rPr>
      </w:pPr>
    </w:p>
    <w:p w:rsidRDefault="00583313" w:rsidP="008E2C70" w:rsidR="008E2C70" w:rsidRPr="007E23DB">
      <w:pPr>
        <w:rPr>
          <w:sz w:val="20"/>
        </w:rPr>
      </w:pPr>
      <w:r w:rsidRPr="007E23DB">
        <w:rPr>
          <w:sz w:val="20"/>
        </w:rPr>
        <w:t>S</w:t>
      </w:r>
      <w:r w:rsidR="008E2C70" w:rsidRPr="007E23DB">
        <w:rPr>
          <w:sz w:val="20"/>
        </w:rPr>
        <w:t>udac</w:t>
      </w:r>
    </w:p>
    <w:p w:rsidRDefault="008E2C70" w:rsidR="00A50178" w:rsidRPr="007E23DB">
      <w:pPr>
        <w:rPr>
          <w:sz w:val="20"/>
        </w:rPr>
      </w:pPr>
      <w:smartTag w:element="PersonName" w:uri="urn:schemas-microsoft-com:office:smarttags">
        <w:r w:rsidRPr="007E23DB">
          <w:rPr>
            <w:sz w:val="20"/>
          </w:rPr>
          <w:t>Daniela Korlević</w:t>
        </w:r>
      </w:smartTag>
    </w:p>
    <w:p w:rsidRDefault="002D5BA4" w:rsidR="002D5BA4" w:rsidRPr="00583313"/>
    <w:sectPr w:rsidR="002D5BA4" w:rsidRPr="00583313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7B62" w:rsidR="00AC7B62">
      <w:r>
        <w:separator/>
      </w:r>
    </w:p>
  </w:endnote>
  <w:endnote w:id="0" w:type="continuationSeparator">
    <w:p w:rsidRDefault="00AC7B62" w:rsidR="00AC7B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62DD" w:rsidR="00BA62D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62DD" w:rsidR="00BA62D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62DD" w:rsidR="00BA62D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56EF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A62DD" w:rsidR="00BA62D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7B62" w:rsidR="00AC7B62">
      <w:r>
        <w:separator/>
      </w:r>
    </w:p>
  </w:footnote>
  <w:footnote w:id="0" w:type="continuationSeparator">
    <w:p w:rsidRDefault="00AC7B62" w:rsidR="00AC7B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62DD" w:rsidP="002D688F" w:rsidR="00BA62DD" w:rsidRPr="005722E9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5722E9">
      <w:t>Posl. br. 15 St-</w:t>
    </w:r>
    <w:r w:rsidR="009B695B">
      <w:t>707/16-</w:t>
    </w:r>
    <w:r w:rsidR="0031763E">
      <w:t>39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75B2"/>
    <w:rsid w:val="00023B49"/>
    <w:rsid w:val="00024D20"/>
    <w:rsid w:val="00032035"/>
    <w:rsid w:val="00033569"/>
    <w:rsid w:val="000567E5"/>
    <w:rsid w:val="0006209B"/>
    <w:rsid w:val="00072B0B"/>
    <w:rsid w:val="000939F9"/>
    <w:rsid w:val="000F548A"/>
    <w:rsid w:val="00102D32"/>
    <w:rsid w:val="001115AD"/>
    <w:rsid w:val="0011487D"/>
    <w:rsid w:val="001335BE"/>
    <w:rsid w:val="00134F3E"/>
    <w:rsid w:val="001548DB"/>
    <w:rsid w:val="00162E30"/>
    <w:rsid w:val="00173960"/>
    <w:rsid w:val="00173CC3"/>
    <w:rsid w:val="00186A44"/>
    <w:rsid w:val="00192282"/>
    <w:rsid w:val="001975A2"/>
    <w:rsid w:val="001A2550"/>
    <w:rsid w:val="001A6AE1"/>
    <w:rsid w:val="001C0267"/>
    <w:rsid w:val="001C0A20"/>
    <w:rsid w:val="001C2118"/>
    <w:rsid w:val="001C7B64"/>
    <w:rsid w:val="001F02CC"/>
    <w:rsid w:val="001F0933"/>
    <w:rsid w:val="00211E76"/>
    <w:rsid w:val="00217D1F"/>
    <w:rsid w:val="00217E72"/>
    <w:rsid w:val="00222314"/>
    <w:rsid w:val="002248B1"/>
    <w:rsid w:val="00271B13"/>
    <w:rsid w:val="0027559C"/>
    <w:rsid w:val="00276339"/>
    <w:rsid w:val="002906C6"/>
    <w:rsid w:val="002D5BA4"/>
    <w:rsid w:val="002D688F"/>
    <w:rsid w:val="002E0FA8"/>
    <w:rsid w:val="002F1A85"/>
    <w:rsid w:val="003054B2"/>
    <w:rsid w:val="00310F40"/>
    <w:rsid w:val="0031763E"/>
    <w:rsid w:val="00324467"/>
    <w:rsid w:val="003319D2"/>
    <w:rsid w:val="00332E1C"/>
    <w:rsid w:val="00337F6A"/>
    <w:rsid w:val="00355F9C"/>
    <w:rsid w:val="0036379E"/>
    <w:rsid w:val="00373143"/>
    <w:rsid w:val="00374703"/>
    <w:rsid w:val="00384863"/>
    <w:rsid w:val="0039216E"/>
    <w:rsid w:val="003A0A19"/>
    <w:rsid w:val="003C2FF6"/>
    <w:rsid w:val="003E48CD"/>
    <w:rsid w:val="003F5C61"/>
    <w:rsid w:val="00411A7D"/>
    <w:rsid w:val="00411ACC"/>
    <w:rsid w:val="0044173E"/>
    <w:rsid w:val="004448CC"/>
    <w:rsid w:val="00463A52"/>
    <w:rsid w:val="004714FE"/>
    <w:rsid w:val="00477980"/>
    <w:rsid w:val="004B683C"/>
    <w:rsid w:val="004F1F25"/>
    <w:rsid w:val="004F319B"/>
    <w:rsid w:val="00510251"/>
    <w:rsid w:val="00516410"/>
    <w:rsid w:val="005306BA"/>
    <w:rsid w:val="005406FA"/>
    <w:rsid w:val="0055056E"/>
    <w:rsid w:val="005619E7"/>
    <w:rsid w:val="00561F59"/>
    <w:rsid w:val="005722E9"/>
    <w:rsid w:val="00577524"/>
    <w:rsid w:val="00583313"/>
    <w:rsid w:val="0059615B"/>
    <w:rsid w:val="00597EAB"/>
    <w:rsid w:val="005A7489"/>
    <w:rsid w:val="005B5CCD"/>
    <w:rsid w:val="005C3354"/>
    <w:rsid w:val="005C3A45"/>
    <w:rsid w:val="005C60E1"/>
    <w:rsid w:val="005D3762"/>
    <w:rsid w:val="005D6258"/>
    <w:rsid w:val="005F0B04"/>
    <w:rsid w:val="00606D94"/>
    <w:rsid w:val="0065369E"/>
    <w:rsid w:val="0066142B"/>
    <w:rsid w:val="006664B5"/>
    <w:rsid w:val="00680E20"/>
    <w:rsid w:val="00685836"/>
    <w:rsid w:val="00685D17"/>
    <w:rsid w:val="006908D8"/>
    <w:rsid w:val="00690A5F"/>
    <w:rsid w:val="006B366C"/>
    <w:rsid w:val="006C12BE"/>
    <w:rsid w:val="006C1393"/>
    <w:rsid w:val="006C15A5"/>
    <w:rsid w:val="006D16DD"/>
    <w:rsid w:val="006E6700"/>
    <w:rsid w:val="006E729F"/>
    <w:rsid w:val="00707F40"/>
    <w:rsid w:val="007172B3"/>
    <w:rsid w:val="00736AEA"/>
    <w:rsid w:val="007405A3"/>
    <w:rsid w:val="00755256"/>
    <w:rsid w:val="00770FE1"/>
    <w:rsid w:val="00773611"/>
    <w:rsid w:val="007A0275"/>
    <w:rsid w:val="007A1E9C"/>
    <w:rsid w:val="007A788D"/>
    <w:rsid w:val="007C0E64"/>
    <w:rsid w:val="007C5DB9"/>
    <w:rsid w:val="007D2DB6"/>
    <w:rsid w:val="007E23DB"/>
    <w:rsid w:val="007E6B39"/>
    <w:rsid w:val="008021AB"/>
    <w:rsid w:val="00803236"/>
    <w:rsid w:val="00807091"/>
    <w:rsid w:val="00813206"/>
    <w:rsid w:val="00827F51"/>
    <w:rsid w:val="008312C5"/>
    <w:rsid w:val="00846E5A"/>
    <w:rsid w:val="008556B1"/>
    <w:rsid w:val="00862071"/>
    <w:rsid w:val="008715D3"/>
    <w:rsid w:val="00887DDC"/>
    <w:rsid w:val="00892120"/>
    <w:rsid w:val="008A2074"/>
    <w:rsid w:val="008B25E1"/>
    <w:rsid w:val="008B2C70"/>
    <w:rsid w:val="008C7A84"/>
    <w:rsid w:val="008D5F00"/>
    <w:rsid w:val="008E2847"/>
    <w:rsid w:val="008E2C70"/>
    <w:rsid w:val="008E7E10"/>
    <w:rsid w:val="009113A1"/>
    <w:rsid w:val="00927D7D"/>
    <w:rsid w:val="00936AC4"/>
    <w:rsid w:val="00942E1A"/>
    <w:rsid w:val="00951126"/>
    <w:rsid w:val="00952BBA"/>
    <w:rsid w:val="009578E3"/>
    <w:rsid w:val="00965BA5"/>
    <w:rsid w:val="00997EDB"/>
    <w:rsid w:val="009A1BED"/>
    <w:rsid w:val="009A4203"/>
    <w:rsid w:val="009A443F"/>
    <w:rsid w:val="009B3191"/>
    <w:rsid w:val="009B695B"/>
    <w:rsid w:val="009C005A"/>
    <w:rsid w:val="009C15BD"/>
    <w:rsid w:val="009D3CEF"/>
    <w:rsid w:val="009E2BBC"/>
    <w:rsid w:val="009F00FC"/>
    <w:rsid w:val="00A01C33"/>
    <w:rsid w:val="00A1283C"/>
    <w:rsid w:val="00A15189"/>
    <w:rsid w:val="00A201AC"/>
    <w:rsid w:val="00A27BB8"/>
    <w:rsid w:val="00A361C7"/>
    <w:rsid w:val="00A407E7"/>
    <w:rsid w:val="00A456F8"/>
    <w:rsid w:val="00A50178"/>
    <w:rsid w:val="00A53AE6"/>
    <w:rsid w:val="00A72E49"/>
    <w:rsid w:val="00A84019"/>
    <w:rsid w:val="00A9161E"/>
    <w:rsid w:val="00A91DC2"/>
    <w:rsid w:val="00A9746B"/>
    <w:rsid w:val="00AA3224"/>
    <w:rsid w:val="00AB2418"/>
    <w:rsid w:val="00AC2FD7"/>
    <w:rsid w:val="00AC7B62"/>
    <w:rsid w:val="00AD3B5F"/>
    <w:rsid w:val="00AD5BBD"/>
    <w:rsid w:val="00AE7BFB"/>
    <w:rsid w:val="00AF13E5"/>
    <w:rsid w:val="00B0036D"/>
    <w:rsid w:val="00B02056"/>
    <w:rsid w:val="00B03954"/>
    <w:rsid w:val="00B05C23"/>
    <w:rsid w:val="00B1322E"/>
    <w:rsid w:val="00B17F0D"/>
    <w:rsid w:val="00B34CF5"/>
    <w:rsid w:val="00B376C2"/>
    <w:rsid w:val="00B66B2F"/>
    <w:rsid w:val="00B72ECE"/>
    <w:rsid w:val="00B84A59"/>
    <w:rsid w:val="00B925C3"/>
    <w:rsid w:val="00BA62DD"/>
    <w:rsid w:val="00BA6F70"/>
    <w:rsid w:val="00BD2C30"/>
    <w:rsid w:val="00BD5BD9"/>
    <w:rsid w:val="00BE1F65"/>
    <w:rsid w:val="00C17228"/>
    <w:rsid w:val="00C238BD"/>
    <w:rsid w:val="00C42D62"/>
    <w:rsid w:val="00C461A1"/>
    <w:rsid w:val="00C46651"/>
    <w:rsid w:val="00C57CFB"/>
    <w:rsid w:val="00C64A0E"/>
    <w:rsid w:val="00C65C97"/>
    <w:rsid w:val="00C8400A"/>
    <w:rsid w:val="00CA04E1"/>
    <w:rsid w:val="00CA6283"/>
    <w:rsid w:val="00CD1F52"/>
    <w:rsid w:val="00CE6DE3"/>
    <w:rsid w:val="00CF1F75"/>
    <w:rsid w:val="00D01BDF"/>
    <w:rsid w:val="00D05613"/>
    <w:rsid w:val="00D07D50"/>
    <w:rsid w:val="00D17067"/>
    <w:rsid w:val="00D32496"/>
    <w:rsid w:val="00D407CD"/>
    <w:rsid w:val="00D50608"/>
    <w:rsid w:val="00D65EE7"/>
    <w:rsid w:val="00D72EE5"/>
    <w:rsid w:val="00D734B9"/>
    <w:rsid w:val="00D803B7"/>
    <w:rsid w:val="00D81369"/>
    <w:rsid w:val="00D824C2"/>
    <w:rsid w:val="00D86D87"/>
    <w:rsid w:val="00DA0606"/>
    <w:rsid w:val="00DA29F5"/>
    <w:rsid w:val="00DB2FBB"/>
    <w:rsid w:val="00DB5859"/>
    <w:rsid w:val="00DB7A81"/>
    <w:rsid w:val="00DC1ACF"/>
    <w:rsid w:val="00DE7964"/>
    <w:rsid w:val="00E1351A"/>
    <w:rsid w:val="00E16AF2"/>
    <w:rsid w:val="00E2497B"/>
    <w:rsid w:val="00E31C9E"/>
    <w:rsid w:val="00E31FCC"/>
    <w:rsid w:val="00E32207"/>
    <w:rsid w:val="00E33DD7"/>
    <w:rsid w:val="00E3410C"/>
    <w:rsid w:val="00E54CA9"/>
    <w:rsid w:val="00E57DAC"/>
    <w:rsid w:val="00E60019"/>
    <w:rsid w:val="00E704CD"/>
    <w:rsid w:val="00E70661"/>
    <w:rsid w:val="00E83301"/>
    <w:rsid w:val="00E84120"/>
    <w:rsid w:val="00E92D8E"/>
    <w:rsid w:val="00EA71DF"/>
    <w:rsid w:val="00EB3E7D"/>
    <w:rsid w:val="00EB7C0E"/>
    <w:rsid w:val="00F06C1B"/>
    <w:rsid w:val="00F11594"/>
    <w:rsid w:val="00F17957"/>
    <w:rsid w:val="00F25CB3"/>
    <w:rsid w:val="00F31A74"/>
    <w:rsid w:val="00F34E76"/>
    <w:rsid w:val="00F56EFE"/>
    <w:rsid w:val="00F731C0"/>
    <w:rsid w:val="00F75913"/>
    <w:rsid w:val="00FB0CD5"/>
    <w:rsid w:val="00FB3AA1"/>
    <w:rsid w:val="00FC75B2"/>
    <w:rsid w:val="00FD2815"/>
    <w:rsid w:val="00FE4EBA"/>
    <w:rsid w:val="00FF4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C75B2"/>
    <w:rPr>
      <w:sz w:val="24"/>
      <w:szCs w:val="24"/>
    </w:rPr>
  </w:style>
  <w:style w:styleId="Naslov1" w:type="paragraph">
    <w:name w:val="heading 1"/>
    <w:basedOn w:val="Normal"/>
    <w:next w:val="Normal"/>
    <w:qFormat/>
    <w:rsid w:val="00FC75B2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C75B2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C75B2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C75B2"/>
  </w:style>
  <w:style w:styleId="Zaglavlje" w:type="paragraph">
    <w:name w:val="header"/>
    <w:basedOn w:val="Normal"/>
    <w:rsid w:val="00FC75B2"/>
    <w:pPr>
      <w:tabs>
        <w:tab w:pos="4320" w:val="center"/>
        <w:tab w:pos="8640" w:val="right"/>
      </w:tabs>
    </w:pPr>
  </w:style>
  <w:style w:styleId="Bezproreda" w:type="paragraph">
    <w:name w:val="No Spacing"/>
    <w:uiPriority w:val="1"/>
    <w:qFormat/>
    <w:rsid w:val="003E48CD"/>
    <w:rPr>
      <w:sz w:val="24"/>
      <w:szCs w:val="24"/>
    </w:rPr>
  </w:style>
  <w:style w:styleId="Tekstbalonia" w:type="paragraph">
    <w:name w:val="Balloon Text"/>
    <w:basedOn w:val="Normal"/>
    <w:link w:val="TekstbaloniaChar"/>
    <w:rsid w:val="00FD281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281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56E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6EF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6EF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6EF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6EF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C75B2"/>
    <w:rPr>
      <w:sz w:val="24"/>
      <w:szCs w:val="24"/>
    </w:rPr>
  </w:style>
  <w:style w:styleId="Naslov1" w:type="paragraph">
    <w:name w:val="heading 1"/>
    <w:basedOn w:val="Normal"/>
    <w:next w:val="Normal"/>
    <w:qFormat/>
    <w:rsid w:val="00FC75B2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C75B2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C75B2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C75B2"/>
  </w:style>
  <w:style w:styleId="Zaglavlje" w:type="paragraph">
    <w:name w:val="header"/>
    <w:basedOn w:val="Normal"/>
    <w:rsid w:val="00FC75B2"/>
    <w:pPr>
      <w:tabs>
        <w:tab w:pos="4320" w:val="center"/>
        <w:tab w:pos="8640" w:val="right"/>
      </w:tabs>
    </w:pPr>
  </w:style>
  <w:style w:styleId="Bezproreda" w:type="paragraph">
    <w:name w:val="No Spacing"/>
    <w:uiPriority w:val="1"/>
    <w:qFormat/>
    <w:rsid w:val="003E48CD"/>
    <w:rPr>
      <w:sz w:val="24"/>
      <w:szCs w:val="24"/>
    </w:rPr>
  </w:style>
  <w:style w:styleId="Tekstbalonia" w:type="paragraph">
    <w:name w:val="Balloon Text"/>
    <w:basedOn w:val="Normal"/>
    <w:link w:val="TekstbaloniaChar"/>
    <w:rsid w:val="00FD281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281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56E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6EF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6EF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6EF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6EF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travnja 2017.</izvorni_sadrzaj>
    <derivirana_varijabla naziv="DomainObject.DatumDonosenjaOdluke_1">14.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707</izvorni_sadrzaj>
    <derivirana_varijabla naziv="DomainObject.Predmet.Broj_1">707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St-707/2016</izvorni_sadrzaj>
    <derivirana_varijabla naziv="DomainObject.Predmet.OznakaBroj_1">St-707/2016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ELEKTROLUX d.d.</izvorni_sadrzaj>
    <derivirana_varijabla naziv="DomainObject.Predmet.ProtustrankaFormated_1">  ELEKTROLUX d.d.</derivirana_varijabla>
  </DomainObject.Predmet.ProtustrankaFormated>
  <DomainObject.Predmet.ProtustrankaFormatedOIB>
    <izvorni_sadrzaj>  ELEKTROLUX d.d., OIB 27171948847</izvorni_sadrzaj>
    <derivirana_varijabla naziv="DomainObject.Predmet.ProtustrankaFormatedOIB_1">  ELEKTROLUX d.d., OIB 27171948847</derivirana_varijabla>
  </DomainObject.Predmet.ProtustrankaFormatedOIB>
  <DomainObject.Predmet.ProtustrankaFormatedWithAdress>
    <izvorni_sadrzaj> ELEKTROLUX d.d., Markovići 27, 51000 Rijeka</izvorni_sadrzaj>
    <derivirana_varijabla naziv="DomainObject.Predmet.ProtustrankaFormatedWithAdress_1"> ELEKTROLUX d.d., Markovići 27, 51000 Rijeka</derivirana_varijabla>
  </DomainObject.Predmet.ProtustrankaFormatedWithAdress>
  <DomainObject.Predmet.ProtustrankaFormatedWithAdressOIB>
    <izvorni_sadrzaj> ELEKTROLUX d.d., OIB 27171948847, Markovići 27, 51000 Rijeka</izvorni_sadrzaj>
    <derivirana_varijabla naziv="DomainObject.Predmet.ProtustrankaFormatedWithAdressOIB_1"> ELEKTROLUX d.d., OIB 27171948847, Markovići 27, 51000 Rijeka</derivirana_varijabla>
  </DomainObject.Predmet.ProtustrankaFormatedWithAdressOIB>
  <DomainObject.Predmet.ProtustrankaWithAdress>
    <izvorni_sadrzaj>ELEKTROLUX d.d. Markovići 27, 51000 Rijeka</izvorni_sadrzaj>
    <derivirana_varijabla naziv="DomainObject.Predmet.ProtustrankaWithAdress_1">ELEKTROLUX d.d. Markovići 27, 51000 Rijeka</derivirana_varijabla>
  </DomainObject.Predmet.ProtustrankaWithAdress>
  <DomainObject.Predmet.ProtustrankaWithAdressOIB>
    <izvorni_sadrzaj>ELEKTROLUX d.d., OIB 27171948847, Markovići 27, 51000 Rijeka</izvorni_sadrzaj>
    <derivirana_varijabla naziv="DomainObject.Predmet.ProtustrankaWithAdressOIB_1">ELEKTROLUX d.d., OIB 27171948847, Markovići 27, 51000 Rijeka</derivirana_varijabla>
  </DomainObject.Predmet.ProtustrankaWithAdressOIB>
  <DomainObject.Predmet.ProtustrankaNazivFormated>
    <izvorni_sadrzaj>ELEKTROLUX d.d.</izvorni_sadrzaj>
    <derivirana_varijabla naziv="DomainObject.Predmet.ProtustrankaNazivFormated_1">ELEKTROLUX d.d.</derivirana_varijabla>
  </DomainObject.Predmet.ProtustrankaNazivFormated>
  <DomainObject.Predmet.ProtustrankaNazivFormatedOIB>
    <izvorni_sadrzaj>ELEKTROLUX d.d., OIB 27171948847</izvorni_sadrzaj>
    <derivirana_varijabla naziv="DomainObject.Predmet.ProtustrankaNazivFormatedOIB_1">ELEKTROLUX d.d., OIB 27171948847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ELEKTROLUX d.d.</item>
    </izvorni_sadrzaj>
    <derivirana_varijabla naziv="DomainObject.Predmet.ProtuStrankaListFormated_1">
      <item>ELEKTROLUX d.d.</item>
    </derivirana_varijabla>
  </DomainObject.Predmet.ProtuStrankaListFormated>
  <DomainObject.Predmet.ProtuStrankaListFormatedOIB>
    <izvorni_sadrzaj>
      <item>ELEKTROLUX d.d., OIB 27171948847</item>
    </izvorni_sadrzaj>
    <derivirana_varijabla naziv="DomainObject.Predmet.ProtuStrankaListFormatedOIB_1">
      <item>ELEKTROLUX d.d., OIB 27171948847</item>
    </derivirana_varijabla>
  </DomainObject.Predmet.ProtuStrankaListFormatedOIB>
  <DomainObject.Predmet.ProtuStrankaListFormatedWithAdress>
    <izvorni_sadrzaj>
      <item>ELEKTROLUX d.d., Markovići 27, 51000 Rijeka</item>
    </izvorni_sadrzaj>
    <derivirana_varijabla naziv="DomainObject.Predmet.ProtuStrankaListFormatedWithAdress_1">
      <item>ELEKTROLUX d.d., Markovići 27, 51000 Rijeka</item>
    </derivirana_varijabla>
  </DomainObject.Predmet.ProtuStrankaListFormatedWithAdress>
  <DomainObject.Predmet.ProtuStrankaListFormatedWithAdressOIB>
    <izvorni_sadrzaj>
      <item>ELEKTROLUX d.d., OIB 27171948847, Markovići 27, 51000 Rijeka</item>
    </izvorni_sadrzaj>
    <derivirana_varijabla naziv="DomainObject.Predmet.ProtuStrankaListFormatedWithAdressOIB_1">
      <item>ELEKTROLUX d.d., OIB 27171948847, Markovići 27, 51000 Rijeka</item>
    </derivirana_varijabla>
  </DomainObject.Predmet.ProtuStrankaListFormatedWithAdressOIB>
  <DomainObject.Predmet.ProtuStrankaListNazivFormated>
    <izvorni_sadrzaj>
      <item>ELEKTROLUX d.d.</item>
    </izvorni_sadrzaj>
    <derivirana_varijabla naziv="DomainObject.Predmet.ProtuStrankaListNazivFormated_1">
      <item>ELEKTROLUX d.d.</item>
    </derivirana_varijabla>
  </DomainObject.Predmet.ProtuStrankaListNazivFormated>
  <DomainObject.Predmet.ProtuStrankaListNazivFormatedOIB>
    <izvorni_sadrzaj>
      <item>ELEKTROLUX d.d., OIB 27171948847</item>
    </izvorni_sadrzaj>
    <derivirana_varijabla naziv="DomainObject.Predmet.ProtuStrankaListNazivFormatedOIB_1">
      <item>ELEKTROLUX d.d., OIB 27171948847</item>
    </derivirana_varijabla>
  </DomainObject.Predmet.ProtuStrankaListNazivFormatedOIB>
  <DomainObject.Predmet.OstaliListFormated>
    <izvorni_sadrzaj>
      <item>Gojko Šupraha</item>
      <item>Snježana Maroševac Čapko</item>
      <item>Bogumila Baćac</item>
      <item>LUKA BOŽIĆ</item>
      <item>GOJKO ŠUPRAHA</item>
      <item>TATJANA STARČEVIĆ</item>
      <item>SNJEŽANA MAROŠEVAC ČAPKO</item>
      <item>VALERIJA JERKIĆ</item>
      <item>DINO JARDAS</item>
    </izvorni_sadrzaj>
    <derivirana_varijabla naziv="DomainObject.Predmet.OstaliListFormated_1">
      <item>Gojko Šupraha</item>
      <item>Snježana Maroševac Čapko</item>
      <item>Bogumila Baćac</item>
      <item>LUKA BOŽIĆ</item>
      <item>GOJKO ŠUPRAHA</item>
      <item>TATJANA STARČEVIĆ</item>
      <item>SNJEŽANA MAROŠEVAC ČAPKO</item>
      <item>VALERIJA JERKIĆ</item>
      <item>DINO JARDAS</item>
    </derivirana_varijabla>
  </DomainObject.Predmet.OstaliListFormated>
  <DomainObject.Predmet.OstaliListFormatedOIB>
    <izvorni_sadrzaj>
      <item>Gojko Šupraha, OIB 32962563079</item>
      <item>Snježana Maroševac Čapko</item>
      <item>Bogumila Baćac</item>
      <item>LUKA BOŽIĆ</item>
      <item>GOJKO ŠUPRAHA</item>
      <item>TATJANA STARČEVIĆ</item>
      <item>SNJEŽANA MAROŠEVAC ČAPKO</item>
      <item>VALERIJA JERKIĆ</item>
      <item>DINO JARDAS</item>
    </izvorni_sadrzaj>
    <derivirana_varijabla naziv="DomainObject.Predmet.OstaliListFormatedOIB_1">
      <item>Gojko Šupraha, OIB 32962563079</item>
      <item>Snježana Maroševac Čapko</item>
      <item>Bogumila Baćac</item>
      <item>LUKA BOŽIĆ</item>
      <item>GOJKO ŠUPRAHA</item>
      <item>TATJANA STARČEVIĆ</item>
      <item>SNJEŽANA MAROŠEVAC ČAPKO</item>
      <item>VALERIJA JERKIĆ</item>
      <item>DINO JARDAS</item>
    </derivirana_varijabla>
  </DomainObject.Predmet.OstaliListFormatedOIB>
  <DomainObject.Predmet.OstaliListFormatedWithAdress>
    <izvorni_sadrzaj>
      <item>Gojko Šupraha, Braće Cetina 5a, 51000 Rijeka</item>
      <item>Snježana Maroševac Čapko</item>
      <item>Bogumila Baćac</item>
      <item>LUKA BOŽIĆ</item>
      <item>GOJKO ŠUPRAHA</item>
      <item>TATJANA STARČEVIĆ</item>
      <item>SNJEŽANA MAROŠEVAC ČAPKO</item>
      <item>VALERIJA JERKIĆ</item>
      <item>DINO JARDAS</item>
    </izvorni_sadrzaj>
    <derivirana_varijabla naziv="DomainObject.Predmet.OstaliListFormatedWithAdress_1">
      <item>Gojko Šupraha, Braće Cetina 5a, 51000 Rijeka</item>
      <item>Snježana Maroševac Čapko</item>
      <item>Bogumila Baćac</item>
      <item>LUKA BOŽIĆ</item>
      <item>GOJKO ŠUPRAHA</item>
      <item>TATJANA STARČEVIĆ</item>
      <item>SNJEŽANA MAROŠEVAC ČAPKO</item>
      <item>VALERIJA JERKIĆ</item>
      <item>DINO JARDAS</item>
    </derivirana_varijabla>
  </DomainObject.Predmet.OstaliListFormatedWithAdress>
  <DomainObject.Predmet.OstaliListFormatedWithAdressOIB>
    <izvorni_sadrzaj>
      <item>Gojko Šupraha, OIB 32962563079, Braće Cetina 5a, 51000 Rijeka</item>
      <item>Snježana Maroševac Čapko</item>
      <item>Bogumila Baćac</item>
      <item>LUKA BOŽIĆ</item>
      <item>GOJKO ŠUPRAHA</item>
      <item>TATJANA STARČEVIĆ</item>
      <item>SNJEŽANA MAROŠEVAC ČAPKO</item>
      <item>VALERIJA JERKIĆ</item>
      <item>DINO JARDAS</item>
    </izvorni_sadrzaj>
    <derivirana_varijabla naziv="DomainObject.Predmet.OstaliListFormatedWithAdressOIB_1">
      <item>Gojko Šupraha, OIB 32962563079, Braće Cetina 5a, 51000 Rijeka</item>
      <item>Snježana Maroševac Čapko</item>
      <item>Bogumila Baćac</item>
      <item>LUKA BOŽIĆ</item>
      <item>GOJKO ŠUPRAHA</item>
      <item>TATJANA STARČEVIĆ</item>
      <item>SNJEŽANA MAROŠEVAC ČAPKO</item>
      <item>VALERIJA JERKIĆ</item>
      <item>DINO JARDAS</item>
    </derivirana_varijabla>
  </DomainObject.Predmet.OstaliListFormatedWithAdressOIB>
  <DomainObject.Predmet.OstaliListNazivFormated>
    <izvorni_sadrzaj>
      <item>Gojko Šupraha</item>
      <item>Snježana Maroševac Čapko</item>
      <item>Bogumila Baćac</item>
      <item>LUKA BOŽIĆ</item>
      <item>GOJKO ŠUPRAHA</item>
      <item>TATJANA STARČEVIĆ</item>
      <item>SNJEŽANA MAROŠEVAC ČAPKO</item>
      <item>VALERIJA JERKIĆ</item>
      <item>DINO JARDAS</item>
    </izvorni_sadrzaj>
    <derivirana_varijabla naziv="DomainObject.Predmet.OstaliListNazivFormated_1">
      <item>Gojko Šupraha</item>
      <item>Snježana Maroševac Čapko</item>
      <item>Bogumila Baćac</item>
      <item>LUKA BOŽIĆ</item>
      <item>GOJKO ŠUPRAHA</item>
      <item>TATJANA STARČEVIĆ</item>
      <item>SNJEŽANA MAROŠEVAC ČAPKO</item>
      <item>VALERIJA JERKIĆ</item>
      <item>DINO JARDAS</item>
    </derivirana_varijabla>
  </DomainObject.Predmet.OstaliListNazivFormated>
  <DomainObject.Predmet.OstaliListNazivFormatedOIB>
    <izvorni_sadrzaj>
      <item>Gojko Šupraha, OIB 32962563079</item>
      <item>Snježana Maroševac Čapko</item>
      <item>Bogumila Baćac</item>
      <item>LUKA BOŽIĆ</item>
      <item>GOJKO ŠUPRAHA</item>
      <item>TATJANA STARČEVIĆ</item>
      <item>SNJEŽANA MAROŠEVAC ČAPKO</item>
      <item>VALERIJA JERKIĆ</item>
      <item>DINO JARDAS</item>
    </izvorni_sadrzaj>
    <derivirana_varijabla naziv="DomainObject.Predmet.OstaliListNazivFormatedOIB_1">
      <item>Gojko Šupraha, OIB 32962563079</item>
      <item>Snježana Maroševac Čapko</item>
      <item>Bogumila Baćac</item>
      <item>LUKA BOŽIĆ</item>
      <item>GOJKO ŠUPRAHA</item>
      <item>TATJANA STARČEVIĆ</item>
      <item>SNJEŽANA MAROŠEVAC ČAPKO</item>
      <item>VALERIJA JERKIĆ</item>
      <item>DINO JARDAS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2017.</izvorni_sadrzaj>
    <derivirana_varijabla naziv="DomainObject.Datum_1">14.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ELEKTROLUX d.d.</izvorni_sadrzaj>
    <derivirana_varijabla naziv="DomainObject.Predmet.ProtustrankaIDrugi_1">ELEKTROLUX d.d.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ELEKTROLUX d.d., OIB 27171948847, Markovići 27, 51000 Rijeka</izvorni_sadrzaj>
    <derivirana_varijabla naziv="DomainObject.Predmet.ProtustrankaIDrugiAdressOIB_1">ELEKTROLUX d.d., OIB 27171948847, Markovići 27,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ELEKTROLUX d.d.</item>
      <item>Gojko Šupraha</item>
      <item>Snježana Maroševac Čapko</item>
      <item>Bogumila Baćac</item>
      <item>LUKA BOŽIĆ</item>
      <item>GOJKO ŠUPRAHA</item>
      <item>TATJANA STARČEVIĆ</item>
      <item>SNJEŽANA MAROŠEVAC ČAPKO</item>
      <item>VALERIJA JERKIĆ</item>
      <item>DINO JARDAS</item>
    </izvorni_sadrzaj>
    <derivirana_varijabla naziv="DomainObject.Predmet.SudioniciListNaziv_1">
      <item>FINA  Rijeka</item>
      <item>ELEKTROLUX d.d.</item>
      <item>Gojko Šupraha</item>
      <item>Snježana Maroševac Čapko</item>
      <item>Bogumila Baćac</item>
      <item>LUKA BOŽIĆ</item>
      <item>GOJKO ŠUPRAHA</item>
      <item>TATJANA STARČEVIĆ</item>
      <item>SNJEŽANA MAROŠEVAC ČAPKO</item>
      <item>VALERIJA JERKIĆ</item>
      <item>DINO JARDAS</item>
    </derivirana_varijabla>
  </DomainObject.Predmet.SudioniciListNaziv>
  <DomainObject.Predmet.SudioniciListAdressOIB>
    <izvorni_sadrzaj>
      <item>FINA  Rijeka, OIB 85821130368, Frana Kurelca 8,51000 Rijeka</item>
      <item>ELEKTROLUX d.d., OIB 27171948847, Markovići 27,51000 Rijeka</item>
      <item>Gojko Šupraha, OIB 32962563079, Braće Cetina 5a,51000 Rijeka</item>
      <item>Snježana Maroševac Čapko</item>
      <item>Bogumila Baćac</item>
      <item>LUKA BOŽIĆ</item>
      <item>GOJKO ŠUPRAHA</item>
      <item>TATJANA STARČEVIĆ</item>
      <item>SNJEŽANA MAROŠEVAC ČAPKO</item>
      <item>VALERIJA JERKIĆ</item>
      <item>DINO JARDAS</item>
    </izvorni_sadrzaj>
    <derivirana_varijabla naziv="DomainObject.Predmet.SudioniciListAdressOIB_1">
      <item>FINA  Rijeka, OIB 85821130368, Frana Kurelca 8,51000 Rijeka</item>
      <item>ELEKTROLUX d.d., OIB 27171948847, Markovići 27,51000 Rijeka</item>
      <item>Gojko Šupraha, OIB 32962563079, Braće Cetina 5a,51000 Rijeka</item>
      <item>Snježana Maroševac Čapko</item>
      <item>Bogumila Baćac</item>
      <item>LUKA BOŽIĆ</item>
      <item>GOJKO ŠUPRAHA</item>
      <item>TATJANA STARČEVIĆ</item>
      <item>SNJEŽANA MAROŠEVAC ČAPKO</item>
      <item>VALERIJA JERKIĆ</item>
      <item>DINO JARDAS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27171948847</item>
      <item>, OIB 32962563079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27171948847</item>
      <item>, OIB 32962563079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Višnja Rosenberg Volarić, OIB 15817119198, Ciottina 24 Rijeka</item>
    </izvorni_sadrzaj>
    <derivirana_varijabla naziv="DomainObject.Predmet.StecajniUpraviteljiListAddressOIB_1">
      <item>Višnja Rosenberg Volarić, OIB 15817119198, Ciottina 24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826764-570C-4A71-820D-3C95DCA724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361</properties:Words>
  <properties:Characters>1872</properties:Characters>
  <properties:Lines>55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2017-04-14T09:33:00Z</dcterms:created>
  <dc:creator>dcmelik</dc:creator>
  <cp:lastModifiedBy>Jasna Radulović</cp:lastModifiedBy>
  <cp:lastPrinted>2017-04-14T09:34:00Z</cp:lastPrinted>
  <dcterms:modified xmlns:xsi="http://www.w3.org/2001/XMLSchema-instance" xsi:type="dcterms:W3CDTF">2017-04-14T09:37:00Z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