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1454" w14:paraId="615145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34A27" w:rsidP="00734A27" w:rsidR="00734A27">
      <w:r>
        <w:t>1 St-1041/2016-7</w:t>
      </w:r>
    </w:p>
    <w:p w:rsidRDefault="00734A27" w:rsidP="00734A27" w:rsidR="00734A27"/>
    <w:p w:rsidRDefault="00734A27" w:rsidP="00734A27" w:rsidR="00734A27"/>
    <w:p w:rsidRDefault="00734A27" w:rsidP="00734A27" w:rsidR="00734A27"/>
    <w:p w:rsidRDefault="00734A27" w:rsidP="00734A27" w:rsidR="00734A27">
      <w:pPr>
        <w:jc w:val="center"/>
      </w:pPr>
      <w:r>
        <w:t>R E P U B L I K A    H R V A T S K A</w:t>
      </w:r>
    </w:p>
    <w:p w:rsidRDefault="00734A27" w:rsidP="00734A27" w:rsidR="00734A27">
      <w:pPr>
        <w:pStyle w:val="Bezproreda"/>
        <w:jc w:val="center"/>
      </w:pPr>
      <w:r>
        <w:t>R J E Š E N J E</w:t>
      </w:r>
    </w:p>
    <w:p w:rsidRDefault="00734A27" w:rsidP="00734A27" w:rsidR="00734A27">
      <w:pPr>
        <w:pStyle w:val="Bezproreda"/>
        <w:jc w:val="center"/>
      </w:pPr>
    </w:p>
    <w:p w:rsidRDefault="00734A27" w:rsidP="00734A27" w:rsidR="00734A27">
      <w:pPr>
        <w:pStyle w:val="Bezproreda"/>
      </w:pPr>
      <w:r>
        <w:t xml:space="preserve">TRGOVAČKI SUD U BJELOVARU, po sucu Branki Pleskalt, u postupku radi naknadne diobe stečajne mase stečajnog dužnika  VG STRUGE j. d.o.o. za trgovinu i usluge Zagreb, Hrvoja </w:t>
      </w:r>
      <w:proofErr w:type="spellStart"/>
      <w:r>
        <w:t>Macanovića</w:t>
      </w:r>
      <w:proofErr w:type="spellEnd"/>
      <w:r>
        <w:t xml:space="preserve"> 7, OIB: 59882555751, odlučujući po službenoj dužnosti o određivanju upisa stečajne mase u sudski registar, dana 17.  siječnja  2017. godine</w:t>
      </w:r>
    </w:p>
    <w:p w:rsidRDefault="00734A27" w:rsidP="00734A27" w:rsidR="00734A27">
      <w:pPr>
        <w:pStyle w:val="Bezproreda"/>
        <w:jc w:val="center"/>
      </w:pPr>
      <w:r>
        <w:t>r i j e š i o    j e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r>
        <w:t xml:space="preserve">I Određuje se nastavak stečajnog postupka nad stečajnom masom dužnika  VG STRUGE j. d.o.o. za trgovinu i usluge Zagreb, Hrvoja </w:t>
      </w:r>
      <w:proofErr w:type="spellStart"/>
      <w:r>
        <w:t>Macanovića</w:t>
      </w:r>
      <w:proofErr w:type="spellEnd"/>
      <w:r>
        <w:t xml:space="preserve"> 7, OIB: 59882555751,  radi naknadne diobe.</w:t>
      </w:r>
    </w:p>
    <w:p w:rsidRDefault="00734A27" w:rsidP="00734A27" w:rsidR="00734A27">
      <w:pPr>
        <w:pStyle w:val="Bezproreda"/>
      </w:pPr>
      <w:r>
        <w:t xml:space="preserve"> </w:t>
      </w:r>
    </w:p>
    <w:p w:rsidRDefault="00734A27" w:rsidP="00734A27" w:rsidR="00734A27">
      <w:pPr>
        <w:pStyle w:val="Bezproreda"/>
      </w:pPr>
      <w:r>
        <w:t xml:space="preserve">II Određuje se po službenoj dužnosti upis u sudski registar stečajne mase brisanog dužnika  VG STRUGE j. d.o.o. za trgovinu i usluge Zagreb, Hrvoja </w:t>
      </w:r>
      <w:proofErr w:type="spellStart"/>
      <w:r>
        <w:t>Macanovića</w:t>
      </w:r>
      <w:proofErr w:type="spellEnd"/>
      <w:r>
        <w:t xml:space="preserve"> 7, OIB: 59882555751 sa sjedištem stečajnog upravitelja Marijana </w:t>
      </w:r>
      <w:proofErr w:type="spellStart"/>
      <w:r>
        <w:t>Belani</w:t>
      </w:r>
      <w:proofErr w:type="spellEnd"/>
      <w:r>
        <w:t xml:space="preserve"> iz Križevaca, </w:t>
      </w:r>
      <w:proofErr w:type="spellStart"/>
      <w:r>
        <w:t>I.Z</w:t>
      </w:r>
      <w:proofErr w:type="spellEnd"/>
      <w:r>
        <w:t xml:space="preserve">. </w:t>
      </w:r>
      <w:proofErr w:type="spellStart"/>
      <w:r>
        <w:t>Dijankovečkog</w:t>
      </w:r>
      <w:proofErr w:type="spellEnd"/>
      <w:r>
        <w:t xml:space="preserve"> 4, OIB: 07380658768.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r>
        <w:t xml:space="preserve">III U sudski registar pored stečajne mase određuje se i upis stečajnog upravitelja Marijana </w:t>
      </w:r>
      <w:proofErr w:type="spellStart"/>
      <w:r>
        <w:t>Belani</w:t>
      </w:r>
      <w:proofErr w:type="spellEnd"/>
      <w:r>
        <w:t xml:space="preserve"> iz Križevaca, I.Z.Dijankovečkog 4, OIB: 07380658768.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  <w:jc w:val="center"/>
      </w:pPr>
      <w:r>
        <w:t>Obrazloženje</w:t>
      </w:r>
    </w:p>
    <w:p w:rsidRDefault="00734A27" w:rsidP="00734A27" w:rsidR="00734A27">
      <w:pPr>
        <w:pStyle w:val="Bezproreda"/>
        <w:jc w:val="center"/>
      </w:pPr>
    </w:p>
    <w:p w:rsidRDefault="00734A27" w:rsidP="00734A27" w:rsidR="00734A27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St-1041/2016-3 od 22. rujna 2016. godine  zaključen stečajni postupak nad dužnikom  VG STRUGE j. d.o.o. za trgovinu i usluge Zagreb, Hrvoja </w:t>
      </w:r>
      <w:proofErr w:type="spellStart"/>
      <w:r>
        <w:t>Macanovića</w:t>
      </w:r>
      <w:proofErr w:type="spellEnd"/>
      <w:r>
        <w:t xml:space="preserve"> 7, OIB: 59882555751 , te je  nakon pravomoćnosti rješenja stečajni dužnik brisan  iz sudskog registra,  pa isti više ne postoji kao pravna osoba. 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r>
        <w:t xml:space="preserve">Podneskom od 12. prosinca 2016. godine stečajni upravitelj predložio je da sudac donese rješenje o nastavku postupka u odnosu na stečajnu masu te  odredi upis stečajne mase stečajnog dužnika  VG STRUGE j. d.o.o. za trgovinu i usluge Zagreb, Hrvoja </w:t>
      </w:r>
      <w:proofErr w:type="spellStart"/>
      <w:r>
        <w:t>Macanovića</w:t>
      </w:r>
      <w:proofErr w:type="spellEnd"/>
      <w:r>
        <w:t xml:space="preserve"> 7, OIB: 59882555751, radi nastavka postupka koji su u tijeku, te potom i provođenja naknade diobe. 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r>
        <w:t>U Bjelovaru, 17. siječnja  2017.</w:t>
      </w:r>
    </w:p>
    <w:p w:rsidRDefault="00734A27" w:rsidP="00734A27" w:rsidR="00734A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734A27" w:rsidP="00734A27" w:rsidR="00734A27">
      <w:pPr>
        <w:pStyle w:val="Bezproreda"/>
      </w:pPr>
    </w:p>
    <w:p w:rsidRDefault="00734A27" w:rsidP="00734A27" w:rsidR="00734A2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34A27" w:rsidP="00734A27" w:rsidR="00734A27">
      <w:pPr>
        <w:pStyle w:val="Bezproreda"/>
      </w:pPr>
      <w:r>
        <w:t>Dna: stečajnom upravitelju</w:t>
      </w:r>
    </w:p>
    <w:p w:rsidRDefault="00734A27" w:rsidP="00734A27" w:rsidR="00734A27">
      <w:pPr>
        <w:pStyle w:val="Bezproreda"/>
      </w:pPr>
      <w:r>
        <w:t xml:space="preserve">         sudskom registru-ovdje,</w:t>
      </w:r>
    </w:p>
    <w:p w:rsidRDefault="00734A27" w:rsidP="00734A27" w:rsidR="00734A27">
      <w:pPr>
        <w:pStyle w:val="Bezproreda"/>
      </w:pPr>
      <w:r>
        <w:t xml:space="preserve">         e-oglasna ploča suda</w:t>
      </w:r>
    </w:p>
    <w:p w:rsidRDefault="00734A27" w:rsidP="00734A27" w:rsidR="00734A27">
      <w:pPr>
        <w:pStyle w:val="Bezproreda"/>
      </w:pPr>
      <w:r>
        <w:t xml:space="preserve">         kal. 8 dana</w:t>
      </w:r>
    </w:p>
    <w:p w:rsidRDefault="00734A27" w:rsidP="00734A27" w:rsidR="00734A27">
      <w:pPr>
        <w:pStyle w:val="Bezproreda"/>
      </w:pPr>
      <w:r>
        <w:t xml:space="preserve">Bjelovar, 17. 01. 2017.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A27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80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St-1041/2016-7</izvorni_sadrzaj>
    <derivirana_varijabla naziv="DomainObject.Oznaka_1">St-1041/2016-7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studenog 2016.</izvorni_sadrzaj>
    <derivirana_varijabla naziv="DomainObject.Predmet.DatumArhiviranja_1">28.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studenog 2016.</izvorni_sadrzaj>
    <derivirana_varijabla naziv="DomainObject.Predmet.DatumZatvaranja_1">28.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hr.ibm.icms.common.model.sluzbeneosobe.Referada@25312531[id=5716, dbStatus=null, naziv=Referada 1, oznaka=null, sudac=null] &lt;-hr.ibm.icms.common.model.sluzbeneosobe.Referada@25312531[status dodjele: =false]</izvorni_sadrzaj>
    <derivirana_varijabla naziv="DomainObject.Predmet.MjestoCuvanja_1">hr.ibm.icms.common.model.sluzbeneosobe.Referada@25312531[id=5716, dbStatus=null, naziv=Referada 1, oznaka=null, sudac=null] &lt;-hr.ibm.icms.common.model.sluzbeneosobe.Referada@25312531[status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 STRUGE  j.d.o.o.</izvorni_sadrzaj>
    <derivirana_varijabla naziv="DomainObject.Predmet.ProtustrankaFormated_1">  VG STRUGE  j.d.o.o.</derivirana_varijabla>
  </DomainObject.Predmet.ProtustrankaFormated>
  <DomainObject.Predmet.ProtustrankaFormatedOIB>
    <izvorni_sadrzaj>  VG STRUGE  j.d.o.o., OIB 59882555751</izvorni_sadrzaj>
    <derivirana_varijabla naziv="DomainObject.Predmet.ProtustrankaFormatedOIB_1">  VG STRUGE  j.d.o.o., OIB 59882555751</derivirana_varijabla>
  </DomainObject.Predmet.ProtustrankaFormatedOIB>
  <DomainObject.Predmet.ProtustrankaFormatedWithAdress>
    <izvorni_sadrzaj> VG STRUGE  j.d.o.o., Hrvoja Macanovića 7, 10000 Zagreb</izvorni_sadrzaj>
    <derivirana_varijabla naziv="DomainObject.Predmet.ProtustrankaFormatedWithAdress_1"> VG STRUGE  j.d.o.o., Hrvoja Macanovića 7, 10000 Zagreb</derivirana_varijabla>
  </DomainObject.Predmet.ProtustrankaFormatedWithAdress>
  <DomainObject.Predmet.ProtustrankaFormatedWithAdressOIB>
    <izvorni_sadrzaj> VG STRUGE  j.d.o.o., OIB 59882555751, Hrvoja Macanovića 7, 10000 Zagreb</izvorni_sadrzaj>
    <derivirana_varijabla naziv="DomainObject.Predmet.ProtustrankaFormatedWithAdressOIB_1"> VG STRUGE  j.d.o.o., OIB 59882555751, Hrvoja Macanovića 7, 10000 Zagreb</derivirana_varijabla>
  </DomainObject.Predmet.ProtustrankaFormatedWithAdressOIB>
  <DomainObject.Predmet.ProtustrankaWithAdress>
    <izvorni_sadrzaj>VG STRUGE  j.d.o.o. Hrvoja Macanovića 7, 10000 Zagreb</izvorni_sadrzaj>
    <derivirana_varijabla naziv="DomainObject.Predmet.ProtustrankaWithAdress_1">VG STRUGE  j.d.o.o. Hrvoja Macanovića 7, 10000 Zagreb</derivirana_varijabla>
  </DomainObject.Predmet.ProtustrankaWithAdress>
  <DomainObject.Predmet.ProtustrankaWithAdressOIB>
    <izvorni_sadrzaj>VG STRUGE  j.d.o.o., OIB 59882555751, Hrvoja Macanovića 7, 10000 Zagreb</izvorni_sadrzaj>
    <derivirana_varijabla naziv="DomainObject.Predmet.ProtustrankaWithAdressOIB_1">VG STRUGE  j.d.o.o., OIB 59882555751, Hrvoja Macanovića 7, 10000 Zagreb</derivirana_varijabla>
  </DomainObject.Predmet.ProtustrankaWithAdressOIB>
  <DomainObject.Predmet.ProtustrankaNazivFormated>
    <izvorni_sadrzaj>VG STRUGE  j.d.o.o.</izvorni_sadrzaj>
    <derivirana_varijabla naziv="DomainObject.Predmet.ProtustrankaNazivFormated_1">VG STRUGE  j.d.o.o.</derivirana_varijabla>
  </DomainObject.Predmet.ProtustrankaNazivFormated>
  <DomainObject.Predmet.ProtustrankaNazivFormatedOIB>
    <izvorni_sadrzaj>VG STRUGE  j.d.o.o., OIB 59882555751</izvorni_sadrzaj>
    <derivirana_varijabla naziv="DomainObject.Predmet.ProtustrankaNazivFormatedOIB_1">VG STRUGE  j.d.o.o., OIB 59882555751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STRUGE  j.d.o.o.</item>
    </izvorni_sadrzaj>
    <derivirana_varijabla naziv="DomainObject.Predmet.ProtuStrankaListFormated_1">
      <item>VG STRUGE  j.d.o.o.</item>
    </derivirana_varijabla>
  </DomainObject.Predmet.ProtuStrankaListFormated>
  <DomainObject.Predmet.ProtuStrankaListFormatedOIB>
    <izvorni_sadrzaj>
      <item>VG STRUGE  j.d.o.o., OIB 59882555751</item>
    </izvorni_sadrzaj>
    <derivirana_varijabla naziv="DomainObject.Predmet.ProtuStrankaListFormatedOIB_1">
      <item>VG STRUGE  j.d.o.o., OIB 59882555751</item>
    </derivirana_varijabla>
  </DomainObject.Predmet.ProtuStrankaListFormatedOIB>
  <DomainObject.Predmet.ProtuStrankaListFormatedWithAdress>
    <izvorni_sadrzaj>
      <item>VG STRUGE  j.d.o.o., Hrvoja Macanovića 7, 10000 Zagreb</item>
    </izvorni_sadrzaj>
    <derivirana_varijabla naziv="DomainObject.Predmet.ProtuStrankaListFormatedWithAdress_1">
      <item>VG STRUGE  j.d.o.o., Hrvoja Macanovića 7, 10000 Zagreb</item>
    </derivirana_varijabla>
  </DomainObject.Predmet.ProtuStrankaListFormatedWithAdress>
  <DomainObject.Predmet.ProtuStrankaListFormatedWithAdressOIB>
    <izvorni_sadrzaj>
      <item>VG STRUGE  j.d.o.o., OIB 59882555751, Hrvoja Macanovića 7, 10000 Zagreb</item>
    </izvorni_sadrzaj>
    <derivirana_varijabla naziv="DomainObject.Predmet.ProtuStrankaListFormatedWithAdressOIB_1">
      <item>VG STRUGE  j.d.o.o., OIB 59882555751, Hrvoja Macanovića 7, 10000 Zagreb</item>
    </derivirana_varijabla>
  </DomainObject.Predmet.ProtuStrankaListFormatedWithAdressOIB>
  <DomainObject.Predmet.ProtuStrankaListNazivFormated>
    <izvorni_sadrzaj>
      <item>VG STRUGE  j.d.o.o.</item>
    </izvorni_sadrzaj>
    <derivirana_varijabla naziv="DomainObject.Predmet.ProtuStrankaListNazivFormated_1">
      <item>VG STRUGE  j.d.o.o.</item>
    </derivirana_varijabla>
  </DomainObject.Predmet.ProtuStrankaListNazivFormated>
  <DomainObject.Predmet.ProtuStrankaListNazivFormatedOIB>
    <izvorni_sadrzaj>
      <item>VG STRUGE  j.d.o.o., OIB 59882555751</item>
    </izvorni_sadrzaj>
    <derivirana_varijabla naziv="DomainObject.Predmet.ProtuStrankaListNazivFormatedOIB_1">
      <item>VG STRUGE  j.d.o.o., OIB 59882555751</item>
    </derivirana_varijabla>
  </DomainObject.Predmet.ProtuStrankaListNazivFormatedOIB>
  <DomainObject.Predmet.OstaliListFormated>
    <izvorni_sadrzaj>
      <item>VIKTOR GALE</item>
      <item>ŽDO U BJELOVARU</item>
      <item>POREZNA UPRAVA U ZAGREBU</item>
      <item>Sudski registar TS u Zagrebu</item>
    </izvorni_sadrzaj>
    <derivirana_varijabla naziv="DomainObject.Predmet.OstaliListFormated_1">
      <item>VIKTOR GALE</item>
      <item>ŽDO U BJELOVARU</item>
      <item>POREZNA UPRAVA U ZAGREBU</item>
      <item>Sudski registar TS u Zagrebu</item>
    </derivirana_varijabla>
  </DomainObject.Predmet.OstaliListFormated>
  <DomainObject.Predmet.OstaliListFormatedOIB>
    <izvorni_sadrzaj>
      <item>VIKTOR GALE, OIB 51162681156</item>
      <item>ŽDO U BJELOVARU</item>
      <item>POREZNA UPRAVA U ZAGREBU</item>
      <item>Sudski registar TS u Zagrebu</item>
    </izvorni_sadrzaj>
    <derivirana_varijabla naziv="DomainObject.Predmet.OstaliListFormatedOIB_1">
      <item>VIKTOR GALE, OIB 51162681156</item>
      <item>ŽDO U BJELOVARU</item>
      <item>POREZNA UPRAVA U ZAGREBU</item>
      <item>Sudski registar TS u Zagrebu</item>
    </derivirana_varijabla>
  </DomainObject.Predmet.OstaliListFormatedOIB>
  <DomainObject.Predmet.OstaliListFormatedWithAdress>
    <izvorni_sadrzaj>
      <item>VIKTOR GALE, Ul.Marijana Dragmana 2, 10000 Zagreb</item>
      <item>ŽDO U BJELOVARU</item>
      <item>POREZNA UPRAVA U ZAGREBU</item>
      <item>Sudski registar TS u Zagrebu</item>
    </izvorni_sadrzaj>
    <derivirana_varijabla naziv="DomainObject.Predmet.OstaliListFormatedWithAdress_1">
      <item>VIKTOR GALE, Ul.Marijana Dragmana 2, 10000 Zagreb</item>
      <item>ŽDO U BJELOVARU</item>
      <item>POREZNA UPRAVA U ZAGREBU</item>
      <item>Sudski registar TS u Zagrebu</item>
    </derivirana_varijabla>
  </DomainObject.Predmet.OstaliListFormatedWithAdress>
  <DomainObject.Predmet.OstaliListFormatedWithAdressOIB>
    <izvorni_sadrzaj>
      <item>VIKTOR GALE, OIB 51162681156, Ul.Marijana Dragmana 2, 10000 Zagreb</item>
      <item>ŽDO U BJELOVARU</item>
      <item>POREZNA UPRAVA U ZAGREBU</item>
      <item>Sudski registar TS u Zagrebu</item>
    </izvorni_sadrzaj>
    <derivirana_varijabla naziv="DomainObject.Predmet.OstaliListFormatedWithAdressOIB_1">
      <item>VIKTOR GALE, OIB 51162681156, Ul.Marijana Dragmana 2, 10000 Zagreb</item>
      <item>ŽDO U BJELOVARU</item>
      <item>POREZNA UPRAVA U ZAGREBU</item>
      <item>Sudski registar TS u Zagrebu</item>
    </derivirana_varijabla>
  </DomainObject.Predmet.OstaliListFormatedWithAdressOIB>
  <DomainObject.Predmet.OstaliListNazivFormated>
    <izvorni_sadrzaj>
      <item>VIKTOR GALE</item>
      <item>ŽDO U BJELOVARU</item>
      <item>POREZNA UPRAVA U ZAGREBU</item>
      <item>Sudski registar TS u Zagrebu</item>
    </izvorni_sadrzaj>
    <derivirana_varijabla naziv="DomainObject.Predmet.OstaliListNazivFormated_1">
      <item>VIKTOR GALE</item>
      <item>ŽDO U BJELOVARU</item>
      <item>POREZNA UPRAVA U ZAGREBU</item>
      <item>Sudski registar TS u Zagrebu</item>
    </derivirana_varijabla>
  </DomainObject.Predmet.OstaliListNazivFormated>
  <DomainObject.Predmet.OstaliListNazivFormatedOIB>
    <izvorni_sadrzaj>
      <item>VIKTOR GALE, OIB 51162681156</item>
      <item>ŽDO U BJELOVARU</item>
      <item>POREZNA UPRAVA U ZAGREBU</item>
      <item>Sudski registar TS u Zagrebu</item>
    </izvorni_sadrzaj>
    <derivirana_varijabla naziv="DomainObject.Predmet.OstaliListNazivFormatedOIB_1">
      <item>VIKTOR GALE, OIB 51162681156</item>
      <item>ŽDO U BJELOVARU</item>
      <item>POREZNA UPRAVA U ZAGREBU</item>
      <item>Sudski registar TS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St-1041/2016-7</izvorni_sadrzaj>
    <derivirana_varijabla naziv="DomainObject.PoslovniBrojDokumenta_1">St-1041/2016-7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STRUGE  j.d.o.o.</izvorni_sadrzaj>
    <derivirana_varijabla naziv="DomainObject.Predmet.ProtustrankaIDrugi_1">VG STRUGE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 STRUGE  j.d.o.o., OIB 59882555751, Hrvoja Macanovića 7, 10000 Zagreb</izvorni_sadrzaj>
    <derivirana_varijabla naziv="DomainObject.Predmet.ProtustrankaIDrugiAdressOIB_1">VG STRUGE  j.d.o.o., OIB 59882555751, Hrvoja Macanovića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11. listopada 2016.</izvorni_sadrzaj>
    <derivirana_varijabla naziv="DomainObject.Predmet.OdlukaRjesenje.DatumPravomocnosti_1">11. listopada 2016.</derivirana_varijabla>
  </DomainObject.Predmet.OdlukaRjesenje.DatumPravomocnosti>
  <DomainObject.Predmet.OdlukaRjesenje.Oznaka>
    <izvorni_sadrzaj>St-1041/2016-3</izvorni_sadrzaj>
    <derivirana_varijabla naziv="DomainObject.Predmet.OdlukaRjesenje.Oznaka_1">St-1041/2016-3</derivirana_varijabla>
  </DomainObject.Predmet.OdlukaRjesenje.Oznaka>
  <DomainObject.Predmet.SudioniciListNaziv>
    <izvorni_sadrzaj>
      <item>VG STRUGE  j.d.o.o.</item>
      <item>FINA Regionalni centar Zagreb</item>
      <item>VIKTOR GALE</item>
      <item>ŽDO U BJELOVARU</item>
      <item>POREZNA UPRAVA U ZAGREBU</item>
      <item>Sudski registar TS u Zagrebu</item>
    </izvorni_sadrzaj>
    <derivirana_varijabla naziv="DomainObject.Predmet.SudioniciListNaziv_1">
      <item>VG STRUGE  j.d.o.o.</item>
      <item>FINA Regionalni centar Zagreb</item>
      <item>VIKTOR GALE</item>
      <item>ŽDO U BJELOVARU</item>
      <item>POREZNA UPRAVA U ZAGREBU</item>
      <item>Sudski registar TS u Zagrebu</item>
    </derivirana_varijabla>
  </DomainObject.Predmet.SudioniciListNaziv>
  <DomainObject.Predmet.SudioniciListAdressOIB>
    <izvorni_sadrzaj>
      <item>VG STRUGE  j.d.o.o., OIB 59882555751, Hrvoja Macanovića 7,10000 Zagreb</item>
      <item>FINA Regionalni centar Zagreb, OIB 85821130368, Trg svibanjskih žrtava 1995. 1,10000 Zagreb</item>
      <item>VIKTOR GALE, OIB 51162681156, Ul.Marijana Dragmana 2,10000 Zagreb</item>
      <item>ŽDO U BJELOVARU</item>
      <item>POREZNA UPRAVA U ZAGREBU</item>
      <item>Sudski registar TS u Zagrebu</item>
    </izvorni_sadrzaj>
    <derivirana_varijabla naziv="DomainObject.Predmet.SudioniciListAdressOIB_1">
      <item>VG STRUGE  j.d.o.o., OIB 59882555751, Hrvoja Macanovića 7,10000 Zagreb</item>
      <item>FINA Regionalni centar Zagreb, OIB 85821130368, Trg svibanjskih žrtava 1995. 1,10000 Zagreb</item>
      <item>VIKTOR GALE, OIB 51162681156, Ul.Marijana Dragmana 2,10000 Zagreb</item>
      <item>ŽDO U BJELOVARU</item>
      <item>POREZNA UPRAVA U ZAGREBU</item>
      <item>Sudski registar TS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834B7-AAC7-43CB-B900-6CF043C0C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2149</properties:Characters>
  <properties:Lines>69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2017-01-17T10:22:00Z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St-1041/2016-7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