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726197">
        <w:tc>
          <w:tcPr>
            <w:tcW w:type="dxa" w:w="2829"/>
            <w:shd w:fill="auto" w:color="auto" w:val="clear"/>
          </w:tcPr>
          <w:p w:rsidRDefault="00395458" w:rsidP="0053581B" w:rsidR="00395458" w:rsidRPr="00726197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726197"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726197">
            <w:pPr>
              <w:spacing w:before="120"/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Republika Hrvatska</w:t>
            </w:r>
          </w:p>
          <w:p w:rsidRDefault="00395458" w:rsidP="0053581B" w:rsidR="00395458" w:rsidRPr="00726197">
            <w:pPr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Trgovački sud u Varaždinu</w:t>
            </w:r>
          </w:p>
          <w:p w:rsidRDefault="00395458" w:rsidP="0053581B" w:rsidR="00395458" w:rsidRPr="00726197">
            <w:pPr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Varaždin, Braće Radić 2</w:t>
            </w:r>
          </w:p>
        </w:tc>
      </w:tr>
    </w:tbl>
    <w:p w14:textId="4702577" w14:paraId="4702577" w:rsidRDefault="00D2407B" w:rsidP="00D2407B" w:rsidR="00D2407B" w:rsidRPr="00726197">
      <w:pPr>
        <w15:collapsed w:val="false"/>
        <w:rPr>
          <w:szCs w:val="24"/>
        </w:rPr>
      </w:pPr>
    </w:p>
    <w:p w:rsidRDefault="00395458" w:rsidP="00395458" w:rsidR="00D2407B" w:rsidRPr="00726197">
      <w:pPr>
        <w:ind w:left="5664"/>
        <w:rPr>
          <w:szCs w:val="24"/>
        </w:rPr>
      </w:pPr>
      <w:r w:rsidRPr="00726197">
        <w:rPr>
          <w:szCs w:val="24"/>
        </w:rPr>
        <w:t xml:space="preserve">     Poslovni broj: 4 St-</w:t>
      </w:r>
      <w:r w:rsidR="001F2E2B" w:rsidRPr="00726197">
        <w:rPr>
          <w:szCs w:val="24"/>
        </w:rPr>
        <w:t>874/</w:t>
      </w:r>
      <w:r w:rsidR="00861796">
        <w:rPr>
          <w:szCs w:val="24"/>
        </w:rPr>
        <w:t>20</w:t>
      </w:r>
      <w:r w:rsidR="001F2E2B" w:rsidRPr="00726197">
        <w:rPr>
          <w:szCs w:val="24"/>
        </w:rPr>
        <w:t>16-</w:t>
      </w:r>
      <w:r w:rsidR="00861796">
        <w:rPr>
          <w:szCs w:val="24"/>
        </w:rPr>
        <w:t>57</w:t>
      </w:r>
    </w:p>
    <w:p w:rsidRDefault="008115AA" w:rsidP="008115AA" w:rsidR="008115AA">
      <w:pPr>
        <w:rPr>
          <w:szCs w:val="24"/>
        </w:rPr>
      </w:pPr>
    </w:p>
    <w:p w:rsidRDefault="00861796" w:rsidP="008115AA" w:rsidR="00861796" w:rsidRPr="00726197">
      <w:pPr>
        <w:rPr>
          <w:szCs w:val="24"/>
        </w:rPr>
      </w:pPr>
    </w:p>
    <w:p w:rsidRDefault="008115AA" w:rsidP="008115AA" w:rsidR="008115AA">
      <w:pPr>
        <w:jc w:val="both"/>
        <w:rPr>
          <w:szCs w:val="24"/>
        </w:rPr>
      </w:pPr>
      <w:r w:rsidRPr="00726197">
        <w:rPr>
          <w:szCs w:val="24"/>
        </w:rPr>
        <w:tab/>
        <w:t>Trgovački sud u Varaždinu po sucu toga suda</w:t>
      </w:r>
      <w:r w:rsidR="00A37B10" w:rsidRPr="00726197">
        <w:rPr>
          <w:szCs w:val="24"/>
        </w:rPr>
        <w:t xml:space="preserve"> Iris Hatvalić Nemec</w:t>
      </w:r>
      <w:r w:rsidRPr="00726197">
        <w:rPr>
          <w:szCs w:val="24"/>
        </w:rPr>
        <w:t xml:space="preserve">, kao stečajnom sucu, u stečajnom </w:t>
      </w:r>
      <w:r w:rsidR="00A37B10" w:rsidRPr="00726197">
        <w:rPr>
          <w:szCs w:val="24"/>
        </w:rPr>
        <w:t xml:space="preserve">predmetu </w:t>
      </w:r>
      <w:r w:rsidRPr="00726197">
        <w:rPr>
          <w:szCs w:val="24"/>
        </w:rPr>
        <w:t xml:space="preserve"> </w:t>
      </w:r>
      <w:r w:rsidR="00A37B10" w:rsidRPr="00726197">
        <w:rPr>
          <w:szCs w:val="24"/>
        </w:rPr>
        <w:t xml:space="preserve">koji se vodi nad stečajnim dužnikom </w:t>
      </w:r>
      <w:r w:rsidR="00623BE6" w:rsidRPr="00726197">
        <w:rPr>
          <w:szCs w:val="24"/>
        </w:rPr>
        <w:t>EMGA d.o.o. u stečaju,  Zasadbreg, Zasadbreg 28, OIB: 78996747055</w:t>
      </w:r>
      <w:r w:rsidR="00D2407B" w:rsidRPr="00726197">
        <w:rPr>
          <w:szCs w:val="24"/>
        </w:rPr>
        <w:t xml:space="preserve">, </w:t>
      </w:r>
      <w:r w:rsidR="00B12136">
        <w:rPr>
          <w:szCs w:val="24"/>
        </w:rPr>
        <w:t>14. siječnja 2019</w:t>
      </w:r>
      <w:r w:rsidRPr="00726197">
        <w:rPr>
          <w:szCs w:val="24"/>
        </w:rPr>
        <w:t xml:space="preserve">. </w:t>
      </w:r>
      <w:r w:rsidR="00081DEB">
        <w:rPr>
          <w:szCs w:val="24"/>
        </w:rPr>
        <w:t>donosi</w:t>
      </w:r>
    </w:p>
    <w:p w:rsidRDefault="00861796" w:rsidP="008115AA" w:rsidR="00861796" w:rsidRPr="00726197">
      <w:pPr>
        <w:jc w:val="both"/>
        <w:rPr>
          <w:szCs w:val="24"/>
        </w:rPr>
      </w:pPr>
    </w:p>
    <w:p w:rsidRDefault="008115AA" w:rsidP="008115AA" w:rsidR="008115AA" w:rsidRPr="00726197">
      <w:pPr>
        <w:jc w:val="center"/>
        <w:rPr>
          <w:szCs w:val="24"/>
        </w:rPr>
      </w:pPr>
    </w:p>
    <w:p w:rsidRDefault="00A11117" w:rsidP="00A11117" w:rsidR="00A11117">
      <w:pPr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A11117" w:rsidP="00A11117" w:rsidR="00A11117">
      <w:pPr>
        <w:jc w:val="center"/>
        <w:rPr>
          <w:szCs w:val="24"/>
        </w:rPr>
      </w:pPr>
    </w:p>
    <w:p w:rsidRDefault="00A11117" w:rsidP="00A11117" w:rsidR="00A11117">
      <w:pPr>
        <w:jc w:val="center"/>
        <w:rPr>
          <w:szCs w:val="24"/>
        </w:rPr>
      </w:pPr>
    </w:p>
    <w:p w:rsidRDefault="00A11117" w:rsidP="00A11117" w:rsidR="00A11117" w:rsidRPr="00CF3AF1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Cs w:val="24"/>
        </w:rPr>
      </w:pPr>
      <w:r w:rsidRPr="00CF3AF1">
        <w:rPr>
          <w:rFonts w:cs="Times New Roman" w:hAnsi="Times New Roman" w:ascii="Times New Roman"/>
          <w:szCs w:val="24"/>
        </w:rPr>
        <w:t>Nalaže se Financijskoj agenciji vraćanje novčanih sredstava s osnova jamčevine (za identifikator nadmetanja 11</w:t>
      </w:r>
      <w:r w:rsidR="00081DEB" w:rsidRPr="00CF3AF1">
        <w:rPr>
          <w:rFonts w:cs="Times New Roman" w:hAnsi="Times New Roman" w:ascii="Times New Roman"/>
          <w:szCs w:val="24"/>
        </w:rPr>
        <w:t>829</w:t>
      </w:r>
      <w:r w:rsidRPr="00CF3AF1">
        <w:rPr>
          <w:rFonts w:cs="Times New Roman" w:hAnsi="Times New Roman" w:ascii="Times New Roman"/>
          <w:szCs w:val="24"/>
        </w:rPr>
        <w:t xml:space="preserve">) u iznosu od </w:t>
      </w:r>
      <w:r w:rsidR="00081DEB" w:rsidRPr="00CF3AF1">
        <w:rPr>
          <w:rFonts w:cs="Times New Roman" w:hAnsi="Times New Roman" w:ascii="Times New Roman"/>
          <w:szCs w:val="24"/>
        </w:rPr>
        <w:t>15.000,00</w:t>
      </w:r>
      <w:r w:rsidRPr="00CF3AF1">
        <w:rPr>
          <w:rFonts w:cs="Times New Roman" w:hAnsi="Times New Roman" w:ascii="Times New Roman"/>
          <w:szCs w:val="24"/>
        </w:rPr>
        <w:t xml:space="preserve"> kn uplatitelju jamčevine </w:t>
      </w:r>
      <w:r w:rsidR="00081DEB" w:rsidRPr="00CF3AF1">
        <w:rPr>
          <w:rFonts w:cs="Times New Roman" w:hAnsi="Times New Roman" w:ascii="Times New Roman"/>
          <w:szCs w:val="24"/>
        </w:rPr>
        <w:t>Darku Pinteru iz Zagreba, Ivanečka ulica 17, OIB:09434612102</w:t>
      </w:r>
      <w:r w:rsidRPr="00CF3AF1">
        <w:rPr>
          <w:rFonts w:cs="Times New Roman" w:hAnsi="Times New Roman" w:ascii="Times New Roman"/>
          <w:szCs w:val="24"/>
        </w:rPr>
        <w:t xml:space="preserve"> na broj računa IBAN: HR</w:t>
      </w:r>
      <w:r w:rsidR="00081DEB" w:rsidRPr="00CF3AF1">
        <w:rPr>
          <w:rFonts w:cs="Times New Roman" w:hAnsi="Times New Roman" w:ascii="Times New Roman"/>
          <w:szCs w:val="24"/>
        </w:rPr>
        <w:t>2023600003221092784</w:t>
      </w:r>
      <w:r w:rsidRPr="00CF3AF1">
        <w:rPr>
          <w:rFonts w:cs="Times New Roman" w:hAnsi="Times New Roman" w:ascii="Times New Roman"/>
          <w:szCs w:val="24"/>
        </w:rPr>
        <w:t>.</w:t>
      </w:r>
    </w:p>
    <w:p w:rsidRDefault="00A11117" w:rsidP="00A11117" w:rsidR="00A11117" w:rsidRPr="00CF3AF1">
      <w:pPr>
        <w:pStyle w:val="Odlomakpopisa"/>
        <w:jc w:val="both"/>
        <w:rPr>
          <w:rFonts w:cs="Times New Roman" w:hAnsi="Times New Roman" w:ascii="Times New Roman"/>
          <w:szCs w:val="24"/>
        </w:rPr>
      </w:pPr>
      <w:r w:rsidRPr="00CF3AF1">
        <w:rPr>
          <w:rFonts w:cs="Times New Roman" w:hAnsi="Times New Roman" w:ascii="Times New Roman"/>
          <w:szCs w:val="24"/>
        </w:rPr>
        <w:t xml:space="preserve"> </w:t>
      </w:r>
    </w:p>
    <w:p w:rsidRDefault="00A11117" w:rsidP="00A11117" w:rsidR="00A11117" w:rsidRPr="00CF3AF1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  <w:szCs w:val="24"/>
        </w:rPr>
      </w:pPr>
      <w:r w:rsidRPr="00CF3AF1">
        <w:rPr>
          <w:rFonts w:cs="Times New Roman" w:hAnsi="Times New Roman" w:ascii="Times New Roman"/>
          <w:szCs w:val="24"/>
        </w:rPr>
        <w:t>Nalaže se Financijskoj agenciji vraćanje novčanih sredstava s osnova jamčevine (z</w:t>
      </w:r>
      <w:r w:rsidR="00081DEB" w:rsidRPr="00CF3AF1">
        <w:rPr>
          <w:rFonts w:cs="Times New Roman" w:hAnsi="Times New Roman" w:ascii="Times New Roman"/>
          <w:szCs w:val="24"/>
        </w:rPr>
        <w:t>a identifikator nadmetanja 11829</w:t>
      </w:r>
      <w:r w:rsidRPr="00CF3AF1">
        <w:rPr>
          <w:rFonts w:cs="Times New Roman" w:hAnsi="Times New Roman" w:ascii="Times New Roman"/>
          <w:szCs w:val="24"/>
        </w:rPr>
        <w:t xml:space="preserve">) u iznosu od </w:t>
      </w:r>
      <w:r w:rsidR="00081DEB" w:rsidRPr="00CF3AF1">
        <w:rPr>
          <w:rFonts w:cs="Times New Roman" w:hAnsi="Times New Roman" w:ascii="Times New Roman"/>
          <w:szCs w:val="24"/>
        </w:rPr>
        <w:t>15.000,00</w:t>
      </w:r>
      <w:r w:rsidRPr="00CF3AF1">
        <w:rPr>
          <w:rFonts w:cs="Times New Roman" w:hAnsi="Times New Roman" w:ascii="Times New Roman"/>
          <w:szCs w:val="24"/>
        </w:rPr>
        <w:t xml:space="preserve"> kn uplatitelju jamčevine </w:t>
      </w:r>
      <w:r w:rsidR="00081DEB" w:rsidRPr="00CF3AF1">
        <w:rPr>
          <w:rFonts w:cs="Times New Roman" w:hAnsi="Times New Roman" w:ascii="Times New Roman"/>
          <w:szCs w:val="24"/>
        </w:rPr>
        <w:t xml:space="preserve">Robomac d.o.o., Sesvete, Kašinska ulica 9, </w:t>
      </w:r>
      <w:r w:rsidRPr="00CF3AF1">
        <w:rPr>
          <w:rFonts w:cs="Times New Roman" w:hAnsi="Times New Roman" w:ascii="Times New Roman"/>
          <w:szCs w:val="24"/>
        </w:rPr>
        <w:t>OIB:</w:t>
      </w:r>
      <w:r w:rsidR="002C214B" w:rsidRPr="00CF3AF1">
        <w:rPr>
          <w:rFonts w:cs="Times New Roman" w:hAnsi="Times New Roman" w:ascii="Times New Roman"/>
          <w:szCs w:val="24"/>
        </w:rPr>
        <w:t>78975776453</w:t>
      </w:r>
      <w:r w:rsidRPr="00CF3AF1">
        <w:rPr>
          <w:rFonts w:cs="Times New Roman" w:hAnsi="Times New Roman" w:ascii="Times New Roman"/>
          <w:szCs w:val="24"/>
        </w:rPr>
        <w:t>, na broj računa IBAN: HR</w:t>
      </w:r>
      <w:r w:rsidR="002C214B" w:rsidRPr="00CF3AF1">
        <w:rPr>
          <w:rFonts w:cs="Times New Roman" w:hAnsi="Times New Roman" w:ascii="Times New Roman"/>
          <w:szCs w:val="24"/>
        </w:rPr>
        <w:t>6123400091110891340</w:t>
      </w:r>
      <w:r w:rsidRPr="00CF3AF1">
        <w:rPr>
          <w:rFonts w:cs="Times New Roman" w:hAnsi="Times New Roman" w:ascii="Times New Roman"/>
          <w:szCs w:val="24"/>
        </w:rPr>
        <w:t>.</w:t>
      </w:r>
    </w:p>
    <w:p w:rsidRDefault="00A11117" w:rsidP="00A11117" w:rsidR="00A11117">
      <w:pPr>
        <w:pStyle w:val="Odlomakpopisa"/>
        <w:jc w:val="both"/>
        <w:rPr>
          <w:szCs w:val="24"/>
        </w:rPr>
      </w:pPr>
    </w:p>
    <w:p w:rsidRDefault="00A11117" w:rsidP="00A11117" w:rsidR="00A11117">
      <w:pPr>
        <w:ind w:left="3600"/>
        <w:rPr>
          <w:szCs w:val="24"/>
        </w:rPr>
      </w:pPr>
      <w:r>
        <w:rPr>
          <w:szCs w:val="24"/>
        </w:rPr>
        <w:t>Obrazloženje</w:t>
      </w:r>
    </w:p>
    <w:p w:rsidRDefault="00A11117" w:rsidP="00A11117" w:rsidR="00A11117">
      <w:pPr>
        <w:jc w:val="both"/>
        <w:rPr>
          <w:szCs w:val="24"/>
        </w:rPr>
      </w:pPr>
    </w:p>
    <w:p w:rsidRDefault="00A11117" w:rsidP="00A11117" w:rsidR="00A11117">
      <w:pPr>
        <w:tabs>
          <w:tab w:pos="567" w:val="left"/>
        </w:tabs>
        <w:jc w:val="both"/>
        <w:rPr>
          <w:szCs w:val="24"/>
        </w:rPr>
      </w:pPr>
      <w:r>
        <w:rPr>
          <w:szCs w:val="24"/>
        </w:rPr>
        <w:tab/>
        <w:t xml:space="preserve">Dana 27. prosinca 2018. u 23:59:59 završena je </w:t>
      </w:r>
      <w:r w:rsidR="00CF3AF1">
        <w:rPr>
          <w:szCs w:val="24"/>
        </w:rPr>
        <w:t>treća</w:t>
      </w:r>
      <w:r>
        <w:rPr>
          <w:szCs w:val="24"/>
        </w:rPr>
        <w:t xml:space="preserve"> elektronička javna dražba z</w:t>
      </w:r>
      <w:r w:rsidR="00CF3AF1">
        <w:rPr>
          <w:szCs w:val="24"/>
        </w:rPr>
        <w:t>a identifikator nadmetanja 11829</w:t>
      </w:r>
      <w:r>
        <w:rPr>
          <w:szCs w:val="24"/>
        </w:rPr>
        <w:t xml:space="preserve">. Sud je 14. siječnja 2019. donio rješenje o dosudi kojim je utvrdio da je kupac </w:t>
      </w:r>
      <w:r w:rsidR="00CF3AF1">
        <w:rPr>
          <w:szCs w:val="24"/>
        </w:rPr>
        <w:t>Krunoslav Kovač</w:t>
      </w:r>
      <w:r>
        <w:rPr>
          <w:szCs w:val="24"/>
        </w:rPr>
        <w:t xml:space="preserve"> ponudi</w:t>
      </w:r>
      <w:r w:rsidR="00CF3AF1">
        <w:rPr>
          <w:szCs w:val="24"/>
        </w:rPr>
        <w:t>o</w:t>
      </w:r>
      <w:r>
        <w:rPr>
          <w:szCs w:val="24"/>
        </w:rPr>
        <w:t xml:space="preserve"> najveću cijenu i da su ispunjene pretpostavke da </w:t>
      </w:r>
      <w:r w:rsidR="00CF3AF1">
        <w:rPr>
          <w:szCs w:val="24"/>
        </w:rPr>
        <w:t>mu</w:t>
      </w:r>
      <w:r>
        <w:rPr>
          <w:szCs w:val="24"/>
        </w:rPr>
        <w:t xml:space="preserve"> se nekretnine dosude.</w:t>
      </w:r>
    </w:p>
    <w:p w:rsidRDefault="00A11117" w:rsidP="00A11117" w:rsidR="00A11117">
      <w:pPr>
        <w:tabs>
          <w:tab w:pos="567" w:val="left"/>
        </w:tabs>
        <w:jc w:val="both"/>
        <w:rPr>
          <w:szCs w:val="24"/>
        </w:rPr>
      </w:pPr>
    </w:p>
    <w:p w:rsidRDefault="00A11117" w:rsidP="00A11117" w:rsidR="00A11117">
      <w:pPr>
        <w:tabs>
          <w:tab w:pos="567" w:val="left"/>
        </w:tabs>
        <w:jc w:val="both"/>
        <w:rPr>
          <w:szCs w:val="24"/>
        </w:rPr>
      </w:pPr>
      <w:r>
        <w:rPr>
          <w:szCs w:val="24"/>
        </w:rPr>
        <w:tab/>
        <w:t>U smislu čl. 99. st. 4. Ovršnog zakona ponuditeljima čija ponuda nije prihvaćena Agencija će vratiti jamčevinu na temelju naloga suda za prijenos novčanih sredstava.</w:t>
      </w:r>
    </w:p>
    <w:p w:rsidRDefault="00A11117" w:rsidP="00A11117" w:rsidR="00A11117">
      <w:pPr>
        <w:tabs>
          <w:tab w:pos="567" w:val="left"/>
        </w:tabs>
        <w:jc w:val="both"/>
        <w:rPr>
          <w:szCs w:val="24"/>
        </w:rPr>
      </w:pPr>
    </w:p>
    <w:p w:rsidRDefault="00A11117" w:rsidP="00A11117" w:rsidR="00A11117">
      <w:pPr>
        <w:tabs>
          <w:tab w:pos="567" w:val="left"/>
        </w:tabs>
        <w:jc w:val="both"/>
        <w:rPr>
          <w:szCs w:val="24"/>
        </w:rPr>
      </w:pPr>
      <w:r>
        <w:rPr>
          <w:szCs w:val="24"/>
        </w:rPr>
        <w:tab/>
        <w:t>Obzirom ponude ponuditelja navedenih u izreci ovog zaključka nisu prihvaćene valjalo je naložiti Financijskoj agenciji vraćanje uplaćenih jamčevine, sukladno odredbi čl. 132.e st. 4. Ovršnog zakona.</w:t>
      </w:r>
    </w:p>
    <w:p w:rsidRDefault="00A11117" w:rsidP="00A11117" w:rsidR="00A11117">
      <w:pPr>
        <w:jc w:val="both"/>
        <w:rPr>
          <w:szCs w:val="24"/>
        </w:rPr>
      </w:pPr>
    </w:p>
    <w:p w:rsidRDefault="00A11117" w:rsidP="00A11117" w:rsidR="00A1111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U Varaždinu 14. siječnja 2019.</w:t>
      </w:r>
    </w:p>
    <w:p w:rsidRDefault="00A11117" w:rsidP="00A11117" w:rsidR="00A11117">
      <w:pPr>
        <w:rPr>
          <w:szCs w:val="24"/>
        </w:rPr>
      </w:pPr>
    </w:p>
    <w:p w:rsidRDefault="00A11117" w:rsidP="00A11117" w:rsidR="00A11117">
      <w:pPr>
        <w:ind w:firstLine="720" w:left="2880"/>
        <w:jc w:val="center"/>
        <w:rPr>
          <w:szCs w:val="24"/>
        </w:rPr>
      </w:pPr>
      <w:r>
        <w:rPr>
          <w:szCs w:val="24"/>
        </w:rPr>
        <w:t>S U D A C:</w:t>
      </w:r>
    </w:p>
    <w:p w:rsidRDefault="00A11117" w:rsidP="00A11117" w:rsidR="00A11117">
      <w:pPr>
        <w:jc w:val="center"/>
        <w:rPr>
          <w:szCs w:val="24"/>
        </w:rPr>
      </w:pPr>
    </w:p>
    <w:p w:rsidRDefault="00A11117" w:rsidP="0060179A" w:rsidR="00861796">
      <w:pPr>
        <w:ind w:firstLine="720" w:left="2880"/>
        <w:jc w:val="center"/>
        <w:rPr>
          <w:szCs w:val="24"/>
        </w:rPr>
      </w:pPr>
      <w:r>
        <w:rPr>
          <w:szCs w:val="24"/>
        </w:rPr>
        <w:t>Iris Hatvalić Nemec</w:t>
      </w:r>
    </w:p>
    <w:p w:rsidRDefault="0060179A" w:rsidP="0060179A" w:rsidR="0060179A">
      <w:pPr>
        <w:ind w:firstLine="720" w:left="2880"/>
        <w:jc w:val="center"/>
        <w:rPr>
          <w:szCs w:val="24"/>
        </w:rPr>
      </w:pPr>
    </w:p>
    <w:p w:rsidRDefault="00A11117" w:rsidP="00A11117" w:rsidR="00A11117">
      <w:pPr>
        <w:ind w:firstLine="720" w:left="2880"/>
        <w:jc w:val="center"/>
        <w:rPr>
          <w:szCs w:val="24"/>
        </w:rPr>
      </w:pPr>
    </w:p>
    <w:p w:rsidRDefault="00A11117" w:rsidP="00A11117" w:rsidR="00A11117">
      <w:pPr>
        <w:ind w:firstLine="720" w:left="2880"/>
        <w:jc w:val="center"/>
        <w:rPr>
          <w:szCs w:val="24"/>
        </w:rPr>
      </w:pPr>
    </w:p>
    <w:p w:rsidRDefault="00A11117" w:rsidP="00A11117" w:rsidR="00A11117">
      <w:pPr>
        <w:jc w:val="both"/>
        <w:rPr>
          <w:szCs w:val="24"/>
        </w:rPr>
      </w:pPr>
    </w:p>
    <w:p w:rsidRDefault="00A11117" w:rsidP="00A11117" w:rsidR="00A11117">
      <w:pPr>
        <w:jc w:val="both"/>
        <w:rPr>
          <w:szCs w:val="24"/>
        </w:rPr>
      </w:pPr>
      <w:r>
        <w:rPr>
          <w:szCs w:val="24"/>
        </w:rPr>
        <w:lastRenderedPageBreak/>
        <w:t>UPUTA O PRAVNOM LIJEKU.</w:t>
      </w:r>
    </w:p>
    <w:p w:rsidRDefault="00A11117" w:rsidP="00A11117" w:rsidR="00A11117">
      <w:pPr>
        <w:jc w:val="both"/>
        <w:rPr>
          <w:szCs w:val="24"/>
        </w:rPr>
      </w:pPr>
      <w:r>
        <w:rPr>
          <w:szCs w:val="24"/>
        </w:rPr>
        <w:t>Protiv ovog zaključka nije dopušten pravni lijek.</w:t>
      </w:r>
    </w:p>
    <w:p w:rsidRDefault="00A11117" w:rsidP="00A11117" w:rsidR="00A11117">
      <w:pPr>
        <w:jc w:val="both"/>
        <w:rPr>
          <w:szCs w:val="24"/>
        </w:rPr>
      </w:pPr>
    </w:p>
    <w:p w:rsidRDefault="00A11117" w:rsidP="00A11117" w:rsidR="00A11117">
      <w:pPr>
        <w:jc w:val="both"/>
        <w:rPr>
          <w:szCs w:val="24"/>
        </w:rPr>
      </w:pPr>
    </w:p>
    <w:p w:rsidRDefault="00A11117" w:rsidP="00A11117" w:rsidR="00A11117">
      <w:pPr>
        <w:jc w:val="both"/>
        <w:rPr>
          <w:szCs w:val="24"/>
        </w:rPr>
      </w:pPr>
      <w:r>
        <w:rPr>
          <w:szCs w:val="24"/>
        </w:rPr>
        <w:t xml:space="preserve"> O tom obavijest:</w:t>
      </w:r>
    </w:p>
    <w:p w:rsidRDefault="00A11117" w:rsidP="00A11117" w:rsidR="00A11117">
      <w:pPr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>
        <w:rPr>
          <w:szCs w:val="24"/>
        </w:rPr>
        <w:t xml:space="preserve">Financijska agencija, Zagreb, Vrtni </w:t>
      </w:r>
      <w:r w:rsidR="00CF3AF1">
        <w:rPr>
          <w:szCs w:val="24"/>
        </w:rPr>
        <w:t>put 3 na broj Klasa: O/110-10/18-01/38</w:t>
      </w:r>
      <w:r>
        <w:rPr>
          <w:szCs w:val="24"/>
        </w:rPr>
        <w:t>; Ur.broj:07-01-18-</w:t>
      </w:r>
      <w:r w:rsidR="00CF3AF1">
        <w:rPr>
          <w:szCs w:val="24"/>
        </w:rPr>
        <w:t>16</w:t>
      </w:r>
    </w:p>
    <w:p w:rsidRDefault="00A11117" w:rsidP="00A11117" w:rsidR="00A11117">
      <w:pPr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>
        <w:rPr>
          <w:szCs w:val="24"/>
        </w:rPr>
        <w:t>e-oglasna ploča</w:t>
      </w:r>
    </w:p>
    <w:p w:rsidRDefault="00D2407B" w:rsidP="008115AA" w:rsidR="00D2407B" w:rsidRPr="00726197">
      <w:pPr>
        <w:jc w:val="center"/>
        <w:rPr>
          <w:szCs w:val="24"/>
        </w:rPr>
      </w:pPr>
    </w:p>
    <w:p w:rsidRDefault="00CF63FD" w:rsidR="00CF63FD" w:rsidRPr="00726197">
      <w:pPr>
        <w:rPr>
          <w:szCs w:val="24"/>
        </w:rPr>
      </w:pPr>
    </w:p>
    <w:sectPr w:rsidSect="00395458" w:rsidR="00CF63FD" w:rsidRPr="00726197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84B" w:rsidP="00D2407B" w:rsidR="00F0284B">
      <w:r>
        <w:separator/>
      </w:r>
    </w:p>
  </w:endnote>
  <w:endnote w:id="0" w:type="continuationSeparator">
    <w:p w:rsidRDefault="00F0284B" w:rsidP="00D2407B" w:rsidR="00F02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84B" w:rsidP="00D2407B" w:rsidR="00F0284B">
      <w:r>
        <w:separator/>
      </w:r>
    </w:p>
  </w:footnote>
  <w:footnote w:id="0" w:type="continuationSeparator">
    <w:p w:rsidRDefault="00F0284B" w:rsidP="00D2407B" w:rsidR="00F02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79A">
          <w:rPr>
            <w:noProof/>
          </w:rPr>
          <w:t>2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1F2E2B">
      <w:t>Poslovni broj: 4 St-874/</w:t>
    </w:r>
    <w:r w:rsidR="00861796">
      <w:rPr>
        <w:szCs w:val="24"/>
      </w:rPr>
      <w:t>20</w:t>
    </w:r>
    <w:r w:rsidR="00861796" w:rsidRPr="00726197">
      <w:rPr>
        <w:szCs w:val="24"/>
      </w:rPr>
      <w:t>16-</w:t>
    </w:r>
    <w:r w:rsidR="00861796">
      <w:rPr>
        <w:szCs w:val="24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83068E4"/>
    <w:multiLevelType w:val="hybridMultilevel"/>
    <w:tmpl w:val="A5A8B0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9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0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081DEB"/>
    <w:rsid w:val="001F2563"/>
    <w:rsid w:val="001F2E2B"/>
    <w:rsid w:val="00252AA0"/>
    <w:rsid w:val="002C214B"/>
    <w:rsid w:val="00326C9D"/>
    <w:rsid w:val="00395458"/>
    <w:rsid w:val="003E7A61"/>
    <w:rsid w:val="00474960"/>
    <w:rsid w:val="004D2D48"/>
    <w:rsid w:val="004E7AD9"/>
    <w:rsid w:val="0060179A"/>
    <w:rsid w:val="00623BE6"/>
    <w:rsid w:val="00693FA8"/>
    <w:rsid w:val="006D7219"/>
    <w:rsid w:val="00726197"/>
    <w:rsid w:val="008115AA"/>
    <w:rsid w:val="00861796"/>
    <w:rsid w:val="009E29BE"/>
    <w:rsid w:val="00A11117"/>
    <w:rsid w:val="00A37B10"/>
    <w:rsid w:val="00B12136"/>
    <w:rsid w:val="00B55055"/>
    <w:rsid w:val="00CA435D"/>
    <w:rsid w:val="00CF21EC"/>
    <w:rsid w:val="00CF3AF1"/>
    <w:rsid w:val="00CF63FD"/>
    <w:rsid w:val="00CF7CA0"/>
    <w:rsid w:val="00D2407B"/>
    <w:rsid w:val="00D2783F"/>
    <w:rsid w:val="00DC19AA"/>
    <w:rsid w:val="00F0284B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74960"/>
    <w:pPr>
      <w:ind w:left="720"/>
      <w:contextualSpacing/>
    </w:pPr>
    <w:rPr>
      <w:rFonts w:cs="Arial" w:hAnsi="Cambria Math" w:ascii="Cambria Math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74960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326C9D"/>
    <w:pPr>
      <w:spacing w:after="119" w:beforeAutospacing="true" w:before="10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601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7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79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7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7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74960"/>
    <w:pPr>
      <w:ind w:left="720"/>
      <w:contextualSpacing/>
    </w:pPr>
    <w:rPr>
      <w:rFonts w:ascii="Cambria Math" w:cs="Arial" w:hAnsi="Cambria Math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74960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326C9D"/>
    <w:pPr>
      <w:spacing w:after="119" w:before="100" w:beforeAutospacing="1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601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7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79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7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7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79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98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Ovr-2/2018
===============</izvorni_sadrzaj>
    <derivirana_varijabla naziv="DomainObject.Predmet.PrimjedbaSuca_1">Priklopljen Ovr-2/2018
===============</derivirana_varijabla>
  </DomainObject.Predmet.PrimjedbaSuca>
  <DomainObject.Predmet.ProtustrankaFormated>
    <izvorni_sadrzaj>  EMGA, društvo s ograničenom odgovornošću za građevinarstvo i trgovinu u stečaju zastupanog po punomoćniku Zdenko Šimunković, direktor; Vinko Pečanić</izvorni_sadrzaj>
    <derivirana_varijabla naziv="DomainObject.Predmet.ProtustrankaFormated_1">  EMGA, društvo s ograničenom odgovornošću za građevinarstvo i trgovinu u stečaju zastupanog po punomoćniku Zdenko Šimunković, direktor; Vinko Pečanić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Vinko Pečanić</izvorni_sadrzaj>
    <derivirana_varijabla naziv="DomainObject.Predmet.ProtustrankaFormatedOIB_1">  EMGA, društvo s ograničenom odgovornošću za građevinarstvo i trgovinu u stečaju, OIB 78996747055 zastupanog po punomoćniku Zdenko Šimunković, direktor; Vinko Pečanić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Vinko Pečanić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Vinko Pečanić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Vinko Pečanić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Vinko Pečanić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Vinko Pečanić</item>
    </izvorni_sadrzaj>
    <derivirana_varijabla naziv="DomainObject.Predmet.ProtuStrankaListFormated_1">
      <item>EMGA, društvo s ograničenom odgovornošću za građevinarstvo i trgovinu u stečaju zastupanog po punomoćniku Zdenko Šimunković, direktor; Vinko Pečanić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Vinko Pečanić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Vinko Pečanić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Vinko Pečanić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Vinko Pečanić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Vinko Pečanić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Vinko Pečanić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  <item>Krunoslav Kovač, kupac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  <item>Krunoslav Kovač, kupac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  <item>Krunoslav Kovač, kupac, OIB 54432256951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  <item>Krunoslav Kovač, kupac, OIB 54432256951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  <item>Krunoslav Kovač, kupac, Sviba 14, 10434 Strmec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  <item>Krunoslav Kovač, kupac, Sviba 14, 10434 Strmec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  <item>Krunoslav Kovač, kupac, OIB 54432256951, Sviba 14, 10434 Strmec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  <item>Krunoslav Kovač, kupac, OIB 54432256951, Sviba 14, 10434 Strmec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Vinko Pečanić</item>
      <item>Krunoslav Kovač, kupac</item>
    </izvorni_sadrzaj>
    <derivirana_varijabla naziv="DomainObject.Predmet.OstaliListNazivFormated_1">
      <item>sudski registar</item>
      <item>Županijsko državno odvjetništvo u Varaždinu</item>
      <item>Zdenko Šimunković, direktor</item>
      <item>Vinko Pečanić</item>
      <item>Krunoslav Kovač, kupac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Vinko Pečanić, OIB 03918439681</item>
      <item>Krunoslav Kovač, kupac, OIB 54432256951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Vinko Pečanić, OIB 03918439681</item>
      <item>Krunoslav Kovač, kupac,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  <item>Krunoslav Kovač, kupac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  <item>Krunoslav Kovač, kupac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  <item>Krunoslav Kovač, kupac, OIB 54432256951, Sviba 14,10434 Strmec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  <item>Krunoslav Kovač, kupac,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03918439681</item>
      <item>, OIB 54432256951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03918439681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2018.</izvorni_sadrzaj>
    <derivirana_varijabla naziv="DomainObject.Predmet.DatumZadnjeOdrzaneSudskeRadnje_1">29. siječnja 2018.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St-874/2016-50</izvorni_sadrzaj>
    <derivirana_varijabla naziv="DomainObject.PredzadnjaOdlukaIzPredmeta.Oznaka_1">St-874/2016-50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1564</properties:Characters>
  <properties:Lines>58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2019-01-15T10:47:00Z</dcterms:created>
  <dc:creator>Iris Hatvalić-Nemec</dc:creator>
  <cp:lastModifiedBy>Tihana Martinez</cp:lastModifiedBy>
  <cp:lastPrinted>2019-01-15T12:37:00Z</cp:lastPrinted>
  <dcterms:modified xmlns:xsi="http://www.w3.org/2001/XMLSchema-instance" xsi:type="dcterms:W3CDTF">2019-01-15T12:45:00Z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(St-874-16-57- Zaključak FINA povrat jamčevine-14.1.19..docx)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