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5449" w14:paraId="3b25449" w:rsidRDefault="009D59F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1676400</wp:posOffset>
            </wp:positionH>
            <wp:positionV relativeFrom="page">
              <wp:posOffset>701040</wp:posOffset>
            </wp:positionV>
            <wp:extent cy="795655" cx="59626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D59F0" w:rsidP="009D59F0" w:rsidR="009D59F0">
      <w:pPr>
        <w:spacing w:after="0"/>
        <w:jc w:val="both"/>
      </w:pPr>
      <w:r>
        <w:t xml:space="preserve">           Republika Hrvatska</w:t>
      </w:r>
    </w:p>
    <w:p w:rsidRDefault="009D59F0" w:rsidP="009D59F0" w:rsidR="009D59F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D59F0" w:rsidP="009D59F0" w:rsidR="009D59F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9D59F0">
        <w:rPr>
          <w:rFonts w:cs="Times New Roman" w:eastAsia="Times New Roman"/>
          <w:noProof/>
          <w:szCs w:val="20"/>
          <w:lang w:eastAsia="hr-HR"/>
        </w:rPr>
        <w:t>Poslovni broj: 5. St-81/2018-3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D59F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D59F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D59F0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9D59F0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KOS SERVIS j.d.o.o. za usluge, trgovinu i poljoprivrednu proizvodnju, Ivanec Križevački, Ivanec Križevački 151, MBS: 070130198, OIB: 51713230966, 24. travnja 2018.</w:t>
      </w:r>
      <w:r w:rsidRPr="009D59F0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9D59F0">
        <w:rPr>
          <w:rFonts w:cs="Times New Roman" w:eastAsia="Calibri"/>
          <w:szCs w:val="20"/>
          <w:lang w:eastAsia="hr-HR"/>
        </w:rPr>
        <w:t>r i j e š i o  j e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59F0">
        <w:rPr>
          <w:rFonts w:cs="Times New Roman" w:eastAsia="Times New Roman"/>
          <w:szCs w:val="20"/>
          <w:lang w:eastAsia="hr-HR"/>
        </w:rPr>
        <w:t>1. Nalaže se Željku Kosu iz Ivanca Križevačkog, Ivanec Križevački 151, OIB: 19543636392</w:t>
      </w:r>
      <w:r w:rsidRPr="009D59F0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9D59F0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9D59F0">
        <w:rPr>
          <w:rFonts w:cs="Times New Roman" w:eastAsia="Times New Roman"/>
          <w:noProof/>
          <w:szCs w:val="20"/>
          <w:lang w:eastAsia="hr-HR"/>
        </w:rPr>
        <w:t xml:space="preserve"> model HR00 51-81-18 </w:t>
      </w:r>
      <w:r w:rsidRPr="009D59F0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9D59F0">
        <w:rPr>
          <w:rFonts w:cs="Times New Roman" w:eastAsia="Times New Roman"/>
          <w:noProof/>
          <w:szCs w:val="20"/>
          <w:lang w:eastAsia="hr-HR"/>
        </w:rPr>
        <w:t xml:space="preserve"> model HR05 540-81-18.</w:t>
      </w:r>
      <w:r w:rsidRPr="009D59F0">
        <w:rPr>
          <w:rFonts w:cs="Times New Roman" w:eastAsia="Times New Roman"/>
          <w:szCs w:val="20"/>
          <w:lang w:eastAsia="hr-HR"/>
        </w:rPr>
        <w:t xml:space="preserve"> </w:t>
      </w:r>
      <w:r w:rsidRPr="009D59F0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D59F0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9D59F0">
        <w:rPr>
          <w:rFonts w:cs="Times New Roman" w:eastAsia="Times New Roman"/>
          <w:szCs w:val="20"/>
          <w:lang w:eastAsia="hr-HR"/>
        </w:rPr>
        <w:t xml:space="preserve"> Željko Kos </w:t>
      </w:r>
      <w:r w:rsidRPr="009D59F0">
        <w:rPr>
          <w:rFonts w:cs="Times New Roman" w:eastAsia="Calibri"/>
          <w:szCs w:val="20"/>
          <w:lang w:eastAsia="hr-HR"/>
        </w:rPr>
        <w:t>ne uplati predujam u roku određenom u toč.1. izreke ovog rješenja, za daljnje postupanje u provedbi naplate bit će nadležna Financijska agencija.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D59F0">
        <w:rPr>
          <w:rFonts w:cs="Times New Roman" w:eastAsia="Calibri"/>
          <w:szCs w:val="20"/>
          <w:lang w:eastAsia="hr-HR"/>
        </w:rPr>
        <w:t xml:space="preserve">3. Nalaže se Financijskoj agenciji da radi naplate iznosa predujma troškova iz toč.1. ovoga rješenja izvrši zapljenu novčanih sredstava osobe ovlaštene za zastupanje dužnika po zakonu </w:t>
      </w:r>
      <w:r w:rsidRPr="009D59F0">
        <w:rPr>
          <w:rFonts w:cs="Times New Roman" w:eastAsia="Times New Roman"/>
          <w:szCs w:val="20"/>
          <w:lang w:eastAsia="hr-HR"/>
        </w:rPr>
        <w:t>Željka Kosa iz Ivanca Križevačkog, Ivanec Križevački 151, OIB: 19543636392</w:t>
      </w:r>
      <w:r w:rsidRPr="009D59F0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9D59F0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9D59F0">
        <w:rPr>
          <w:rFonts w:cs="Times New Roman" w:eastAsia="Times New Roman"/>
          <w:szCs w:val="20"/>
          <w:lang w:eastAsia="hr-HR"/>
        </w:rPr>
        <w:t>IBAN: HR6123900011300000630</w:t>
      </w:r>
      <w:r w:rsidRPr="009D59F0">
        <w:rPr>
          <w:rFonts w:cs="Times New Roman" w:eastAsia="Times New Roman"/>
          <w:noProof/>
          <w:szCs w:val="20"/>
          <w:lang w:eastAsia="hr-HR"/>
        </w:rPr>
        <w:t xml:space="preserve"> model HR00 51-81-18, a novčana sredstva u iznosu od </w:t>
      </w:r>
      <w:r w:rsidRPr="009D59F0">
        <w:rPr>
          <w:rFonts w:cs="Times New Roman" w:eastAsia="Times New Roman"/>
          <w:szCs w:val="20"/>
          <w:lang w:eastAsia="hr-HR"/>
        </w:rPr>
        <w:t>5.000,00 kn prenese na račun ovoga suda IBAN: HR6123900011300000630</w:t>
      </w:r>
      <w:r w:rsidRPr="009D59F0">
        <w:rPr>
          <w:rFonts w:cs="Times New Roman" w:eastAsia="Times New Roman"/>
          <w:noProof/>
          <w:szCs w:val="20"/>
          <w:lang w:eastAsia="hr-HR"/>
        </w:rPr>
        <w:t xml:space="preserve"> model HR05 540-81-18.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D59F0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toč.1. ovog rješenja, dostavit će rješenje nadležnoj ispostavi Područnog ureda Porezne uprave prema prebivalištu osobe </w:t>
      </w:r>
      <w:r w:rsidRPr="009D59F0">
        <w:rPr>
          <w:rFonts w:cs="Times New Roman" w:eastAsia="Calibri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9D59F0">
        <w:rPr>
          <w:rFonts w:cs="Times New Roman" w:eastAsia="Calibri"/>
          <w:szCs w:val="20"/>
          <w:lang w:eastAsia="hr-HR"/>
        </w:rPr>
        <w:t>Obrazloženje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9D59F0">
        <w:rPr>
          <w:rFonts w:cs="Times New Roman" w:eastAsia="Calibri"/>
          <w:szCs w:val="20"/>
          <w:lang w:eastAsia="hr-HR"/>
        </w:rPr>
        <w:t xml:space="preserve">       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59F0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29. studenog 2017. Trgovačkom sudu u Varaždinu podnijela prijedlog za otvaranje stečajnog postupka nad dužnikom</w:t>
      </w:r>
      <w:r w:rsidRPr="009D59F0">
        <w:rPr>
          <w:rFonts w:cs="Times New Roman" w:eastAsia="Times New Roman"/>
          <w:szCs w:val="20"/>
          <w:lang w:eastAsia="hr-HR"/>
        </w:rPr>
        <w:t xml:space="preserve"> KOS SERVIS j.d.o.o. za usluge, trgovinu i poljoprivrednu proizvodnju, Ivanec Križevački, koji je zaprimljen pod brojem St-599/2017. 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D59F0">
        <w:rPr>
          <w:rFonts w:cs="Times New Roman" w:eastAsia="Times New Roman"/>
          <w:szCs w:val="20"/>
          <w:lang w:eastAsia="hr-HR"/>
        </w:rPr>
        <w:t xml:space="preserve">U prijedlogu navodi da na dan 27. studenog 2017. dužnik u Očevidniku redoslijeda osnova za plaćanje ima evidentirane neizvršene osnove za plaćanje u neprekinutom razdoblju od 679 dana, u ukupnom iznosu od 58.123,71 kn, u koji iznos je uračunata kamata i naknada Financijske agencije za provedbu ovrhe na novčanim sredstvima. Prema podacima koje je FINI dostavio Hrvatski zavod za mirovinsko osiguranje </w:t>
      </w:r>
      <w:r w:rsidRPr="009D59F0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59F0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St-599/2017 ustupljen je Trgovačkom sudu u Bjelovaru na daljnji postupak. 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D59F0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D59F0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D59F0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9D59F0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9D59F0">
        <w:rPr>
          <w:rFonts w:cs="Times New Roman" w:eastAsia="Times New Roman"/>
          <w:szCs w:val="20"/>
          <w:lang w:eastAsia="hr-HR"/>
        </w:rPr>
        <w:t xml:space="preserve">Željko Kos iz Ivanca Križevačkog, Ivanec Križevački 151, </w:t>
      </w:r>
      <w:r w:rsidRPr="009D59F0">
        <w:rPr>
          <w:rFonts w:cs="Times New Roman" w:eastAsia="Calibri"/>
          <w:szCs w:val="20"/>
          <w:lang w:eastAsia="hr-HR"/>
        </w:rPr>
        <w:t xml:space="preserve">dok iz prijedloga Financijske agencije proizlazi da na dan 27. studenog 2017. dužnik u Očevidniku redoslijeda osnova za plaćanje ima evidentirane neizvršene osnove za plaćanje u neprekinutom razdoblju od 679 dana. 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D59F0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Željka Kosa postojala istekom razdoblja od 60 dana i on je najkasnije u daljnjem roku od 21 dana bio dužan podnijeti prijedlog za pokretanje stečajnog postupka, što nije učinio.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D59F0">
        <w:rPr>
          <w:rFonts w:cs="Times New Roman" w:eastAsia="Calibri"/>
          <w:szCs w:val="20"/>
          <w:lang w:eastAsia="hr-HR"/>
        </w:rPr>
        <w:t>Stoga mu je sud, primjenom citiranog čl.113. st.1. SZ-a, naložio plaćanje predujma troškova u visini propisanoj čl.114. st.1. istog Zakona.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D59F0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9D59F0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9D59F0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9D59F0">
        <w:rPr>
          <w:rFonts w:cs="Times New Roman" w:eastAsia="Calibri"/>
          <w:szCs w:val="20"/>
          <w:lang w:eastAsia="hr-HR"/>
        </w:rPr>
        <w:t>toč</w:t>
      </w:r>
      <w:proofErr w:type="spellEnd"/>
      <w:r w:rsidRPr="009D59F0">
        <w:rPr>
          <w:rFonts w:cs="Times New Roman" w:eastAsia="Calibri"/>
          <w:szCs w:val="20"/>
          <w:lang w:eastAsia="hr-HR"/>
        </w:rPr>
        <w:t>. 2.–4. izreke.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9D59F0">
        <w:rPr>
          <w:rFonts w:cs="Times New Roman" w:eastAsia="Calibri"/>
          <w:szCs w:val="20"/>
          <w:lang w:eastAsia="hr-HR"/>
        </w:rPr>
        <w:t>U Bjelovaru 24. travnja 2018.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9D59F0">
        <w:rPr>
          <w:rFonts w:cs="Times New Roman" w:eastAsia="Calibri"/>
          <w:szCs w:val="20"/>
          <w:lang w:eastAsia="hr-HR"/>
        </w:rPr>
        <w:t xml:space="preserve">              Stečajna sutkinja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9D59F0">
        <w:rPr>
          <w:rFonts w:cs="Times New Roman" w:eastAsia="Calibri"/>
          <w:szCs w:val="20"/>
          <w:lang w:eastAsia="hr-HR"/>
        </w:rPr>
        <w:t xml:space="preserve">         Marija Petrina Kubica v.r.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9D59F0" w:rsidP="009D59F0" w:rsidR="009D59F0" w:rsidRPr="009D59F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D59F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D59F0" w:rsidP="009D59F0" w:rsidR="009D59F0" w:rsidRPr="009D59F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D59F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59F0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9D59F0" w:rsidP="009D59F0" w:rsidR="009D59F0" w:rsidRPr="009D59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9D59F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6052867"/>
      <w:docPartObj>
        <w:docPartGallery w:val="Page Numbers (Top of Page)"/>
        <w:docPartUnique/>
      </w:docPartObj>
    </w:sdtPr>
    <w:sdtContent>
      <w:p w:rsidRDefault="009D59F0" w:rsidP="009D59F0" w:rsidR="009D59F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9D59F0" w:rsidP="009D59F0" w:rsidR="009D59F0" w:rsidRPr="009D59F0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9D59F0">
      <w:rPr>
        <w:rFonts w:cs="Times New Roman" w:eastAsia="Times New Roman"/>
        <w:noProof/>
        <w:szCs w:val="20"/>
        <w:lang w:eastAsia="hr-HR"/>
      </w:rPr>
      <w:t>Poslovni broj: 5. St-81/2018-3</w:t>
    </w:r>
  </w:p>
  <w:p w:rsidRDefault="008333A9" w:rsidP="009D59F0" w:rsidR="008333A9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59F0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147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525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St-81/2018-3</izvorni_sadrzaj>
    <derivirana_varijabla naziv="DomainObject.Oznaka_1">St-81/2018-3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St-81/2018</izvorni_sadrzaj>
    <derivirana_varijabla naziv="DomainObject.Predmet.OznakaBroj_1">St-81/2018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 SERVIS j.d.o.o. za usluge, trgovinu i poljoprivrednu proizvodnju</izvorni_sadrzaj>
    <derivirana_varijabla naziv="DomainObject.Predmet.ProtustrankaFormated_1">  KOS SERVIS j.d.o.o. za usluge, trgovinu i poljoprivrednu proizvodnju</derivirana_varijabla>
  </DomainObject.Predmet.ProtustrankaFormated>
  <DomainObject.Predmet.ProtustrankaFormatedOIB>
    <izvorni_sadrzaj>  KOS SERVIS j.d.o.o. za usluge, trgovinu i poljoprivrednu proizvodnju, OIB 51713230966</izvorni_sadrzaj>
    <derivirana_varijabla naziv="DomainObject.Predmet.ProtustrankaFormatedOIB_1">  KOS SERVIS j.d.o.o. za usluge, trgovinu i poljoprivrednu proizvodnju, OIB 51713230966</derivirana_varijabla>
  </DomainObject.Predmet.ProtustrankaFormatedOIB>
  <DomainObject.Predmet.ProtustrankaFormatedWithAdress>
    <izvorni_sadrzaj> KOS SERVIS j.d.o.o. za usluge, trgovinu i poljoprivrednu proizvodnju, Ivanec Križevački 151, 48260 Ivanec Križevački</izvorni_sadrzaj>
    <derivirana_varijabla naziv="DomainObject.Predmet.ProtustrankaFormatedWithAdress_1"> KOS SERVIS j.d.o.o. za usluge, trgovinu i poljoprivrednu proizvodnju, Ivanec Križevački 151, 48260 Ivanec Križevački</derivirana_varijabla>
  </DomainObject.Predmet.ProtustrankaFormatedWithAdress>
  <DomainObject.Predmet.ProtustrankaFormatedWithAdressOIB>
    <izvorni_sadrzaj> KOS SERVIS j.d.o.o. za usluge, trgovinu i poljoprivrednu proizvodnju, OIB 51713230966, Ivanec Križevački 151, 48260 Ivanec Križevački</izvorni_sadrzaj>
    <derivirana_varijabla naziv="DomainObject.Predmet.ProtustrankaFormatedWithAdressOIB_1"> KOS SERVIS j.d.o.o. za usluge, trgovinu i poljoprivrednu proizvodnju, OIB 51713230966, Ivanec Križevački 151, 48260 Ivanec Križevački</derivirana_varijabla>
  </DomainObject.Predmet.ProtustrankaFormatedWithAdressOIB>
  <DomainObject.Predmet.ProtustrankaWithAdress>
    <izvorni_sadrzaj>KOS SERVIS j.d.o.o. za usluge, trgovinu i poljoprivrednu proizvodnju Ivanec Križevački 151, 48260 Ivanec Križevački</izvorni_sadrzaj>
    <derivirana_varijabla naziv="DomainObject.Predmet.ProtustrankaWithAdress_1">KOS SERVIS j.d.o.o. za usluge, trgovinu i poljoprivrednu proizvodnju Ivanec Križevački 151, 48260 Ivanec Križevački</derivirana_varijabla>
  </DomainObject.Predmet.ProtustrankaWithAdress>
  <DomainObject.Predmet.ProtustrankaWithAdressOIB>
    <izvorni_sadrzaj>KOS SERVIS j.d.o.o. za usluge, trgovinu i poljoprivrednu proizvodnju, OIB 51713230966, Ivanec Križevački 151, 48260 Ivanec Križevački</izvorni_sadrzaj>
    <derivirana_varijabla naziv="DomainObject.Predmet.ProtustrankaWithAdressOIB_1">KOS SERVIS j.d.o.o. za usluge, trgovinu i poljoprivrednu proizvodnju, OIB 51713230966, Ivanec Križevački 151, 48260 Ivanec Križevački</derivirana_varijabla>
  </DomainObject.Predmet.ProtustrankaWithAdressOIB>
  <DomainObject.Predmet.ProtustrankaNazivFormated>
    <izvorni_sadrzaj>KOS SERVIS j.d.o.o. za usluge, trgovinu i poljoprivrednu proizvodnju</izvorni_sadrzaj>
    <derivirana_varijabla naziv="DomainObject.Predmet.ProtustrankaNazivFormated_1">KOS SERVIS j.d.o.o. za usluge, trgovinu i poljoprivrednu proizvodnju</derivirana_varijabla>
  </DomainObject.Predmet.ProtustrankaNazivFormated>
  <DomainObject.Predmet.ProtustrankaNazivFormatedOIB>
    <izvorni_sadrzaj>KOS SERVIS j.d.o.o. za usluge, trgovinu i poljoprivrednu proizvodnju, OIB 51713230966</izvorni_sadrzaj>
    <derivirana_varijabla naziv="DomainObject.Predmet.ProtustrankaNazivFormatedOIB_1">KOS SERVIS j.d.o.o. za usluge, trgovinu i poljoprivrednu proizvodnju, OIB 51713230966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KOS SERVIS j.d.o.o. za usluge, trgovinu i poljoprivrednu proizvodnju</item>
    </izvorni_sadrzaj>
    <derivirana_varijabla naziv="DomainObject.Predmet.ProtuStrankaListFormated_1">
      <item>KOS SERVIS j.d.o.o. za usluge, trgovinu i poljoprivrednu proizvodnju</item>
    </derivirana_varijabla>
  </DomainObject.Predmet.ProtuStrankaListFormated>
  <DomainObject.Predmet.ProtuStrankaListFormatedOIB>
    <izvorni_sadrzaj>
      <item>KOS SERVIS j.d.o.o. za usluge, trgovinu i poljoprivrednu proizvodnju, OIB 51713230966</item>
    </izvorni_sadrzaj>
    <derivirana_varijabla naziv="DomainObject.Predmet.ProtuStrankaListFormatedOIB_1">
      <item>KOS SERVIS j.d.o.o. za usluge, trgovinu i poljoprivrednu proizvodnju, OIB 51713230966</item>
    </derivirana_varijabla>
  </DomainObject.Predmet.ProtuStrankaListFormatedOIB>
  <DomainObject.Predmet.ProtuStrankaListFormatedWithAdress>
    <izvorni_sadrzaj>
      <item>KOS SERVIS j.d.o.o. za usluge, trgovinu i poljoprivrednu proizvodnju, Ivanec Križevački 151, 48260 Ivanec Križevački</item>
    </izvorni_sadrzaj>
    <derivirana_varijabla naziv="DomainObject.Predmet.ProtuStrankaListFormatedWithAdress_1">
      <item>KOS SERVIS j.d.o.o. za usluge, trgovinu i poljoprivrednu proizvodnju, Ivanec Križevački 151, 48260 Ivanec Križevački</item>
    </derivirana_varijabla>
  </DomainObject.Predmet.ProtuStrankaListFormatedWithAdress>
  <DomainObject.Predmet.ProtuStrankaListFormatedWithAdressOIB>
    <izvorni_sadrzaj>
      <item>KOS SERVIS j.d.o.o. za usluge, trgovinu i poljoprivrednu proizvodnju, OIB 51713230966, Ivanec Križevački 151, 48260 Ivanec Križevački</item>
    </izvorni_sadrzaj>
    <derivirana_varijabla naziv="DomainObject.Predmet.ProtuStrankaListFormatedWithAdressOIB_1">
      <item>KOS SERVIS j.d.o.o. za usluge, trgovinu i poljoprivrednu proizvodnju, OIB 51713230966, Ivanec Križevački 151, 48260 Ivanec Križevački</item>
    </derivirana_varijabla>
  </DomainObject.Predmet.ProtuStrankaListFormatedWithAdressOIB>
  <DomainObject.Predmet.ProtuStrankaListNazivFormated>
    <izvorni_sadrzaj>
      <item>KOS SERVIS j.d.o.o. za usluge, trgovinu i poljoprivrednu proizvodnju</item>
    </izvorni_sadrzaj>
    <derivirana_varijabla naziv="DomainObject.Predmet.ProtuStrankaListNazivFormated_1">
      <item>KOS SERVIS j.d.o.o. za usluge, trgovinu i poljoprivrednu proizvodnju</item>
    </derivirana_varijabla>
  </DomainObject.Predmet.ProtuStrankaListNazivFormated>
  <DomainObject.Predmet.ProtuStrankaListNazivFormatedOIB>
    <izvorni_sadrzaj>
      <item>KOS SERVIS j.d.o.o. za usluge, trgovinu i poljoprivrednu proizvodnju, OIB 51713230966</item>
    </izvorni_sadrzaj>
    <derivirana_varijabla naziv="DomainObject.Predmet.ProtuStrankaListNazivFormatedOIB_1">
      <item>KOS SERVIS j.d.o.o. za usluge, trgovinu i poljoprivrednu proizvodnju, OIB 51713230966</item>
    </derivirana_varijabla>
  </DomainObject.Predmet.ProtuStrankaListNazivFormatedOIB>
  <DomainObject.Predmet.OstaliListFormated>
    <izvorni_sadrzaj>
      <item>Željko Kos</item>
      <item>Sudski registar</item>
    </izvorni_sadrzaj>
    <derivirana_varijabla naziv="DomainObject.Predmet.OstaliListFormated_1">
      <item>Željko Kos</item>
      <item>Sudski registar</item>
    </derivirana_varijabla>
  </DomainObject.Predmet.OstaliListFormated>
  <DomainObject.Predmet.OstaliListFormatedOIB>
    <izvorni_sadrzaj>
      <item>Željko Kos, OIB 19543636392</item>
      <item>Sudski registar</item>
    </izvorni_sadrzaj>
    <derivirana_varijabla naziv="DomainObject.Predmet.OstaliListFormatedOIB_1">
      <item>Željko Kos, OIB 19543636392</item>
      <item>Sudski registar</item>
    </derivirana_varijabla>
  </DomainObject.Predmet.OstaliListFormatedOIB>
  <DomainObject.Predmet.OstaliListFormatedWithAdress>
    <izvorni_sadrzaj>
      <item>Željko Kos, Ivanec Križevački 151, 48260 Ivanec Križevački</item>
      <item>Sudski registar</item>
    </izvorni_sadrzaj>
    <derivirana_varijabla naziv="DomainObject.Predmet.OstaliListFormatedWithAdress_1">
      <item>Željko Kos, Ivanec Križevački 151, 48260 Ivanec Križevački</item>
      <item>Sudski registar</item>
    </derivirana_varijabla>
  </DomainObject.Predmet.OstaliListFormatedWithAdress>
  <DomainObject.Predmet.OstaliListFormatedWithAdressOIB>
    <izvorni_sadrzaj>
      <item>Željko Kos, OIB 19543636392, Ivanec Križevački 151, 48260 Ivanec Križevački</item>
      <item>Sudski registar</item>
    </izvorni_sadrzaj>
    <derivirana_varijabla naziv="DomainObject.Predmet.OstaliListFormatedWithAdressOIB_1">
      <item>Željko Kos, OIB 19543636392, Ivanec Križevački 151, 48260 Ivanec Križevački</item>
      <item>Sudski registar</item>
    </derivirana_varijabla>
  </DomainObject.Predmet.OstaliListFormatedWithAdressOIB>
  <DomainObject.Predmet.OstaliListNazivFormated>
    <izvorni_sadrzaj>
      <item>Željko Kos</item>
      <item>Sudski registar</item>
    </izvorni_sadrzaj>
    <derivirana_varijabla naziv="DomainObject.Predmet.OstaliListNazivFormated_1">
      <item>Željko Kos</item>
      <item>Sudski registar</item>
    </derivirana_varijabla>
  </DomainObject.Predmet.OstaliListNazivFormated>
  <DomainObject.Predmet.OstaliListNazivFormatedOIB>
    <izvorni_sadrzaj>
      <item>Željko Kos, OIB 19543636392</item>
      <item>Sudski registar</item>
    </izvorni_sadrzaj>
    <derivirana_varijabla naziv="DomainObject.Predmet.OstaliListNazivFormatedOIB_1">
      <item>Željko Kos, OIB 19543636392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St-81/2018-3</izvorni_sadrzaj>
    <derivirana_varijabla naziv="DomainObject.PoslovniBrojDokumenta_1">St-81/2018-3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KOS SERVIS j.d.o.o. za usluge, trgovinu i poljoprivrednu proizvodnju</izvorni_sadrzaj>
    <derivirana_varijabla naziv="DomainObject.Predmet.ProtustrankaIDrugi_1">KOS SERVIS j.d.o.o. za usluge, trgovinu i poljoprivrednu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KOS SERVIS j.d.o.o. za usluge, trgovinu i poljoprivrednu proizvodnju, OIB 51713230966, Ivanec Križevački 151, 48260 Ivanec Križevački</izvorni_sadrzaj>
    <derivirana_varijabla naziv="DomainObject.Predmet.ProtustrankaIDrugiAdressOIB_1">KOS SERVIS j.d.o.o. za usluge, trgovinu i poljoprivrednu proizvodnju, OIB 51713230966, Ivanec Križevački 151, 48260 Ivanec Križevački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KOS SERVIS j.d.o.o. za usluge, trgovinu i poljoprivrednu proizvodnju</item>
      <item>Željko Kos</item>
      <item>Sudski registar</item>
    </izvorni_sadrzaj>
    <derivirana_varijabla naziv="DomainObject.Predmet.SudioniciListNaziv_1">
      <item>Financijska agencija</item>
      <item>KOS SERVIS j.d.o.o. za usluge, trgovinu i poljoprivrednu proizvodnju</item>
      <item>Željko Kos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KOS SERVIS j.d.o.o. za usluge, trgovinu i poljoprivrednu proizvodnju, OIB 51713230966, Ivanec Križevački 151,48260 Ivanec Križevački</item>
      <item>Željko Kos, OIB 19543636392, Ivanec Križevački 151,48260 Ivanec Križevački</item>
      <item>Sudski registar</item>
    </izvorni_sadrzaj>
    <derivirana_varijabla naziv="DomainObject.Predmet.SudioniciListAdressOIB_1">
      <item>Financijska agencija, OIB 85821130368, Ulica grada Vukovara 70,10000 Zagreb</item>
      <item>KOS SERVIS j.d.o.o. za usluge, trgovinu i poljoprivrednu proizvodnju, OIB 51713230966, Ivanec Križevački 151,48260 Ivanec Križevački</item>
      <item>Željko Kos, OIB 19543636392, Ivanec Križevački 151,48260 Ivanec Križevački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AE3F3-6642-4116-B29A-E7694A2192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994</properties:Words>
  <properties:Characters>5599</properties:Characters>
  <properties:Lines>120</properties:Lines>
  <properties:Paragraphs>27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2018-04-25T11:42:00Z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St-81/2018-3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