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456e" w14:paraId="4d4456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346B0E">
        <w:t>644</w:t>
      </w:r>
      <w:r>
        <w:t>/201</w:t>
      </w:r>
      <w:r w:rsidR="004B7268">
        <w:t>6</w:t>
      </w:r>
      <w:r>
        <w:t>-</w:t>
      </w:r>
      <w:r w:rsidR="00346B0E">
        <w:t>8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346B0E">
        <w:t>TELA-TIM j.d.o.o.,</w:t>
      </w:r>
      <w:r>
        <w:t xml:space="preserve"> OIB: </w:t>
      </w:r>
      <w:r w:rsidR="00346B0E">
        <w:t xml:space="preserve">91182871001 </w:t>
      </w:r>
      <w:r>
        <w:t xml:space="preserve">sa sjedištem </w:t>
      </w:r>
      <w:r w:rsidR="004B7268">
        <w:t xml:space="preserve">u </w:t>
      </w:r>
      <w:proofErr w:type="spellStart"/>
      <w:r w:rsidR="00346B0E">
        <w:t>Budinšćina</w:t>
      </w:r>
      <w:proofErr w:type="spellEnd"/>
      <w:r w:rsidR="00346B0E">
        <w:t xml:space="preserve"> 7L, 49284 </w:t>
      </w:r>
      <w:proofErr w:type="spellStart"/>
      <w:r w:rsidR="00346B0E">
        <w:t>Budinšćina</w:t>
      </w:r>
      <w:proofErr w:type="spellEnd"/>
      <w:r>
        <w:t xml:space="preserve"> , dana </w:t>
      </w:r>
      <w:r w:rsidR="004B7268">
        <w:t>2</w:t>
      </w:r>
      <w:r w:rsidR="005619CC">
        <w:t>9</w:t>
      </w:r>
      <w:r>
        <w:t xml:space="preserve">. </w:t>
      </w:r>
      <w:r w:rsidR="004B7268">
        <w:t>kolovoza</w:t>
      </w:r>
      <w:r>
        <w:t xml:space="preserve">  2016.</w:t>
      </w:r>
    </w:p>
    <w:p w:rsidRDefault="00B16DDE" w:rsidP="004B7268" w:rsidR="00B16DDE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346B0E">
        <w:t xml:space="preserve">TELA-TIM j.d.o.o., OIB: 91182871001 sa sjedištem u </w:t>
      </w:r>
      <w:proofErr w:type="spellStart"/>
      <w:r w:rsidR="00346B0E">
        <w:t>Budinšćina</w:t>
      </w:r>
      <w:proofErr w:type="spellEnd"/>
      <w:r w:rsidR="00346B0E">
        <w:t xml:space="preserve"> 7L, 49284 </w:t>
      </w:r>
      <w:proofErr w:type="spellStart"/>
      <w:r w:rsidR="00346B0E">
        <w:t>Budinšćina</w:t>
      </w:r>
      <w:proofErr w:type="spellEnd"/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2F3D0A">
        <w:t>Mateo Erceg</w:t>
      </w:r>
      <w:r w:rsidR="000875F3" w:rsidRPr="00266CB6">
        <w:t xml:space="preserve">, </w:t>
      </w:r>
      <w:r w:rsidR="00B87157">
        <w:t xml:space="preserve"> </w:t>
      </w:r>
      <w:r w:rsidR="002F3D0A">
        <w:t>Radnička cesta 30</w:t>
      </w:r>
      <w:r w:rsidR="0053442F">
        <w:t>,</w:t>
      </w:r>
      <w:r w:rsidR="00311715">
        <w:t xml:space="preserve"> </w:t>
      </w:r>
      <w:r w:rsidR="002F3D0A">
        <w:t>Zagreb,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2F3D0A">
        <w:t>93602617826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346B0E">
        <w:t xml:space="preserve">TELA-TIM j.d.o.o., OIB: 91182871001 sa sjedištem u </w:t>
      </w:r>
      <w:proofErr w:type="spellStart"/>
      <w:r w:rsidR="00346B0E">
        <w:t>Budinšćina</w:t>
      </w:r>
      <w:proofErr w:type="spellEnd"/>
      <w:r w:rsidR="00346B0E">
        <w:t xml:space="preserve"> 7L, 49284 </w:t>
      </w:r>
      <w:proofErr w:type="spellStart"/>
      <w:r w:rsidR="00346B0E">
        <w:t>Budinšćina</w:t>
      </w:r>
      <w:proofErr w:type="spellEnd"/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C43064">
        <w:t>23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5619CC">
        <w:t>9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010553">
        <w:t>Davor Jagetić</w:t>
      </w:r>
      <w:r w:rsidR="00311715">
        <w:t xml:space="preserve">, </w:t>
      </w:r>
      <w:proofErr w:type="spellStart"/>
      <w:r w:rsidR="00010553">
        <w:t>Budinščina</w:t>
      </w:r>
      <w:proofErr w:type="spellEnd"/>
      <w:r w:rsidR="00311715">
        <w:t>,</w:t>
      </w:r>
      <w:r w:rsidR="00010553">
        <w:t xml:space="preserve"> </w:t>
      </w:r>
      <w:proofErr w:type="spellStart"/>
      <w:r w:rsidR="00010553">
        <w:t>Budinšćina</w:t>
      </w:r>
      <w:proofErr w:type="spellEnd"/>
      <w:r w:rsidR="00010553">
        <w:t xml:space="preserve"> 7/L</w:t>
      </w:r>
      <w:r w:rsidR="00311715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0B3B20">
        <w:rPr>
          <w:b/>
          <w:sz w:val="22"/>
          <w:szCs w:val="22"/>
        </w:rPr>
        <w:t>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875F3"/>
    <w:rsid w:val="000B3B20"/>
    <w:rsid w:val="000D59BE"/>
    <w:rsid w:val="000E42EE"/>
    <w:rsid w:val="000F1B14"/>
    <w:rsid w:val="001120ED"/>
    <w:rsid w:val="001D7A27"/>
    <w:rsid w:val="00213589"/>
    <w:rsid w:val="00245422"/>
    <w:rsid w:val="00266CB6"/>
    <w:rsid w:val="002945BE"/>
    <w:rsid w:val="002F3D0A"/>
    <w:rsid w:val="00311715"/>
    <w:rsid w:val="00342D0C"/>
    <w:rsid w:val="00346B0E"/>
    <w:rsid w:val="00396F19"/>
    <w:rsid w:val="003E051E"/>
    <w:rsid w:val="003E40AD"/>
    <w:rsid w:val="004249F8"/>
    <w:rsid w:val="00454574"/>
    <w:rsid w:val="004B7268"/>
    <w:rsid w:val="0053442F"/>
    <w:rsid w:val="005619CC"/>
    <w:rsid w:val="005E0E2A"/>
    <w:rsid w:val="006134D0"/>
    <w:rsid w:val="00671027"/>
    <w:rsid w:val="006A2081"/>
    <w:rsid w:val="006F122D"/>
    <w:rsid w:val="00786622"/>
    <w:rsid w:val="007A3E3B"/>
    <w:rsid w:val="007D0C9A"/>
    <w:rsid w:val="00833555"/>
    <w:rsid w:val="00882E46"/>
    <w:rsid w:val="008D41BF"/>
    <w:rsid w:val="00906DA2"/>
    <w:rsid w:val="00957BD8"/>
    <w:rsid w:val="00992253"/>
    <w:rsid w:val="009C72A9"/>
    <w:rsid w:val="009D4ECD"/>
    <w:rsid w:val="009F715F"/>
    <w:rsid w:val="00AA0F1B"/>
    <w:rsid w:val="00AB144C"/>
    <w:rsid w:val="00B16DDE"/>
    <w:rsid w:val="00B47BFA"/>
    <w:rsid w:val="00B846A6"/>
    <w:rsid w:val="00B87157"/>
    <w:rsid w:val="00BC5EEF"/>
    <w:rsid w:val="00BE7D72"/>
    <w:rsid w:val="00C25D83"/>
    <w:rsid w:val="00C43064"/>
    <w:rsid w:val="00C74209"/>
    <w:rsid w:val="00D1420F"/>
    <w:rsid w:val="00E73D85"/>
    <w:rsid w:val="00ED0554"/>
    <w:rsid w:val="00ED402A"/>
    <w:rsid w:val="00F066E6"/>
    <w:rsid w:val="00F30752"/>
    <w:rsid w:val="00F408C9"/>
    <w:rsid w:val="00F53829"/>
    <w:rsid w:val="00F604D8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671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671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671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671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671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671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 Sz</izvorni_sadrzaj>
    <derivirana_varijabla naziv="DomainObject.Predmet.Opis_1">Članak 444 st1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St-1644/2016</izvorni_sadrzaj>
    <derivirana_varijabla naziv="DomainObject.Predmet.OznakaBroj_1">St-1644/2016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TELA-TIM j.d.o.o.</izvorni_sadrzaj>
    <derivirana_varijabla naziv="DomainObject.Predmet.ProtustrankaFormated_1">  TELA-TIM j.d.o.o.</derivirana_varijabla>
  </DomainObject.Predmet.ProtustrankaFormated>
  <DomainObject.Predmet.ProtustrankaFormatedOIB>
    <izvorni_sadrzaj>  TELA-TIM j.d.o.o., OIB 91182871001</izvorni_sadrzaj>
    <derivirana_varijabla naziv="DomainObject.Predmet.ProtustrankaFormatedOIB_1">  TELA-TIM j.d.o.o., OIB 91182871001</derivirana_varijabla>
  </DomainObject.Predmet.ProtustrankaFormatedOIB>
  <DomainObject.Predmet.ProtustrankaFormatedWithAdress>
    <izvorni_sadrzaj> TELA-TIM j.d.o.o., Budinšćina 7L, 49284 Budinšćina</izvorni_sadrzaj>
    <derivirana_varijabla naziv="DomainObject.Predmet.ProtustrankaFormatedWithAdress_1"> TELA-TIM j.d.o.o., Budinšćina 7L, 49284 Budinšćina</derivirana_varijabla>
  </DomainObject.Predmet.ProtustrankaFormatedWithAdress>
  <DomainObject.Predmet.ProtustrankaFormatedWithAdressOIB>
    <izvorni_sadrzaj> TELA-TIM j.d.o.o., OIB 91182871001, Budinšćina 7L, 49284 Budinšćina</izvorni_sadrzaj>
    <derivirana_varijabla naziv="DomainObject.Predmet.ProtustrankaFormatedWithAdressOIB_1"> TELA-TIM j.d.o.o., OIB 91182871001, Budinšćina 7L, 49284 Budinšćina</derivirana_varijabla>
  </DomainObject.Predmet.ProtustrankaFormatedWithAdressOIB>
  <DomainObject.Predmet.ProtustrankaWithAdress>
    <izvorni_sadrzaj>TELA-TIM j.d.o.o. Budinšćina 7L, 49284 Budinšćina</izvorni_sadrzaj>
    <derivirana_varijabla naziv="DomainObject.Predmet.ProtustrankaWithAdress_1">TELA-TIM j.d.o.o. Budinšćina 7L, 49284 Budinšćina</derivirana_varijabla>
  </DomainObject.Predmet.ProtustrankaWithAdress>
  <DomainObject.Predmet.ProtustrankaWithAdressOIB>
    <izvorni_sadrzaj>TELA-TIM j.d.o.o., OIB 91182871001, Budinšćina 7L, 49284 Budinšćina</izvorni_sadrzaj>
    <derivirana_varijabla naziv="DomainObject.Predmet.ProtustrankaWithAdressOIB_1">TELA-TIM j.d.o.o., OIB 91182871001, Budinšćina 7L, 49284 Budinšćina</derivirana_varijabla>
  </DomainObject.Predmet.ProtustrankaWithAdressOIB>
  <DomainObject.Predmet.ProtustrankaNazivFormated>
    <izvorni_sadrzaj>TELA-TIM j.d.o.o.</izvorni_sadrzaj>
    <derivirana_varijabla naziv="DomainObject.Predmet.ProtustrankaNazivFormated_1">TELA-TIM j.d.o.o.</derivirana_varijabla>
  </DomainObject.Predmet.ProtustrankaNazivFormated>
  <DomainObject.Predmet.ProtustrankaNazivFormatedOIB>
    <izvorni_sadrzaj>TELA-TIM j.d.o.o., OIB 91182871001</izvorni_sadrzaj>
    <derivirana_varijabla naziv="DomainObject.Predmet.ProtustrankaNazivFormatedOIB_1">TELA-TIM j.d.o.o., OIB 91182871001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30792.55</izvorni_sadrzaj>
    <derivirana_varijabla naziv="DomainObject.Predmet.TrenutnaVrijednost_1">30792.55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TELA-TIM j.d.o.o.</item>
    </izvorni_sadrzaj>
    <derivirana_varijabla naziv="DomainObject.Predmet.ProtuStrankaListFormated_1">
      <item>TELA-TIM j.d.o.o.</item>
    </derivirana_varijabla>
  </DomainObject.Predmet.ProtuStrankaListFormated>
  <DomainObject.Predmet.ProtuStrankaListFormatedOIB>
    <izvorni_sadrzaj>
      <item>TELA-TIM j.d.o.o., OIB 91182871001</item>
    </izvorni_sadrzaj>
    <derivirana_varijabla naziv="DomainObject.Predmet.ProtuStrankaListFormatedOIB_1">
      <item>TELA-TIM j.d.o.o., OIB 91182871001</item>
    </derivirana_varijabla>
  </DomainObject.Predmet.ProtuStrankaListFormatedOIB>
  <DomainObject.Predmet.ProtuStrankaListFormatedWithAdress>
    <izvorni_sadrzaj>
      <item>TELA-TIM j.d.o.o., Budinšćina 7L, 49284 Budinšćina</item>
    </izvorni_sadrzaj>
    <derivirana_varijabla naziv="DomainObject.Predmet.ProtuStrankaListFormatedWithAdress_1">
      <item>TELA-TIM j.d.o.o., Budinšćina 7L, 49284 Budinšćina</item>
    </derivirana_varijabla>
  </DomainObject.Predmet.ProtuStrankaListFormatedWithAdress>
  <DomainObject.Predmet.ProtuStrankaListFormatedWithAdressOIB>
    <izvorni_sadrzaj>
      <item>TELA-TIM j.d.o.o., OIB 91182871001, Budinšćina 7L, 49284 Budinšćina</item>
    </izvorni_sadrzaj>
    <derivirana_varijabla naziv="DomainObject.Predmet.ProtuStrankaListFormatedWithAdressOIB_1">
      <item>TELA-TIM j.d.o.o., OIB 91182871001, Budinšćina 7L, 49284 Budinšćina</item>
    </derivirana_varijabla>
  </DomainObject.Predmet.ProtuStrankaListFormatedWithAdressOIB>
  <DomainObject.Predmet.ProtuStrankaListNazivFormated>
    <izvorni_sadrzaj>
      <item>TELA-TIM j.d.o.o.</item>
    </izvorni_sadrzaj>
    <derivirana_varijabla naziv="DomainObject.Predmet.ProtuStrankaListNazivFormated_1">
      <item>TELA-TIM j.d.o.o.</item>
    </derivirana_varijabla>
  </DomainObject.Predmet.ProtuStrankaListNazivFormated>
  <DomainObject.Predmet.ProtuStrankaListNazivFormatedOIB>
    <izvorni_sadrzaj>
      <item>TELA-TIM j.d.o.o., OIB 91182871001</item>
    </izvorni_sadrzaj>
    <derivirana_varijabla naziv="DomainObject.Predmet.ProtuStrankaListNazivFormatedOIB_1">
      <item>TELA-TIM j.d.o.o., OIB 91182871001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TELA-TIM j.d.o.o.</izvorni_sadrzaj>
    <derivirana_varijabla naziv="DomainObject.Predmet.ProtustrankaIDrugi_1">TELA-TIM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TELA-TIM j.d.o.o., OIB 91182871001, Budinšćina 7L, 49284 Budinšćina</izvorni_sadrzaj>
    <derivirana_varijabla naziv="DomainObject.Predmet.ProtustrankaIDrugiAdressOIB_1">TELA-TIM j.d.o.o., OIB 91182871001, Budinšćina 7L,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TELA-TIM j.d.o.o.</item>
      <item>FINA Regionalni centar Zagreb</item>
    </izvorni_sadrzaj>
    <derivirana_varijabla naziv="DomainObject.Predmet.SudioniciListNaziv_1">
      <item>TELA-TIM j.d.o.o.</item>
      <item>FINA Regionalni centar Zagreb</item>
    </derivirana_varijabla>
  </DomainObject.Predmet.SudioniciListNaziv>
  <DomainObject.Predmet.SudioniciListAdressOIB>
    <izvorni_sadrzaj>
      <item>TELA-TIM j.d.o.o., OIB 91182871001, Budinšćina 7L,49284 Budinšćina</item>
      <item>FINA Regionalni centar Zagreb, OIB 85821130368, Trg svibanjskih žrtava 1995. 1,10000 Zagreb</item>
    </izvorni_sadrzaj>
    <derivirana_varijabla naziv="DomainObject.Predmet.SudioniciListAdressOIB_1">
      <item>TELA-TIM j.d.o.o., OIB 91182871001, Budinšćina 7L,49284 Budinšćina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91182871001</item>
      <item>, OIB 85821130368</item>
    </izvorni_sadrzaj>
    <derivirana_varijabla naziv="DomainObject.Predmet.SudioniciListNazivOIB_1">
      <item>, OIB 91182871001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831</properties:Words>
  <properties:Characters>4540</properties:Characters>
  <properties:Lines>161</properties:Lines>
  <properties:Paragraphs>42</properties:Paragraphs>
  <properties:TotalTime>77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2016-08-26T07:13:00Z</dcterms:created>
  <dc:creator>bconka</dc:creator>
  <cp:lastModifiedBy>Davorin Pavičić</cp:lastModifiedBy>
  <cp:lastPrinted>2016-08-25T11:47:00Z</cp:lastPrinted>
  <dcterms:modified xmlns:xsi="http://www.w3.org/2001/XMLSchema-instance" xsi:type="dcterms:W3CDTF">2016-08-29T08:55:00Z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