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313f" w14:paraId="f42313f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C044C8">
        <w:t>814/16-5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C044C8">
        <w:t>PRO FOTO d.o.o., Zadar, Nikole Tesle 2, OIB: 66038145234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C044C8">
        <w:t>27. svibnja</w:t>
      </w:r>
      <w:r w:rsidR="00907ACD">
        <w:t xml:space="preserve"> </w:t>
      </w:r>
      <w:r>
        <w:t>2016</w:t>
      </w:r>
      <w:r w:rsidRPr="00FC1537">
        <w:t xml:space="preserve">., dana </w:t>
      </w:r>
      <w:r w:rsidR="00C044C8">
        <w:t>25</w:t>
      </w:r>
      <w:r w:rsidR="00067A2F">
        <w:t>. listopada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C044C8">
        <w:t>PRO FOTO d.o.o., Zadar, Nikole Tesle 2, OIB: 66038145234</w:t>
      </w:r>
      <w:r>
        <w:t xml:space="preserve">, </w:t>
      </w:r>
      <w:r w:rsidRPr="00FC1537">
        <w:t xml:space="preserve">iznosi </w:t>
      </w:r>
      <w:r w:rsidR="00C044C8">
        <w:t>17.211,95</w:t>
      </w:r>
      <w:r w:rsidRPr="000D4BA2"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 w:rsidR="00C044C8">
        <w:t>osoba ovlaštena</w:t>
      </w:r>
      <w:r>
        <w:t xml:space="preserve"> po zakonu za zastupanje </w:t>
      </w:r>
      <w:r w:rsidR="00C044C8">
        <w:t>Nino Telak iz Zadra, Nikole Tesle 2, OIB: 81461532011</w:t>
      </w:r>
      <w:r>
        <w:t xml:space="preserve">, </w:t>
      </w:r>
      <w:r w:rsidRPr="00FC1537">
        <w:t xml:space="preserve">da u roku od 15 (petnaest) dana </w:t>
      </w:r>
      <w:r>
        <w:t xml:space="preserve">od dana objave ovog oglasa </w:t>
      </w:r>
      <w:r w:rsidR="00C044C8">
        <w:t>na e-oglasnoj ploči suda podnese</w:t>
      </w:r>
      <w:r w:rsidRPr="00FC1537">
        <w:t xml:space="preserve"> Trgovačkom sudu u Zadru javnobilježnički ovjerovljen popis imovine dužnika</w:t>
      </w:r>
      <w:r>
        <w:t xml:space="preserve"> i obvez</w:t>
      </w:r>
      <w:r w:rsidR="001535A9">
        <w:t>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</w:t>
      </w:r>
      <w:r w:rsidR="00C044C8">
        <w:t xml:space="preserve"> se osoba ovlaštena</w:t>
      </w:r>
      <w: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C044C8">
        <w:t>e-oglasnoj ploči suda ne podnese</w:t>
      </w:r>
      <w: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C044C8">
        <w:t>PRO FOTO d.o.o., Zadar, Nikole Tesle 2, OIB: 66038145234</w:t>
      </w:r>
      <w:r>
        <w:t xml:space="preserve">, da </w:t>
      </w:r>
      <w:r w:rsidRPr="00FC1537">
        <w:t xml:space="preserve">najkasnije u roku od </w:t>
      </w:r>
      <w:r w:rsidRPr="001535A9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C044C8">
        <w:t>PRO FOTO d.o.o., Zadar</w:t>
      </w:r>
      <w:r w:rsidR="00EC2452">
        <w:t>.</w:t>
      </w:r>
      <w:r w:rsidR="00C044C8">
        <w:t xml:space="preserve"> 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C044C8">
        <w:t>25</w:t>
      </w:r>
      <w:r w:rsidR="00067A2F">
        <w:t>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A2" w:rsidP="00381900" w:rsidR="000D4BA2">
      <w:r>
        <w:separator/>
      </w:r>
    </w:p>
  </w:endnote>
  <w:endnote w:id="0" w:type="continuationSeparator">
    <w:p w:rsidRDefault="000D4BA2" w:rsidP="00381900" w:rsidR="000D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R="000D4BA2">
    <w:pPr>
      <w:pStyle w:val="Podnoje"/>
      <w:rPr>
        <w:lang w:val="hr-HR"/>
      </w:rPr>
    </w:pPr>
  </w:p>
  <w:p w:rsidRDefault="000D4BA2" w:rsidR="000D4BA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A2" w:rsidP="00381900" w:rsidR="000D4BA2">
      <w:r>
        <w:separator/>
      </w:r>
    </w:p>
  </w:footnote>
  <w:footnote w:id="0" w:type="continuationSeparator">
    <w:p w:rsidRDefault="000D4BA2" w:rsidP="00381900" w:rsidR="000D4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P="00FC1537" w:rsidR="000D4BA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6807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C044C8">
      <w:t>814/16-5</w:t>
    </w:r>
  </w:p>
  <w:p w:rsidRDefault="000D4BA2" w:rsidR="000D4BA2">
    <w:pPr>
      <w:pStyle w:val="Zaglavlje"/>
      <w:jc w:val="center"/>
    </w:pPr>
  </w:p>
  <w:p w:rsidRDefault="000D4BA2" w:rsidP="00FC1537" w:rsidR="000D4BA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67A2F"/>
    <w:rsid w:val="00073A6D"/>
    <w:rsid w:val="00083422"/>
    <w:rsid w:val="00083FCF"/>
    <w:rsid w:val="000852E4"/>
    <w:rsid w:val="000878C3"/>
    <w:rsid w:val="000C40BA"/>
    <w:rsid w:val="000D4836"/>
    <w:rsid w:val="000D4BA2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535A9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0226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BF6807"/>
    <w:rsid w:val="00C044C8"/>
    <w:rsid w:val="00C16653"/>
    <w:rsid w:val="00C24CDB"/>
    <w:rsid w:val="00C4055E"/>
    <w:rsid w:val="00C70B03"/>
    <w:rsid w:val="00C7759A"/>
    <w:rsid w:val="00C810F5"/>
    <w:rsid w:val="00C95A52"/>
    <w:rsid w:val="00C96EEB"/>
    <w:rsid w:val="00CA66FC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F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F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FOTO društvo s ograničenom odgovornošću za fotografsku djelatnost</izvorni_sadrzaj>
    <derivirana_varijabla naziv="DomainObject.Predmet.ProtustrankaFormated_1">  PRO FOTO društvo s ograničenom odgovornošću za fotografsku djelatnost</derivirana_varijabla>
  </DomainObject.Predmet.ProtustrankaFormated>
  <DomainObject.Predmet.ProtustrankaFormatedOIB>
    <izvorni_sadrzaj>  PRO FOTO društvo s ograničenom odgovornošću za fotografsku djelatnost, OIB 66038145234</izvorni_sadrzaj>
    <derivirana_varijabla naziv="DomainObject.Predmet.ProtustrankaFormatedOIB_1">  PRO FOTO društvo s ograničenom odgovornošću za fotografsku djelatnost, OIB 66038145234</derivirana_varijabla>
  </DomainObject.Predmet.ProtustrankaFormatedOIB>
  <DomainObject.Predmet.ProtustrankaFormatedWithAdress>
    <izvorni_sadrzaj> PRO FOTO društvo s ograničenom odgovornošću za fotografsku djelatnost, Nikole Tesle 2, 23000 Zadar</izvorni_sadrzaj>
    <derivirana_varijabla naziv="DomainObject.Predmet.ProtustrankaFormatedWithAdress_1"> PRO FOTO društvo s ograničenom odgovornošću za fotografsku djelatnost, Nikole Tesle 2, 23000 Zadar</derivirana_varijabla>
  </DomainObject.Predmet.ProtustrankaFormatedWithAdress>
  <DomainObject.Predmet.ProtustrankaFormatedWithAdressOIB>
    <izvorni_sadrzaj> PRO FOTO društvo s ograničenom odgovornošću za fotografsku djelatnost, OIB 66038145234, Nikole Tesle 2, 23000 Zadar</izvorni_sadrzaj>
    <derivirana_varijabla naziv="DomainObject.Predmet.ProtustrankaFormatedWithAdressOIB_1"> PRO FOTO društvo s ograničenom odgovornošću za fotografsku djelatnost, OIB 66038145234, Nikole Tesle 2, 23000 Zadar</derivirana_varijabla>
  </DomainObject.Predmet.ProtustrankaFormatedWithAdressOIB>
  <DomainObject.Predmet.ProtustrankaWithAdress>
    <izvorni_sadrzaj>PRO FOTO društvo s ograničenom odgovornošću za fotografsku djelatnost Nikole Tesle 2, 23000 Zadar</izvorni_sadrzaj>
    <derivirana_varijabla naziv="DomainObject.Predmet.ProtustrankaWithAdress_1">PRO FOTO društvo s ograničenom odgovornošću za fotografsku djelatnost Nikole Tesle 2, 23000 Zadar</derivirana_varijabla>
  </DomainObject.Predmet.ProtustrankaWithAdress>
  <DomainObject.Predmet.ProtustrankaWithAdressOIB>
    <izvorni_sadrzaj>PRO FOTO društvo s ograničenom odgovornošću za fotografsku djelatnost, OIB 66038145234, Nikole Tesle 2, 23000 Zadar</izvorni_sadrzaj>
    <derivirana_varijabla naziv="DomainObject.Predmet.ProtustrankaWithAdressOIB_1">PRO FOTO društvo s ograničenom odgovornošću za fotografsku djelatnost, OIB 66038145234, Nikole Tesle 2, 23000 Zadar</derivirana_varijabla>
  </DomainObject.Predmet.ProtustrankaWithAdressOIB>
  <DomainObject.Predmet.ProtustrankaNazivFormated>
    <izvorni_sadrzaj>PRO FOTO društvo s ograničenom odgovornošću za fotografsku djelatnost</izvorni_sadrzaj>
    <derivirana_varijabla naziv="DomainObject.Predmet.ProtustrankaNazivFormated_1">PRO FOTO društvo s ograničenom odgovornošću za fotografsku djelatnost</derivirana_varijabla>
  </DomainObject.Predmet.ProtustrankaNazivFormated>
  <DomainObject.Predmet.ProtustrankaNazivFormatedOIB>
    <izvorni_sadrzaj>PRO FOTO društvo s ograničenom odgovornošću za fotografsku djelatnost, OIB 66038145234</izvorni_sadrzaj>
    <derivirana_varijabla naziv="DomainObject.Predmet.ProtustrankaNazivFormatedOIB_1">PRO FOTO društvo s ograničenom odgovornošću za fotografsku djelatnost, OIB 66038145234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17211.95</izvorni_sadrzaj>
    <derivirana_varijabla naziv="DomainObject.Predmet.TrenutnaVrijednost_1">17211.95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FOTO društvo s ograničenom odgovornošću za fotografsku djelatnost</item>
    </izvorni_sadrzaj>
    <derivirana_varijabla naziv="DomainObject.Predmet.ProtuStrankaListFormated_1">
      <item>PRO FOTO društvo s ograničenom odgovornošću za fotografsku djelatnost</item>
    </derivirana_varijabla>
  </DomainObject.Predmet.ProtuStrankaListFormated>
  <DomainObject.Predmet.ProtuStrankaListFormatedOIB>
    <izvorni_sadrzaj>
      <item>PRO FOTO društvo s ograničenom odgovornošću za fotografsku djelatnost, OIB 66038145234</item>
    </izvorni_sadrzaj>
    <derivirana_varijabla naziv="DomainObject.Predmet.ProtuStrankaListFormatedOIB_1">
      <item>PRO FOTO društvo s ograničenom odgovornošću za fotografsku djelatnost, OIB 66038145234</item>
    </derivirana_varijabla>
  </DomainObject.Predmet.ProtuStrankaListFormatedOIB>
  <DomainObject.Predmet.ProtuStrankaListFormatedWithAdress>
    <izvorni_sadrzaj>
      <item>PRO FOTO društvo s ograničenom odgovornošću za fotografsku djelatnost, Nikole Tesle 2, 23000 Zadar</item>
    </izvorni_sadrzaj>
    <derivirana_varijabla naziv="DomainObject.Predmet.ProtuStrankaListFormatedWithAdress_1">
      <item>PRO FOTO društvo s ograničenom odgovornošću za fotografsku djelatnost, Nikole Tesle 2, 23000 Zadar</item>
    </derivirana_varijabla>
  </DomainObject.Predmet.ProtuStrankaListFormatedWithAdress>
  <DomainObject.Predmet.ProtuStrankaListFormatedWithAdressOIB>
    <izvorni_sadrzaj>
      <item>PRO FOTO društvo s ograničenom odgovornošću za fotografsku djelatnost, OIB 66038145234, Nikole Tesle 2, 23000 Zadar</item>
    </izvorni_sadrzaj>
    <derivirana_varijabla naziv="DomainObject.Predmet.ProtuStrankaListFormatedWithAdressOIB_1">
      <item>PRO FOTO društvo s ograničenom odgovornošću za fotografsku djelatnost, OIB 66038145234, Nikole Tesle 2, 23000 Zadar</item>
    </derivirana_varijabla>
  </DomainObject.Predmet.ProtuStrankaListFormatedWithAdressOIB>
  <DomainObject.Predmet.ProtuStrankaListNazivFormated>
    <izvorni_sadrzaj>
      <item>PRO FOTO društvo s ograničenom odgovornošću za fotografsku djelatnost</item>
    </izvorni_sadrzaj>
    <derivirana_varijabla naziv="DomainObject.Predmet.ProtuStrankaListNazivFormated_1">
      <item>PRO FOTO društvo s ograničenom odgovornošću za fotografsku djelatnost</item>
    </derivirana_varijabla>
  </DomainObject.Predmet.ProtuStrankaListNazivFormated>
  <DomainObject.Predmet.ProtuStrankaListNazivFormatedOIB>
    <izvorni_sadrzaj>
      <item>PRO FOTO društvo s ograničenom odgovornošću za fotografsku djelatnost, OIB 66038145234</item>
    </izvorni_sadrzaj>
    <derivirana_varijabla naziv="DomainObject.Predmet.ProtuStrankaListNazivFormatedOIB_1">
      <item>PRO FOTO društvo s ograničenom odgovornošću za fotografsku djelatnost, OIB 66038145234</item>
    </derivirana_varijabla>
  </DomainObject.Predmet.ProtuStrankaListNazivFormatedOIB>
  <DomainObject.Predmet.OstaliListFormated>
    <izvorni_sadrzaj>
      <item>Nino Telak</item>
    </izvorni_sadrzaj>
    <derivirana_varijabla naziv="DomainObject.Predmet.OstaliListFormated_1">
      <item>Nino Telak</item>
    </derivirana_varijabla>
  </DomainObject.Predmet.OstaliListFormated>
  <DomainObject.Predmet.OstaliListFormatedOIB>
    <izvorni_sadrzaj>
      <item>Nino Telak, OIB 81461532011</item>
    </izvorni_sadrzaj>
    <derivirana_varijabla naziv="DomainObject.Predmet.OstaliListFormatedOIB_1">
      <item>Nino Telak, OIB 81461532011</item>
    </derivirana_varijabla>
  </DomainObject.Predmet.OstaliListFormatedOIB>
  <DomainObject.Predmet.OstaliListFormatedWithAdress>
    <izvorni_sadrzaj>
      <item>Nino Telak, Ulica Nikole Tesle 2, 23000 Zadar</item>
    </izvorni_sadrzaj>
    <derivirana_varijabla naziv="DomainObject.Predmet.OstaliListFormatedWithAdress_1">
      <item>Nino Telak, Ulica Nikole Tesle 2, 23000 Zadar</item>
    </derivirana_varijabla>
  </DomainObject.Predmet.OstaliListFormatedWithAdress>
  <DomainObject.Predmet.OstaliListFormatedWithAdressOIB>
    <izvorni_sadrzaj>
      <item>Nino Telak, OIB 81461532011, Ulica Nikole Tesle 2, 23000 Zadar</item>
    </izvorni_sadrzaj>
    <derivirana_varijabla naziv="DomainObject.Predmet.OstaliListFormatedWithAdressOIB_1">
      <item>Nino Telak, OIB 81461532011, Ulica Nikole Tesle 2, 23000 Zadar</item>
    </derivirana_varijabla>
  </DomainObject.Predmet.OstaliListFormatedWithAdressOIB>
  <DomainObject.Predmet.OstaliListNazivFormated>
    <izvorni_sadrzaj>
      <item>Nino Telak</item>
    </izvorni_sadrzaj>
    <derivirana_varijabla naziv="DomainObject.Predmet.OstaliListNazivFormated_1">
      <item>Nino Telak</item>
    </derivirana_varijabla>
  </DomainObject.Predmet.OstaliListNazivFormated>
  <DomainObject.Predmet.OstaliListNazivFormatedOIB>
    <izvorni_sadrzaj>
      <item>Nino Telak, OIB 81461532011</item>
    </izvorni_sadrzaj>
    <derivirana_varijabla naziv="DomainObject.Predmet.OstaliListNazivFormatedOIB_1">
      <item>Nino Telak, OIB 81461532011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FOTO društvo s ograničenom odgovornošću za fotografsku djelatnost</izvorni_sadrzaj>
    <derivirana_varijabla naziv="DomainObject.Predmet.ProtustrankaIDrugi_1">PRO FOTO društvo s ograničenom odgovornošću za fotografsku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FOTO društvo s ograničenom odgovornošću za fotografsku djelatnost, OIB 66038145234, Nikole Tesle 2, 23000 Zadar</izvorni_sadrzaj>
    <derivirana_varijabla naziv="DomainObject.Predmet.ProtustrankaIDrugiAdressOIB_1">PRO FOTO društvo s ograničenom odgovornošću za fotografsku djelatnost, OIB 66038145234, Nikole Tesle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FOTO društvo s ograničenom odgovornošću za fotografsku djelatnost</item>
      <item>Nino Telak</item>
    </izvorni_sadrzaj>
    <derivirana_varijabla naziv="DomainObject.Predmet.SudioniciListNaziv_1">
      <item>Financijska agencija</item>
      <item>PRO FOTO društvo s ograničenom odgovornošću za fotografsku djelatnost</item>
      <item>Nino Telak</item>
    </derivirana_varijabla>
  </DomainObject.Predmet.SudioniciListNaziv>
  <DomainObject.Predmet.SudioniciListAdressOIB>
    <izvorni_sadrzaj>
      <item>Financijska agencija, OIB 85821130368, Ivana Danila 4,23000 Zadar</item>
      <item>PRO FOTO društvo s ograničenom odgovornošću za fotografsku djelatnost, OIB 66038145234, Nikole Tesle 2,23000 Zadar</item>
      <item>Nino Telak, OIB 81461532011, Ulica Nikole Tesle 2,23000 Zadar</item>
    </izvorni_sadrzaj>
    <derivirana_varijabla naziv="DomainObject.Predmet.SudioniciListAdressOIB_1">
      <item>Financijska agencija, OIB 85821130368, Ivana Danila 4,23000 Zadar</item>
      <item>PRO FOTO društvo s ograničenom odgovornošću za fotografsku djelatnost, OIB 66038145234, Nikole Tesle 2,23000 Zadar</item>
      <item>Nino Telak, OIB 81461532011, Ulica Nikole Tesle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66038145234</item>
      <item>, OIB 81461532011</item>
    </izvorni_sadrzaj>
    <derivirana_varijabla naziv="DomainObject.Predmet.SudioniciListNazivOIB_1">
      <item>, OIB 85821130368</item>
      <item>, OIB 66038145234</item>
      <item>, OIB 81461532011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1951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2016-10-21T12:37:00Z</dcterms:created>
  <dc:creator>Danijela Markulin</dc:creator>
  <cp:lastModifiedBy>Nena Mužanović</cp:lastModifiedBy>
  <cp:lastPrinted>2016-07-27T08:45:00Z</cp:lastPrinted>
  <dcterms:modified xmlns:xsi="http://www.w3.org/2001/XMLSchema-instance" xsi:type="dcterms:W3CDTF">2016-10-25T11:07:00Z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