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b4e3" w14:paraId="f62b4e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40</w:t>
      </w:r>
      <w:r w:rsidR="00CC6E6A">
        <w:rPr>
          <w:lang w:val="hr-HR"/>
        </w:rPr>
        <w:t>3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0F5022">
        <w:rPr>
          <w:lang w:val="hr-HR"/>
        </w:rPr>
        <w:t xml:space="preserve">ULTILITAS jednostavno društvo s ograničenom odgovornošću za proizvodnju, trgovinu i usluge, Brezovac, Garešnička 19,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010084752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0F5022">
        <w:rPr>
          <w:lang w:val="hr-HR"/>
        </w:rPr>
        <w:t>39651758564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40</w:t>
      </w:r>
      <w:r w:rsidR="000F5022">
        <w:rPr>
          <w:lang w:val="hr-HR"/>
        </w:rPr>
        <w:t>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F5022">
        <w:rPr>
          <w:lang w:val="hr-HR"/>
        </w:rPr>
        <w:t>50.127,04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0F5022">
        <w:rPr>
          <w:lang w:val="hr-HR"/>
        </w:rPr>
        <w:t xml:space="preserve">Siniša Prodanić, Bjelovar, Zagorska 17, </w:t>
      </w:r>
      <w:r w:rsidR="006612D1">
        <w:rPr>
          <w:lang w:val="hr-HR"/>
        </w:rPr>
        <w:t xml:space="preserve">OIB: </w:t>
      </w:r>
      <w:r w:rsidR="000F5022">
        <w:rPr>
          <w:lang w:val="hr-HR"/>
        </w:rPr>
        <w:t>31162043238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C08" w:rsidR="00123C08">
      <w:r>
        <w:separator/>
      </w:r>
    </w:p>
  </w:endnote>
  <w:endnote w:id="0" w:type="continuationSeparator">
    <w:p w:rsidRDefault="00123C08" w:rsidR="00123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C08" w:rsidR="00123C08">
      <w:r>
        <w:separator/>
      </w:r>
    </w:p>
  </w:footnote>
  <w:footnote w:id="0" w:type="continuationSeparator">
    <w:p w:rsidRDefault="00123C08" w:rsidR="00123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C1600"/>
    <w:rsid w:val="001C6EAE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A79A6"/>
    <w:rsid w:val="005E0638"/>
    <w:rsid w:val="005E0AB9"/>
    <w:rsid w:val="005E536D"/>
    <w:rsid w:val="005E5B52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7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7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St-403/2015-2</izvorni_sadrzaj>
    <derivirana_varijabla naziv="DomainObject.Oznaka_1">St-403/2015-2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ULTILITAS jednostavno društvo s ograničenom odgovornošću za proizvodnju, trgovinu i usluge, Brezovac</izvorni_sadrzaj>
    <derivirana_varijabla naziv="DomainObject.Predmet.ProtustrankaFormated_1">  ULTILITAS jednostavno društvo s ograničenom odgovornošću za proizvodnju, trgovinu i usluge, Brezovac</derivirana_varijabla>
  </DomainObject.Predmet.ProtustrankaFormated>
  <DomainObject.Predmet.ProtustrankaFormatedOIB>
    <izvorni_sadrzaj>  ULTILITAS jednostavno društvo s ograničenom odgovornošću za proizvodnju, trgovinu i usluge, Brezovac, OIB 39651758564</izvorni_sadrzaj>
    <derivirana_varijabla naziv="DomainObject.Predmet.ProtustrankaFormatedOIB_1">  ULTILITAS jednostavno društvo s ograničenom odgovornošću za proizvodnju, trgovinu i usluge, Brezovac, OIB 39651758564</derivirana_varijabla>
  </DomainObject.Predmet.ProtustrankaFormatedOIB>
  <DomainObject.Predmet.ProtustrankaFormatedWithAdress>
    <izvorni_sadrzaj> ULTILITAS jednostavno društvo s ograničenom odgovornošću za proizvodnju, trgovinu i usluge, Brezovac, Garešnička 19, 43000 Brezovac</izvorni_sadrzaj>
    <derivirana_varijabla naziv="DomainObject.Predmet.ProtustrankaFormatedWithAdress_1"> ULTILITAS jednostavno društvo s ograničenom odgovornošću za proizvodnju, trgovinu i usluge, Brezovac, Garešnička 19, 43000 Brezovac</derivirana_varijabla>
  </DomainObject.Predmet.ProtustrankaFormatedWithAdress>
  <DomainObject.Predmet.ProtustrankaFormatedWithAdressOIB>
    <izvorni_sadrzaj> ULTILITAS jednostavno društvo s ograničenom odgovornošću za proizvodnju, trgovinu i usluge, Brezovac, OIB 39651758564, Garešnička 19, 43000 Brezovac</izvorni_sadrzaj>
    <derivirana_varijabla naziv="DomainObject.Predmet.ProtustrankaFormatedWithAdressOIB_1"> ULTILITAS jednostavno društvo s ograničenom odgovornošću za proizvodnju, trgovinu i usluge, Brezovac, OIB 39651758564, Garešnička 19, 43000 Brezovac</derivirana_varijabla>
  </DomainObject.Predmet.ProtustrankaFormatedWithAdressOIB>
  <DomainObject.Predmet.ProtustrankaWithAdress>
    <izvorni_sadrzaj>ULTILITAS jednostavno društvo s ograničenom odgovornošću za proizvodnju, trgovinu i usluge, Brezovac Garešnička 19, 43000 Brezovac</izvorni_sadrzaj>
    <derivirana_varijabla naziv="DomainObject.Predmet.ProtustrankaWithAdress_1">ULTILITAS jednostavno društvo s ograničenom odgovornošću za proizvodnju, trgovinu i usluge, Brezovac Garešnička 19, 43000 Brezovac</derivirana_varijabla>
  </DomainObject.Predmet.ProtustrankaWithAdress>
  <DomainObject.Predmet.ProtustrankaWithAdressOIB>
    <izvorni_sadrzaj>ULTILITAS jednostavno društvo s ograničenom odgovornošću za proizvodnju, trgovinu i usluge, Brezovac, OIB 39651758564, Garešnička 19, 43000 Brezovac</izvorni_sadrzaj>
    <derivirana_varijabla naziv="DomainObject.Predmet.ProtustrankaWithAdressOIB_1">ULTILITAS jednostavno društvo s ograničenom odgovornošću za proizvodnju, trgovinu i usluge, Brezovac, OIB 39651758564, Garešnička 19, 43000 Brezovac</derivirana_varijabla>
  </DomainObject.Predmet.ProtustrankaWithAdressOIB>
  <DomainObject.Predmet.ProtustrankaNazivFormated>
    <izvorni_sadrzaj>ULTILITAS jednostavno društvo s ograničenom odgovornošću za proizvodnju, trgovinu i usluge, Brezovac</izvorni_sadrzaj>
    <derivirana_varijabla naziv="DomainObject.Predmet.ProtustrankaNazivFormated_1">ULTILITAS jednostavno društvo s ograničenom odgovornošću za proizvodnju, trgovinu i usluge, Brezovac</derivirana_varijabla>
  </DomainObject.Predmet.ProtustrankaNazivFormated>
  <DomainObject.Predmet.ProtustrankaNazivFormatedOIB>
    <izvorni_sadrzaj>ULTILITAS jednostavno društvo s ograničenom odgovornošću za proizvodnju, trgovinu i usluge, Brezovac, OIB 39651758564</izvorni_sadrzaj>
    <derivirana_varijabla naziv="DomainObject.Predmet.ProtustrankaNazivFormatedOIB_1">ULTILITAS jednostavno društvo s ograničenom odgovornošću za proizvodnju, trgovinu i usluge, Brezovac, OIB 39651758564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ULTILITAS jednostavno društvo s ograničenom odgovornošću za proizvodnju, trgovinu i usluge, Brezovac</item>
    </izvorni_sadrzaj>
    <derivirana_varijabla naziv="DomainObject.Predmet.ProtuStrankaListFormated_1">
      <item>ULTILITAS jednostavno društvo s ograničenom odgovornošću za proizvodnju, trgovinu i usluge, Brezovac</item>
    </derivirana_varijabla>
  </DomainObject.Predmet.ProtuStrankaListFormated>
  <DomainObject.Predmet.ProtuStrankaListFormatedOIB>
    <izvorni_sadrzaj>
      <item>ULTILITAS jednostavno društvo s ograničenom odgovornošću za proizvodnju, trgovinu i usluge, Brezovac, OIB 39651758564</item>
    </izvorni_sadrzaj>
    <derivirana_varijabla naziv="DomainObject.Predmet.ProtuStrankaListFormatedOIB_1">
      <item>ULTILITAS jednostavno društvo s ograničenom odgovornošću za proizvodnju, trgovinu i usluge, Brezovac, OIB 39651758564</item>
    </derivirana_varijabla>
  </DomainObject.Predmet.ProtuStrankaListFormatedOIB>
  <DomainObject.Predmet.ProtuStrankaListFormatedWithAdress>
    <izvorni_sadrzaj>
      <item>ULTILITAS jednostavno društvo s ograničenom odgovornošću za proizvodnju, trgovinu i usluge, Brezovac, Garešnička 19, 43000 Brezovac</item>
    </izvorni_sadrzaj>
    <derivirana_varijabla naziv="DomainObject.Predmet.ProtuStrankaListFormatedWithAdress_1">
      <item>ULTILITAS jednostavno društvo s ograničenom odgovornošću za proizvodnju, trgovinu i usluge, Brezovac, Garešnička 19, 43000 Brezovac</item>
    </derivirana_varijabla>
  </DomainObject.Predmet.ProtuStrankaListFormatedWithAdress>
  <DomainObject.Predmet.ProtuStrankaListFormatedWithAdressOIB>
    <izvorni_sadrzaj>
      <item>ULTILITAS jednostavno društvo s ograničenom odgovornošću za proizvodnju, trgovinu i usluge, Brezovac, OIB 39651758564, Garešnička 19, 43000 Brezovac</item>
    </izvorni_sadrzaj>
    <derivirana_varijabla naziv="DomainObject.Predmet.ProtuStrankaListFormatedWithAdressOIB_1">
      <item>ULTILITAS jednostavno društvo s ograničenom odgovornošću za proizvodnju, trgovinu i usluge, Brezovac, OIB 39651758564, Garešnička 19, 43000 Brezovac</item>
    </derivirana_varijabla>
  </DomainObject.Predmet.ProtuStrankaListFormatedWithAdressOIB>
  <DomainObject.Predmet.ProtuStrankaListNazivFormated>
    <izvorni_sadrzaj>
      <item>ULTILITAS jednostavno društvo s ograničenom odgovornošću za proizvodnju, trgovinu i usluge, Brezovac</item>
    </izvorni_sadrzaj>
    <derivirana_varijabla naziv="DomainObject.Predmet.ProtuStrankaListNazivFormated_1">
      <item>ULTILITAS jednostavno društvo s ograničenom odgovornošću za proizvodnju, trgovinu i usluge, Brezovac</item>
    </derivirana_varijabla>
  </DomainObject.Predmet.ProtuStrankaListNazivFormated>
  <DomainObject.Predmet.ProtuStrankaListNazivFormatedOIB>
    <izvorni_sadrzaj>
      <item>ULTILITAS jednostavno društvo s ograničenom odgovornošću za proizvodnju, trgovinu i usluge, Brezovac, OIB 39651758564</item>
    </izvorni_sadrzaj>
    <derivirana_varijabla naziv="DomainObject.Predmet.ProtuStrankaListNazivFormatedOIB_1">
      <item>ULTILITAS jednostavno društvo s ograničenom odgovornošću za proizvodnju, trgovinu i usluge, Brezovac, OIB 39651758564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St-403/2015-2</izvorni_sadrzaj>
    <derivirana_varijabla naziv="DomainObject.PoslovniBrojDokumenta_1">St-403/2015-2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ULTILITAS jednostavno društvo s ograničenom odgovornošću za proizvodnju, trgovinu i usluge, Brezovac</izvorni_sadrzaj>
    <derivirana_varijabla naziv="DomainObject.Predmet.ProtustrankaIDrugi_1">ULTILITAS jednostavno društvo s ograničenom odgovornošću za proizvodnju, trgovinu i usluge, Brezovac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ULTILITAS jednostavno društvo s ograničenom odgovornošću za proizvodnju, trgovinu i usluge, Brezovac, OIB 39651758564, Garešnička 19, 43000 Brezovac</izvorni_sadrzaj>
    <derivirana_varijabla naziv="DomainObject.Predmet.ProtustrankaIDrugiAdressOIB_1">ULTILITAS jednostavno društvo s ograničenom odgovornošću za proizvodnju, trgovinu i usluge, Brezovac, OIB 39651758564, Garešnička 19,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ULTILITAS jednostavno društvo s ograničenom odgovornošću za proizvodnju, trgovinu i usluge, Brezovac</item>
    </izvorni_sadrzaj>
    <derivirana_varijabla naziv="DomainObject.Predmet.SudioniciListNaziv_1">
      <item>FINA, RC ZAGREB, Podružnica Bjelovar</item>
      <item>ULTILITAS jednostavno društvo s ograničenom odgovornošću za proizvodnju, trgovinu i usluge, Brezovac</item>
    </derivirana_varijabla>
  </DomainObject.Predmet.SudioniciListNaziv>
  <DomainObject.Predmet.SudioniciListAdressOIB>
    <izvorni_sadrzaj>
      <item>FINA, RC ZAGREB, Podružnica Bjelovar, OIB 85821130368, F. Supila 4,43000 Bjelovar</item>
      <item>ULTILITAS jednostavno društvo s ograničenom odgovornošću za proizvodnju, trgovinu i usluge, Brezovac, OIB 39651758564, Garešnička 19,43000 Brezovac</item>
    </izvorni_sadrzaj>
    <derivirana_varijabla naziv="DomainObject.Predmet.SudioniciListAdressOIB_1">
      <item>FINA, RC ZAGREB, Podružnica Bjelovar, OIB 85821130368, F. Supila 4,43000 Bjelovar</item>
      <item>ULTILITAS jednostavno društvo s ograničenom odgovornošću za proizvodnju, trgovinu i usluge, Brezovac, OIB 39651758564, Garešnička 19,43000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39651758564</item>
    </izvorni_sadrzaj>
    <derivirana_varijabla naziv="DomainObject.Predmet.SudioniciListNazivOIB_1">
      <item>, OIB 85821130368</item>
      <item>, OIB 39651758564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1757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2015-12-02T07:54:00Z</dcterms:created>
  <dc:creator>ssabljic</dc:creator>
  <cp:lastModifiedBy>Suzana Sabljić</cp:lastModifiedBy>
  <cp:lastPrinted>2015-12-02T07:51:00Z</cp:lastPrinted>
  <dcterms:modified xmlns:xsi="http://www.w3.org/2001/XMLSchema-instance" xsi:type="dcterms:W3CDTF">2015-12-02T07:58:00Z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