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04d4" w14:paraId="d4f04d4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="00B35405">
        <w:rPr>
          <w:noProof/>
          <w:sz w:val="24"/>
        </w:rPr>
        <w:t xml:space="preserve">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FD7CE6">
        <w:rPr>
          <w:sz w:val="24"/>
          <w:szCs w:val="24"/>
          <w:lang w:val="pt-BR"/>
        </w:rPr>
        <w:t>-156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AF045B" w:rsidP="00081DA4" w:rsidR="002248AC" w:rsidRPr="002A3429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784930">
        <w:rPr>
          <w:sz w:val="24"/>
          <w:szCs w:val="24"/>
        </w:rPr>
        <w:t>17</w:t>
      </w:r>
      <w:r w:rsidR="006A7C8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</w:t>
      </w:r>
      <w:r w:rsidR="007426C5">
        <w:rPr>
          <w:sz w:val="24"/>
          <w:szCs w:val="24"/>
        </w:rPr>
        <w:t>Borisa Stojčevića iz Zagreba, Ulica Marije Radić 14, OIB: 91323876028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 xml:space="preserve">o provedenoj elektroničkoj javnoj dražbi </w:t>
      </w:r>
      <w:r w:rsidR="00784930">
        <w:rPr>
          <w:sz w:val="24"/>
          <w:szCs w:val="24"/>
        </w:rPr>
        <w:t>(identifikator nadmetanja: 15614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 je</w:t>
      </w:r>
      <w:r w:rsidR="00155149">
        <w:rPr>
          <w:sz w:val="24"/>
          <w:szCs w:val="24"/>
        </w:rPr>
        <w:t xml:space="preserve"> </w:t>
      </w:r>
      <w:r w:rsidR="006C26F5">
        <w:rPr>
          <w:sz w:val="24"/>
          <w:szCs w:val="24"/>
        </w:rPr>
        <w:t>Boris Stojčević</w:t>
      </w:r>
      <w:r w:rsidR="008755EE">
        <w:rPr>
          <w:sz w:val="24"/>
          <w:szCs w:val="24"/>
        </w:rPr>
        <w:t>, koji</w:t>
      </w:r>
      <w:r w:rsidR="00155149">
        <w:rPr>
          <w:sz w:val="24"/>
          <w:szCs w:val="24"/>
        </w:rPr>
        <w:t xml:space="preserve">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</w:t>
      </w:r>
      <w:r w:rsidR="00625FF8">
        <w:rPr>
          <w:sz w:val="24"/>
          <w:szCs w:val="24"/>
        </w:rPr>
        <w:t>nom izvješću nije navela broj</w:t>
      </w:r>
      <w:r w:rsidR="00155149">
        <w:rPr>
          <w:sz w:val="24"/>
          <w:szCs w:val="24"/>
        </w:rPr>
        <w:t xml:space="preserve">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8755EE">
        <w:rPr>
          <w:sz w:val="24"/>
          <w:szCs w:val="24"/>
        </w:rPr>
        <w:t>17</w:t>
      </w:r>
      <w:r w:rsidR="00155149" w:rsidRPr="00155149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FD7CE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FD7CE6" w:rsidR="009E33A3">
      <w:pPr>
        <w:pStyle w:val="Odlomakpopisa"/>
        <w:jc w:val="both"/>
        <w:rPr>
          <w:sz w:val="24"/>
          <w:szCs w:val="24"/>
        </w:rPr>
      </w:pPr>
    </w:p>
    <w:p w:rsidRDefault="00FD7CE6" w:rsidP="00400817" w:rsidR="00FD7CE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D7CE6" w:rsidP="00400817" w:rsidR="00FD7CE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D7CE6" w:rsidP="00FD7CE6" w:rsidR="00FD7CE6">
      <w:pPr>
        <w:pStyle w:val="Odlomakpopisa"/>
        <w:jc w:val="both"/>
        <w:rPr>
          <w:sz w:val="24"/>
          <w:szCs w:val="24"/>
        </w:rPr>
      </w:pPr>
    </w:p>
    <w:p w:rsidRDefault="00FD7CE6" w:rsidP="00FD7CE6" w:rsidR="00FD7CE6" w:rsidRPr="009E33A3">
      <w:pPr>
        <w:pStyle w:val="Odlomakpopisa"/>
        <w:jc w:val="both"/>
        <w:rPr>
          <w:sz w:val="24"/>
          <w:szCs w:val="24"/>
        </w:rPr>
      </w:pPr>
    </w:p>
    <w:sectPr w:rsidR="00FD7CE6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66818"/>
    <w:rsid w:val="00571DD6"/>
    <w:rsid w:val="00577C20"/>
    <w:rsid w:val="00585703"/>
    <w:rsid w:val="00587AB3"/>
    <w:rsid w:val="005F0110"/>
    <w:rsid w:val="006107C5"/>
    <w:rsid w:val="00612674"/>
    <w:rsid w:val="00613C2B"/>
    <w:rsid w:val="00625639"/>
    <w:rsid w:val="00625FF8"/>
    <w:rsid w:val="00655BF2"/>
    <w:rsid w:val="00664767"/>
    <w:rsid w:val="00684F98"/>
    <w:rsid w:val="006A7C85"/>
    <w:rsid w:val="006C149F"/>
    <w:rsid w:val="006C26F5"/>
    <w:rsid w:val="00704D47"/>
    <w:rsid w:val="00707F55"/>
    <w:rsid w:val="00720596"/>
    <w:rsid w:val="007426C5"/>
    <w:rsid w:val="00767221"/>
    <w:rsid w:val="00784930"/>
    <w:rsid w:val="007B1CD9"/>
    <w:rsid w:val="007B2F69"/>
    <w:rsid w:val="007C08F1"/>
    <w:rsid w:val="007C516D"/>
    <w:rsid w:val="007E0496"/>
    <w:rsid w:val="00810776"/>
    <w:rsid w:val="00832234"/>
    <w:rsid w:val="008755EE"/>
    <w:rsid w:val="00894A6B"/>
    <w:rsid w:val="008A286D"/>
    <w:rsid w:val="008E7932"/>
    <w:rsid w:val="008F6516"/>
    <w:rsid w:val="009315E7"/>
    <w:rsid w:val="00935ABA"/>
    <w:rsid w:val="0096576D"/>
    <w:rsid w:val="00965E5A"/>
    <w:rsid w:val="009A2962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6F93"/>
    <w:rsid w:val="00AF045B"/>
    <w:rsid w:val="00B15E27"/>
    <w:rsid w:val="00B35405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EF45F0"/>
    <w:rsid w:val="00F02397"/>
    <w:rsid w:val="00F40EC3"/>
    <w:rsid w:val="00F608AA"/>
    <w:rsid w:val="00F667D4"/>
    <w:rsid w:val="00F76BC2"/>
    <w:rsid w:val="00F8674D"/>
    <w:rsid w:val="00FC4866"/>
    <w:rsid w:val="00FD7CE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CE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CE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CE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CE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CE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CE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C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C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St-5156/2015-154</izvorni_sadrzaj>
    <derivirana_varijabla naziv="DomainObject.PredzadnjaOdlukaIzPredmeta.Oznaka_1">St-5156/2015-154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55A97-2695-4876-AADF-808A7F4C6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930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2019-07-16T13:35:00Z</dcterms:created>
  <dc:creator>nmarkovic</dc:creator>
  <cp:lastModifiedBy>Dijana Hadžić</cp:lastModifiedBy>
  <cp:lastPrinted>2019-07-17T09:17:00Z</cp:lastPrinted>
  <dcterms:modified xmlns:xsi="http://www.w3.org/2001/XMLSchema-instance" xsi:type="dcterms:W3CDTF">2019-07-17T09:17:00Z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(85. zaključak - očitovanje FINE o broju računa za vraćanje jamčevine - Stojčević.docx)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